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cae0" w14:paraId="8e2cae0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452FE1" w:rsidP="00523875" w:rsidR="000938B8">
      <w:pPr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77D" w:rsidP="0000477D" w:rsidR="0000477D" w:rsidRPr="00D21A2C">
      <w:pPr>
        <w:ind w:firstLine="360"/>
        <w:jc w:val="both"/>
      </w:pP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6C31CF" w:rsidR="00B76165" w:rsidRPr="00B76165">
      <w:pPr>
        <w:rPr>
          <w:b/>
        </w:rPr>
      </w:pPr>
      <w:r>
        <w:rPr>
          <w:b/>
        </w:rPr>
        <w:t xml:space="preserve">STALNA SLUŽBA </w:t>
      </w:r>
      <w:r w:rsidR="006C31CF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</w:t>
      </w:r>
      <w:r w:rsidR="00320749">
        <w:rPr>
          <w:b/>
        </w:rPr>
        <w:t xml:space="preserve">          </w:t>
      </w:r>
      <w:r w:rsidR="00CF40BE">
        <w:rPr>
          <w:b/>
        </w:rPr>
        <w:t>B</w:t>
      </w:r>
      <w:r w:rsidR="00F4767A">
        <w:rPr>
          <w:b/>
        </w:rPr>
        <w:t xml:space="preserve">roj: </w:t>
      </w:r>
      <w:r w:rsidR="0000477D">
        <w:rPr>
          <w:b/>
        </w:rPr>
        <w:t>3</w:t>
      </w:r>
      <w:r w:rsidR="00F4767A">
        <w:rPr>
          <w:b/>
        </w:rPr>
        <w:t>/St-</w:t>
      </w:r>
      <w:r w:rsidR="0076038B">
        <w:rPr>
          <w:b/>
        </w:rPr>
        <w:t>653/2017-3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523772" w:rsidR="00224AFF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221452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</w:t>
      </w:r>
      <w:r w:rsidR="0000477D">
        <w:t>Danieli Martini Maoduš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60EF">
        <w:t>,</w:t>
      </w:r>
      <w:r w:rsidR="004A0D7B">
        <w:t xml:space="preserve"> Regionaln</w:t>
      </w:r>
      <w:r w:rsidR="00A260EF">
        <w:t>og</w:t>
      </w:r>
      <w:r w:rsidR="004A0D7B">
        <w:t xml:space="preserve"> cent</w:t>
      </w:r>
      <w:r w:rsidR="00A260EF">
        <w:t>ra</w:t>
      </w:r>
      <w:r w:rsidR="004A0D7B">
        <w:t xml:space="preserve"> </w:t>
      </w:r>
      <w:r w:rsidR="00A8252D">
        <w:t>Osijek</w:t>
      </w:r>
      <w:r w:rsidR="00A260EF">
        <w:t>,</w:t>
      </w:r>
      <w:r w:rsidR="004A0D7B">
        <w:t xml:space="preserve"> Podružnic</w:t>
      </w:r>
      <w:r w:rsidR="00A260EF">
        <w:t>e</w:t>
      </w:r>
      <w:r w:rsidR="004A0D7B">
        <w:t xml:space="preserve"> </w:t>
      </w:r>
      <w:r w:rsidR="00A8252D">
        <w:t>Slavonski Brod</w:t>
      </w:r>
      <w:r w:rsidR="00221452">
        <w:t>,</w:t>
      </w:r>
      <w:r w:rsidR="004A0D7B">
        <w:t xml:space="preserve"> za pokretanje skraćenog stečajnog postupka  nad dužnikom </w:t>
      </w:r>
      <w:r w:rsidR="0076038B">
        <w:rPr>
          <w:b/>
        </w:rPr>
        <w:t xml:space="preserve">"ŽIVA ZEMLJA" – UDRUGA ZA EKOLOŠKU POLJOPRIVREDU, RURALNI RAZVITAK I ZAŠTITU OKOLIŠA, Nova Gradiška, </w:t>
      </w:r>
      <w:proofErr w:type="spellStart"/>
      <w:r w:rsidR="0076038B">
        <w:rPr>
          <w:b/>
        </w:rPr>
        <w:t>Kranjčevićeva</w:t>
      </w:r>
      <w:proofErr w:type="spellEnd"/>
      <w:r w:rsidR="0076038B">
        <w:rPr>
          <w:b/>
        </w:rPr>
        <w:t xml:space="preserve"> 2, OIB: </w:t>
      </w:r>
      <w:r w:rsidR="001A2472">
        <w:rPr>
          <w:b/>
        </w:rPr>
        <w:t>25311442239</w:t>
      </w:r>
      <w:r w:rsidR="00221452">
        <w:rPr>
          <w:b/>
        </w:rPr>
        <w:t>,</w:t>
      </w:r>
      <w:r w:rsidR="00A43EB4">
        <w:rPr>
          <w:b/>
        </w:rPr>
        <w:t xml:space="preserve"> </w:t>
      </w:r>
      <w:r w:rsidR="004A0D7B">
        <w:t>temeljem članka 430. Stečajnog zakona („Narodne nov</w:t>
      </w:r>
      <w:r w:rsidR="00316816">
        <w:t>ine“ 71/15)</w:t>
      </w:r>
      <w:r w:rsidR="00224AFF">
        <w:t xml:space="preserve">, </w:t>
      </w:r>
      <w:r w:rsidR="00A11D78">
        <w:t>4</w:t>
      </w:r>
      <w:r w:rsidR="001A2472">
        <w:t>. srpnja</w:t>
      </w:r>
      <w:r w:rsidR="00B91EFF">
        <w:t xml:space="preserve"> 201</w:t>
      </w:r>
      <w:r w:rsidR="00A8252D">
        <w:t>7</w:t>
      </w:r>
      <w:r w:rsidR="00B91EFF">
        <w:t>.,</w:t>
      </w:r>
      <w:r w:rsidR="00224AFF">
        <w:t xml:space="preserve">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523772" w:rsidR="00224AFF">
      <w:pPr>
        <w:ind w:firstLine="1440"/>
        <w:jc w:val="both"/>
      </w:pPr>
      <w:r>
        <w:rPr>
          <w:bCs/>
        </w:rPr>
        <w:t>I</w:t>
      </w:r>
      <w:r w:rsidR="00A43EB4">
        <w:rPr>
          <w:bCs/>
        </w:rPr>
        <w:t>.</w:t>
      </w:r>
      <w:r>
        <w:rPr>
          <w:bCs/>
        </w:rPr>
        <w:t xml:space="preserve"> Utvrđuje se da ukupni iznos evidentiranog duga dužnika </w:t>
      </w:r>
      <w:r w:rsidR="001A2472">
        <w:rPr>
          <w:b/>
        </w:rPr>
        <w:t xml:space="preserve">"ŽIVA ZEMLJA" – UDRUGA ZA EKOLOŠKU POLJOPRIVREDU, RURALNI RAZVITAK I ZAŠTITU OKOLIŠA, Nova Gradiška, </w:t>
      </w:r>
      <w:proofErr w:type="spellStart"/>
      <w:r w:rsidR="001A2472">
        <w:rPr>
          <w:b/>
        </w:rPr>
        <w:t>Kranjčevićeva</w:t>
      </w:r>
      <w:proofErr w:type="spellEnd"/>
      <w:r w:rsidR="001A2472">
        <w:rPr>
          <w:b/>
        </w:rPr>
        <w:t xml:space="preserve"> 2, OIB: 25311442239</w:t>
      </w:r>
      <w:r w:rsidR="00F7278D">
        <w:t xml:space="preserve">, iznosi </w:t>
      </w:r>
      <w:r w:rsidR="001A2472">
        <w:rPr>
          <w:b/>
        </w:rPr>
        <w:t>8.180,54</w:t>
      </w:r>
      <w:r w:rsidR="002128C9">
        <w:rPr>
          <w:b/>
        </w:rPr>
        <w:t xml:space="preserve"> </w:t>
      </w:r>
      <w:r w:rsidR="00AF2E3B">
        <w:rPr>
          <w:b/>
        </w:rPr>
        <w:t>kn</w:t>
      </w:r>
      <w:r w:rsidR="0000477D">
        <w:rPr>
          <w:b/>
        </w:rPr>
        <w:t>.</w:t>
      </w:r>
    </w:p>
    <w:p w:rsidRDefault="00523772" w:rsidP="00523772" w:rsidR="00523772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A43EB4">
        <w:t>.</w:t>
      </w:r>
      <w:r>
        <w:t xml:space="preserve"> Poziva se </w:t>
      </w:r>
      <w:r w:rsidR="00B1555B">
        <w:t>predsjednik</w:t>
      </w:r>
      <w:r w:rsidR="00442226">
        <w:t xml:space="preserve"> u</w:t>
      </w:r>
      <w:r w:rsidR="00936874">
        <w:t xml:space="preserve">druge </w:t>
      </w:r>
      <w:r w:rsidR="006C4893">
        <w:t>dužnika</w:t>
      </w:r>
      <w:r w:rsidR="00936874">
        <w:t xml:space="preserve"> </w:t>
      </w:r>
      <w:r w:rsidR="001A2472">
        <w:rPr>
          <w:b/>
        </w:rPr>
        <w:t>Zdravko Sokić</w:t>
      </w:r>
      <w:r w:rsidR="00C2224E">
        <w:rPr>
          <w:b/>
        </w:rPr>
        <w:t xml:space="preserve"> </w:t>
      </w:r>
      <w:r w:rsidR="00B32948">
        <w:t xml:space="preserve">da </w:t>
      </w:r>
      <w:r w:rsidR="00936874">
        <w:t>u roku od 15 dana od dana objave ovog oglasa na e-</w:t>
      </w:r>
      <w:r w:rsidR="00C07EE4">
        <w:t>O</w:t>
      </w:r>
      <w:r w:rsidR="00936874">
        <w:t>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A43EB4">
        <w:t>.</w:t>
      </w:r>
      <w:r w:rsidR="00A63F24">
        <w:t xml:space="preserve"> P</w:t>
      </w:r>
      <w:r w:rsidR="003E4DD9">
        <w:t>ozivaju se vjerovnici dužnika da najkasnije u roku od 45 dana od dana objave ovog oglasa na e-</w:t>
      </w:r>
      <w:r w:rsidR="00C07EE4">
        <w:t>O</w:t>
      </w:r>
      <w:r w:rsidR="003E4DD9">
        <w:t xml:space="preserve">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>
        <w:t>-</w:t>
      </w:r>
      <w:r w:rsidR="00A11D78" w:rsidRPr="00A11D78">
        <w:rPr>
          <w:b/>
        </w:rPr>
        <w:t>653</w:t>
      </w:r>
      <w:r w:rsidR="000C26C6" w:rsidRPr="00A11D78">
        <w:rPr>
          <w:b/>
        </w:rPr>
        <w:t>-</w:t>
      </w:r>
      <w:r w:rsidR="000C26C6" w:rsidRPr="00D76AAC">
        <w:rPr>
          <w:b/>
        </w:rPr>
        <w:t>1</w:t>
      </w:r>
      <w:r w:rsidR="00A8252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DE7251" w:rsidR="0054259D">
      <w:pPr>
        <w:ind w:firstLine="1440"/>
        <w:jc w:val="both"/>
      </w:pPr>
      <w:r>
        <w:t>I</w:t>
      </w:r>
      <w:r w:rsidR="00A63F24">
        <w:t>V</w:t>
      </w:r>
      <w:r w:rsidR="00A43EB4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</w:t>
      </w:r>
      <w:r w:rsidR="00C07EE4">
        <w:t>O</w:t>
      </w:r>
      <w:r w:rsidR="00836CE2">
        <w:t xml:space="preserve">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360FC8" w:rsidR="00224AFF">
      <w:pPr>
        <w:ind w:firstLine="708" w:left="708"/>
      </w:pPr>
      <w:r>
        <w:t xml:space="preserve">U </w:t>
      </w:r>
      <w:r w:rsidR="0000477D">
        <w:t xml:space="preserve">Slavonskom Brodu </w:t>
      </w:r>
      <w:r w:rsidR="00A11D78">
        <w:t>4</w:t>
      </w:r>
      <w:r w:rsidR="00A02C28">
        <w:t xml:space="preserve">. </w:t>
      </w:r>
      <w:r w:rsidR="00A11D78">
        <w:t>srpnja</w:t>
      </w:r>
      <w:r w:rsidR="00B91EFF">
        <w:t xml:space="preserve"> 201</w:t>
      </w:r>
      <w:r w:rsidR="00A8252D">
        <w:t>7</w:t>
      </w:r>
      <w:r w:rsidR="00B91EFF">
        <w:t>.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523875">
        <w:rPr>
          <w:bCs/>
        </w:rPr>
        <w:t xml:space="preserve">    </w:t>
      </w:r>
      <w:r>
        <w:rPr>
          <w:bCs/>
        </w:rPr>
        <w:t xml:space="preserve">  Sutkinja:</w:t>
      </w:r>
    </w:p>
    <w:p w:rsidRDefault="0000477D" w:rsidP="00F2165F" w:rsidR="00443F69">
      <w:pPr>
        <w:ind w:left="6372"/>
        <w:jc w:val="both"/>
        <w:rPr>
          <w:bCs/>
        </w:rPr>
      </w:pPr>
      <w:r>
        <w:rPr>
          <w:bCs/>
        </w:rPr>
        <w:t>Daniela Martini Maoduš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E7432A" w:rsidP="00F2165F" w:rsidR="00E7432A" w:rsidRPr="00F2165F">
      <w:pPr>
        <w:ind w:left="6372"/>
        <w:jc w:val="both"/>
        <w:rPr>
          <w:bCs/>
        </w:rPr>
      </w:pPr>
    </w:p>
    <w:p w:rsidRDefault="00C949E7" w:rsidP="00627A10" w:rsidR="00C949E7"/>
    <w:p w:rsidRDefault="00221452" w:rsidP="00627A10" w:rsidR="00221452"/>
    <w:p w:rsidRDefault="00221452" w:rsidP="00627A10" w:rsidR="00221452"/>
    <w:p w:rsidRDefault="00627A10" w:rsidP="00627A10" w:rsidR="00627A10">
      <w:r>
        <w:t>DNA:</w:t>
      </w:r>
    </w:p>
    <w:p w:rsidRDefault="00627A10" w:rsidP="00627A10" w:rsidR="00627A10">
      <w:pPr>
        <w:numPr>
          <w:ilvl w:val="0"/>
          <w:numId w:val="1"/>
        </w:numPr>
        <w:jc w:val="both"/>
      </w:pPr>
      <w:r>
        <w:t>objaviti na mrežnoj stranici e-Oglasna ploča</w:t>
      </w:r>
    </w:p>
    <w:p w:rsidRDefault="00320749" w:rsidP="00627A10" w:rsidR="00627A10" w:rsidRPr="00585C55">
      <w:pPr>
        <w:numPr>
          <w:ilvl w:val="0"/>
          <w:numId w:val="1"/>
        </w:numPr>
      </w:pPr>
      <w:r>
        <w:t>kalendar 4</w:t>
      </w:r>
      <w:r w:rsidR="00627A10" w:rsidRPr="00585C55">
        <w:t>5 dana</w:t>
      </w:r>
    </w:p>
    <w:p w:rsidRDefault="00532E0A" w:rsidP="00627A10" w:rsidR="00532E0A" w:rsidRPr="00E7432A"/>
    <w:p w:rsidRDefault="00470A92" w:rsidR="00470A92" w:rsidRPr="00E7432A"/>
    <w:sectPr w:rsidSect="00F2165F" w:rsidR="00470A92" w:rsidRPr="00E7432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0A3" w:rsidR="00DD30A3">
      <w:r>
        <w:separator/>
      </w:r>
    </w:p>
  </w:endnote>
  <w:endnote w:id="0" w:type="continuationSeparator">
    <w:p w:rsidRDefault="00DD30A3" w:rsidR="00DD3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0A3" w:rsidR="00DD30A3">
      <w:r>
        <w:separator/>
      </w:r>
    </w:p>
  </w:footnote>
  <w:footnote w:id="0" w:type="continuationSeparator">
    <w:p w:rsidRDefault="00DD30A3" w:rsidR="00DD3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0749" w:rsidR="003207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0749" w:rsidP="001B70D9" w:rsidR="00320749">
    <w:pPr>
      <w:pStyle w:val="Zaglavlje"/>
      <w:framePr w:y="1" w:xAlign="center" w:vAnchor="text" w:hAnchor="margin" w:wrap="around"/>
      <w:rPr>
        <w:rStyle w:val="Brojstranice"/>
      </w:rPr>
    </w:pPr>
  </w:p>
  <w:p w:rsidRDefault="00320749" w:rsidP="00C43CDA" w:rsidR="003207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77D"/>
    <w:rsid w:val="00011C68"/>
    <w:rsid w:val="0001245A"/>
    <w:rsid w:val="00012BB2"/>
    <w:rsid w:val="00014887"/>
    <w:rsid w:val="00016B25"/>
    <w:rsid w:val="00035864"/>
    <w:rsid w:val="00036441"/>
    <w:rsid w:val="00041ECA"/>
    <w:rsid w:val="000477CD"/>
    <w:rsid w:val="00047A8F"/>
    <w:rsid w:val="00050860"/>
    <w:rsid w:val="000535EA"/>
    <w:rsid w:val="00056EE8"/>
    <w:rsid w:val="00077C9D"/>
    <w:rsid w:val="00091B4B"/>
    <w:rsid w:val="000938B8"/>
    <w:rsid w:val="00095305"/>
    <w:rsid w:val="00096CD9"/>
    <w:rsid w:val="000B0EBD"/>
    <w:rsid w:val="000C26C6"/>
    <w:rsid w:val="000D0569"/>
    <w:rsid w:val="000D2A86"/>
    <w:rsid w:val="000E762A"/>
    <w:rsid w:val="000F61EA"/>
    <w:rsid w:val="00102060"/>
    <w:rsid w:val="00124958"/>
    <w:rsid w:val="00137F4D"/>
    <w:rsid w:val="001437B2"/>
    <w:rsid w:val="00152C8A"/>
    <w:rsid w:val="00173F18"/>
    <w:rsid w:val="00177EC7"/>
    <w:rsid w:val="001A2472"/>
    <w:rsid w:val="001B49A2"/>
    <w:rsid w:val="001B5F20"/>
    <w:rsid w:val="001B70D9"/>
    <w:rsid w:val="001C1653"/>
    <w:rsid w:val="001C73F4"/>
    <w:rsid w:val="001C7F1E"/>
    <w:rsid w:val="001E2000"/>
    <w:rsid w:val="001E375C"/>
    <w:rsid w:val="001E7FD8"/>
    <w:rsid w:val="00204C74"/>
    <w:rsid w:val="002063E3"/>
    <w:rsid w:val="002128C9"/>
    <w:rsid w:val="00221452"/>
    <w:rsid w:val="00224AFF"/>
    <w:rsid w:val="002358E7"/>
    <w:rsid w:val="00244149"/>
    <w:rsid w:val="0025000D"/>
    <w:rsid w:val="00263785"/>
    <w:rsid w:val="00267D26"/>
    <w:rsid w:val="002719B8"/>
    <w:rsid w:val="0028507D"/>
    <w:rsid w:val="002A1B0C"/>
    <w:rsid w:val="002A2AF5"/>
    <w:rsid w:val="002A36D6"/>
    <w:rsid w:val="002A3BEF"/>
    <w:rsid w:val="002B4236"/>
    <w:rsid w:val="002C3B89"/>
    <w:rsid w:val="002C3D49"/>
    <w:rsid w:val="002D2610"/>
    <w:rsid w:val="002D5B28"/>
    <w:rsid w:val="002D7681"/>
    <w:rsid w:val="002E500F"/>
    <w:rsid w:val="002F4142"/>
    <w:rsid w:val="002F4AAF"/>
    <w:rsid w:val="002F66FE"/>
    <w:rsid w:val="00316816"/>
    <w:rsid w:val="00317905"/>
    <w:rsid w:val="00320749"/>
    <w:rsid w:val="00320C64"/>
    <w:rsid w:val="003276D7"/>
    <w:rsid w:val="00331D2D"/>
    <w:rsid w:val="003337A6"/>
    <w:rsid w:val="00342079"/>
    <w:rsid w:val="003445D8"/>
    <w:rsid w:val="00360FC8"/>
    <w:rsid w:val="003612A7"/>
    <w:rsid w:val="00371211"/>
    <w:rsid w:val="00375C7E"/>
    <w:rsid w:val="0038265B"/>
    <w:rsid w:val="003832CA"/>
    <w:rsid w:val="00383AE3"/>
    <w:rsid w:val="003879D1"/>
    <w:rsid w:val="00390072"/>
    <w:rsid w:val="003924AF"/>
    <w:rsid w:val="003A56C0"/>
    <w:rsid w:val="003A610E"/>
    <w:rsid w:val="003C01DF"/>
    <w:rsid w:val="003C438A"/>
    <w:rsid w:val="003D02B1"/>
    <w:rsid w:val="003E4DD9"/>
    <w:rsid w:val="003E65D2"/>
    <w:rsid w:val="003E7C98"/>
    <w:rsid w:val="00404F66"/>
    <w:rsid w:val="00413C80"/>
    <w:rsid w:val="00415293"/>
    <w:rsid w:val="0041638D"/>
    <w:rsid w:val="00421D71"/>
    <w:rsid w:val="00423F56"/>
    <w:rsid w:val="00433A2C"/>
    <w:rsid w:val="004351D0"/>
    <w:rsid w:val="00436570"/>
    <w:rsid w:val="00442226"/>
    <w:rsid w:val="00443F69"/>
    <w:rsid w:val="00452FE1"/>
    <w:rsid w:val="004638F5"/>
    <w:rsid w:val="0046632E"/>
    <w:rsid w:val="00470A92"/>
    <w:rsid w:val="00476EB4"/>
    <w:rsid w:val="004822B0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3772"/>
    <w:rsid w:val="0052387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3EC8"/>
    <w:rsid w:val="005E55B1"/>
    <w:rsid w:val="00613D0A"/>
    <w:rsid w:val="006207DD"/>
    <w:rsid w:val="00627A10"/>
    <w:rsid w:val="00632865"/>
    <w:rsid w:val="00633654"/>
    <w:rsid w:val="00635FC0"/>
    <w:rsid w:val="006372FF"/>
    <w:rsid w:val="00643E66"/>
    <w:rsid w:val="00644281"/>
    <w:rsid w:val="00652724"/>
    <w:rsid w:val="00666402"/>
    <w:rsid w:val="0069656A"/>
    <w:rsid w:val="006A11E9"/>
    <w:rsid w:val="006A504C"/>
    <w:rsid w:val="006A6EBE"/>
    <w:rsid w:val="006B29B9"/>
    <w:rsid w:val="006B5168"/>
    <w:rsid w:val="006C31CF"/>
    <w:rsid w:val="006C36CE"/>
    <w:rsid w:val="006C4893"/>
    <w:rsid w:val="006C4FDF"/>
    <w:rsid w:val="00711561"/>
    <w:rsid w:val="00715ADF"/>
    <w:rsid w:val="0073010A"/>
    <w:rsid w:val="00734726"/>
    <w:rsid w:val="00744F72"/>
    <w:rsid w:val="0076038B"/>
    <w:rsid w:val="007657AA"/>
    <w:rsid w:val="00766D29"/>
    <w:rsid w:val="0077329E"/>
    <w:rsid w:val="0078009A"/>
    <w:rsid w:val="00786189"/>
    <w:rsid w:val="00796AED"/>
    <w:rsid w:val="007A06D5"/>
    <w:rsid w:val="007A4540"/>
    <w:rsid w:val="007A5699"/>
    <w:rsid w:val="007B390F"/>
    <w:rsid w:val="007B3A89"/>
    <w:rsid w:val="007B5186"/>
    <w:rsid w:val="007C47E5"/>
    <w:rsid w:val="007C7622"/>
    <w:rsid w:val="007E7376"/>
    <w:rsid w:val="007F1C41"/>
    <w:rsid w:val="00800B2F"/>
    <w:rsid w:val="008023F7"/>
    <w:rsid w:val="00817C66"/>
    <w:rsid w:val="00826999"/>
    <w:rsid w:val="00831B62"/>
    <w:rsid w:val="00836CE2"/>
    <w:rsid w:val="0084069A"/>
    <w:rsid w:val="00841E8F"/>
    <w:rsid w:val="00855A65"/>
    <w:rsid w:val="00860129"/>
    <w:rsid w:val="00864DAA"/>
    <w:rsid w:val="00875548"/>
    <w:rsid w:val="008A224F"/>
    <w:rsid w:val="008A6156"/>
    <w:rsid w:val="008A66B9"/>
    <w:rsid w:val="008A786C"/>
    <w:rsid w:val="008B0E56"/>
    <w:rsid w:val="008C4661"/>
    <w:rsid w:val="008C7029"/>
    <w:rsid w:val="008E7CA2"/>
    <w:rsid w:val="00901EF5"/>
    <w:rsid w:val="00912CF5"/>
    <w:rsid w:val="009137B1"/>
    <w:rsid w:val="00914E49"/>
    <w:rsid w:val="009176A5"/>
    <w:rsid w:val="0092481E"/>
    <w:rsid w:val="00930B0A"/>
    <w:rsid w:val="00935BA8"/>
    <w:rsid w:val="00936874"/>
    <w:rsid w:val="00937840"/>
    <w:rsid w:val="00945C66"/>
    <w:rsid w:val="009525D4"/>
    <w:rsid w:val="00980E4D"/>
    <w:rsid w:val="009A412B"/>
    <w:rsid w:val="009A68F4"/>
    <w:rsid w:val="009B40D7"/>
    <w:rsid w:val="009B46D8"/>
    <w:rsid w:val="009C1900"/>
    <w:rsid w:val="009C670C"/>
    <w:rsid w:val="009E5D6D"/>
    <w:rsid w:val="00A003E6"/>
    <w:rsid w:val="00A02C28"/>
    <w:rsid w:val="00A07CA2"/>
    <w:rsid w:val="00A1069B"/>
    <w:rsid w:val="00A11D78"/>
    <w:rsid w:val="00A214C9"/>
    <w:rsid w:val="00A260EF"/>
    <w:rsid w:val="00A405B5"/>
    <w:rsid w:val="00A43EB4"/>
    <w:rsid w:val="00A46436"/>
    <w:rsid w:val="00A55FB7"/>
    <w:rsid w:val="00A57AB7"/>
    <w:rsid w:val="00A57DB1"/>
    <w:rsid w:val="00A62CC4"/>
    <w:rsid w:val="00A63F24"/>
    <w:rsid w:val="00A71F10"/>
    <w:rsid w:val="00A76720"/>
    <w:rsid w:val="00A8252D"/>
    <w:rsid w:val="00A8702F"/>
    <w:rsid w:val="00A95983"/>
    <w:rsid w:val="00AA6B6E"/>
    <w:rsid w:val="00AB7B53"/>
    <w:rsid w:val="00AC5C92"/>
    <w:rsid w:val="00AD4F0A"/>
    <w:rsid w:val="00AF2E3B"/>
    <w:rsid w:val="00B01505"/>
    <w:rsid w:val="00B12FD0"/>
    <w:rsid w:val="00B1555B"/>
    <w:rsid w:val="00B220E2"/>
    <w:rsid w:val="00B24B41"/>
    <w:rsid w:val="00B32948"/>
    <w:rsid w:val="00B402A0"/>
    <w:rsid w:val="00B461B9"/>
    <w:rsid w:val="00B67389"/>
    <w:rsid w:val="00B76165"/>
    <w:rsid w:val="00B82540"/>
    <w:rsid w:val="00B86000"/>
    <w:rsid w:val="00B91EFF"/>
    <w:rsid w:val="00B95B20"/>
    <w:rsid w:val="00BE33FF"/>
    <w:rsid w:val="00BF32DE"/>
    <w:rsid w:val="00C07EE4"/>
    <w:rsid w:val="00C11FA6"/>
    <w:rsid w:val="00C2016D"/>
    <w:rsid w:val="00C2224E"/>
    <w:rsid w:val="00C4269F"/>
    <w:rsid w:val="00C42B99"/>
    <w:rsid w:val="00C43CDA"/>
    <w:rsid w:val="00C473E4"/>
    <w:rsid w:val="00C56925"/>
    <w:rsid w:val="00C656DD"/>
    <w:rsid w:val="00C66216"/>
    <w:rsid w:val="00C8590C"/>
    <w:rsid w:val="00C949E7"/>
    <w:rsid w:val="00CA01EF"/>
    <w:rsid w:val="00CB0FBD"/>
    <w:rsid w:val="00CE0EE4"/>
    <w:rsid w:val="00CF40BE"/>
    <w:rsid w:val="00CF63EE"/>
    <w:rsid w:val="00D1522B"/>
    <w:rsid w:val="00D212DB"/>
    <w:rsid w:val="00D23251"/>
    <w:rsid w:val="00D24D2F"/>
    <w:rsid w:val="00D505FE"/>
    <w:rsid w:val="00D618C7"/>
    <w:rsid w:val="00D64021"/>
    <w:rsid w:val="00D745AC"/>
    <w:rsid w:val="00D76AAC"/>
    <w:rsid w:val="00D77EA4"/>
    <w:rsid w:val="00D97782"/>
    <w:rsid w:val="00DA146A"/>
    <w:rsid w:val="00DA4636"/>
    <w:rsid w:val="00DB2729"/>
    <w:rsid w:val="00DB27E6"/>
    <w:rsid w:val="00DD30A3"/>
    <w:rsid w:val="00DD6682"/>
    <w:rsid w:val="00DE5F69"/>
    <w:rsid w:val="00DE7251"/>
    <w:rsid w:val="00DE7399"/>
    <w:rsid w:val="00E23AF8"/>
    <w:rsid w:val="00E54F58"/>
    <w:rsid w:val="00E60C19"/>
    <w:rsid w:val="00E7432A"/>
    <w:rsid w:val="00E82338"/>
    <w:rsid w:val="00E96356"/>
    <w:rsid w:val="00EA028A"/>
    <w:rsid w:val="00EC0019"/>
    <w:rsid w:val="00ED4C16"/>
    <w:rsid w:val="00F02A50"/>
    <w:rsid w:val="00F040DB"/>
    <w:rsid w:val="00F1723F"/>
    <w:rsid w:val="00F2165F"/>
    <w:rsid w:val="00F42BFF"/>
    <w:rsid w:val="00F46E60"/>
    <w:rsid w:val="00F4767A"/>
    <w:rsid w:val="00F50977"/>
    <w:rsid w:val="00F6215D"/>
    <w:rsid w:val="00F6316C"/>
    <w:rsid w:val="00F70661"/>
    <w:rsid w:val="00F7278D"/>
    <w:rsid w:val="00F734CA"/>
    <w:rsid w:val="00F73514"/>
    <w:rsid w:val="00F82537"/>
    <w:rsid w:val="00F83779"/>
    <w:rsid w:val="00F862C8"/>
    <w:rsid w:val="00F86A5B"/>
    <w:rsid w:val="00FA6067"/>
    <w:rsid w:val="00FB26E1"/>
    <w:rsid w:val="00FE0CCA"/>
    <w:rsid w:val="00FE1A5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4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4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</izvorni_sadrzaj>
    <derivirana_varijabla naziv="DomainObject.Predmet.Opis_1">čL.429.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St-653/2017</izvorni_sadrzaj>
    <derivirana_varijabla naziv="DomainObject.Predmet.OznakaBroj_1">St-653/2017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"ŽIVA ZEMLJA" - UDRUGA ZA EKOLOŠKU POLJOPRIVREDU, RURALNI RAZVITAK I ZAŠTITU OKOLIŠA</izvorni_sadrzaj>
    <derivirana_varijabla naziv="DomainObject.Predmet.ProtustrankaFormated_1">  "ŽIVA ZEMLJA" - UDRUGA ZA EKOLOŠKU POLJOPRIVREDU, RURALNI RAZVITAK I ZAŠTITU OKOLIŠA</derivirana_varijabla>
  </DomainObject.Predmet.ProtustrankaFormated>
  <DomainObject.Predmet.ProtustrankaFormatedOIB>
    <izvorni_sadrzaj>  "ŽIVA ZEMLJA" - UDRUGA ZA EKOLOŠKU POLJOPRIVREDU, RURALNI RAZVITAK I ZAŠTITU OKOLIŠA, OIB 25311442239</izvorni_sadrzaj>
    <derivirana_varijabla naziv="DomainObject.Predmet.ProtustrankaFormatedOIB_1">  "ŽIVA ZEMLJA" - UDRUGA ZA EKOLOŠKU POLJOPRIVREDU, RURALNI RAZVITAK I ZAŠTITU OKOLIŠA, OIB 25311442239</derivirana_varijabla>
  </DomainObject.Predmet.ProtustrankaFormatedOIB>
  <DomainObject.Predmet.ProtustrankaFormatedWithAdress>
    <izvorni_sadrzaj> "ŽIVA ZEMLJA" - UDRUGA ZA EKOLOŠKU POLJOPRIVREDU, RURALNI RAZVITAK I ZAŠTITU OKOLIŠA, Kranjčevićeva 2, 35400 Nova Gradiška</izvorni_sadrzaj>
    <derivirana_varijabla naziv="DomainObject.Predmet.ProtustrankaFormatedWithAdress_1"> "ŽIVA ZEMLJA" - UDRUGA ZA EKOLOŠKU POLJOPRIVREDU, RURALNI RAZVITAK I ZAŠTITU OKOLIŠA, Kranjčevićeva 2, 35400 Nova Gradiška</derivirana_varijabla>
  </DomainObject.Predmet.ProtustrankaFormatedWithAdress>
  <DomainObject.Predmet.ProtustrankaFormatedWithAdressOIB>
    <izvorni_sadrzaj> "ŽIVA ZEMLJA" - UDRUGA ZA EKOLOŠKU POLJOPRIVREDU, RURALNI RAZVITAK I ZAŠTITU OKOLIŠA, OIB 25311442239, Kranjčevićeva 2, 35400 Nova Gradiška</izvorni_sadrzaj>
    <derivirana_varijabla naziv="DomainObject.Predmet.ProtustrankaFormatedWithAdressOIB_1"> "ŽIVA ZEMLJA" - UDRUGA ZA EKOLOŠKU POLJOPRIVREDU, RURALNI RAZVITAK I ZAŠTITU OKOLIŠA, OIB 25311442239, Kranjčevićeva 2, 35400 Nova Gradiška</derivirana_varijabla>
  </DomainObject.Predmet.ProtustrankaFormatedWithAdressOIB>
  <DomainObject.Predmet.ProtustrankaWithAdress>
    <izvorni_sadrzaj>"ŽIVA ZEMLJA" - UDRUGA ZA EKOLOŠKU POLJOPRIVREDU, RURALNI RAZVITAK I ZAŠTITU OKOLIŠA Kranjčevićeva 2, 35400 Nova Gradiška</izvorni_sadrzaj>
    <derivirana_varijabla naziv="DomainObject.Predmet.ProtustrankaWithAdress_1">"ŽIVA ZEMLJA" - UDRUGA ZA EKOLOŠKU POLJOPRIVREDU, RURALNI RAZVITAK I ZAŠTITU OKOLIŠA Kranjčevićeva 2, 35400 Nova Gradiška</derivirana_varijabla>
  </DomainObject.Predmet.ProtustrankaWithAdress>
  <DomainObject.Predmet.ProtustrankaWithAdressOIB>
    <izvorni_sadrzaj>"ŽIVA ZEMLJA" - UDRUGA ZA EKOLOŠKU POLJOPRIVREDU, RURALNI RAZVITAK I ZAŠTITU OKOLIŠA, OIB 25311442239, Kranjčevićeva 2, 35400 Nova Gradiška</izvorni_sadrzaj>
    <derivirana_varijabla naziv="DomainObject.Predmet.ProtustrankaWithAdressOIB_1">"ŽIVA ZEMLJA" - UDRUGA ZA EKOLOŠKU POLJOPRIVREDU, RURALNI RAZVITAK I ZAŠTITU OKOLIŠA, OIB 25311442239, Kranjčevićeva 2, 35400 Nova Gradiška</derivirana_varijabla>
  </DomainObject.Predmet.ProtustrankaWithAdressOIB>
  <DomainObject.Predmet.ProtustrankaNazivFormated>
    <izvorni_sadrzaj>"ŽIVA ZEMLJA" - UDRUGA ZA EKOLOŠKU POLJOPRIVREDU, RURALNI RAZVITAK I ZAŠTITU OKOLIŠA</izvorni_sadrzaj>
    <derivirana_varijabla naziv="DomainObject.Predmet.ProtustrankaNazivFormated_1">"ŽIVA ZEMLJA" - UDRUGA ZA EKOLOŠKU POLJOPRIVREDU, RURALNI RAZVITAK I ZAŠTITU OKOLIŠA</derivirana_varijabla>
  </DomainObject.Predmet.ProtustrankaNazivFormated>
  <DomainObject.Predmet.ProtustrankaNazivFormatedOIB>
    <izvorni_sadrzaj>"ŽIVA ZEMLJA" - UDRUGA ZA EKOLOŠKU POLJOPRIVREDU, RURALNI RAZVITAK I ZAŠTITU OKOLIŠA, OIB 25311442239</izvorni_sadrzaj>
    <derivirana_varijabla naziv="DomainObject.Predmet.ProtustrankaNazivFormatedOIB_1">"ŽIVA ZEMLJA" - UDRUGA ZA EKOLOŠKU POLJOPRIVREDU, RURALNI RAZVITAK I ZAŠTITU OKOLIŠA, OIB 25311442239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8180.54</izvorni_sadrzaj>
    <derivirana_varijabla naziv="DomainObject.Predmet.TrenutnaVrijednost_1">8180.54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"ŽIVA ZEMLJA" - UDRUGA ZA EKOLOŠKU POLJOPRIVREDU, RURALNI RAZVITAK I ZAŠTITU OKOLIŠA</item>
    </izvorni_sadrzaj>
    <derivirana_varijabla naziv="DomainObject.Predmet.ProtuStrankaListFormated_1">
      <item>"ŽIVA ZEMLJA" - UDRUGA ZA EKOLOŠKU POLJOPRIVREDU, RURALNI RAZVITAK I ZAŠTITU OKOLIŠA</item>
    </derivirana_varijabla>
  </DomainObject.Predmet.ProtuStrankaListFormated>
  <DomainObject.Predmet.ProtuStrankaListFormatedOIB>
    <izvorni_sadrzaj>
      <item>"ŽIVA ZEMLJA" - UDRUGA ZA EKOLOŠKU POLJOPRIVREDU, RURALNI RAZVITAK I ZAŠTITU OKOLIŠA, OIB 25311442239</item>
    </izvorni_sadrzaj>
    <derivirana_varijabla naziv="DomainObject.Predmet.ProtuStrankaListFormatedOIB_1">
      <item>"ŽIVA ZEMLJA" - UDRUGA ZA EKOLOŠKU POLJOPRIVREDU, RURALNI RAZVITAK I ZAŠTITU OKOLIŠA, OIB 25311442239</item>
    </derivirana_varijabla>
  </DomainObject.Predmet.ProtuStrankaListFormatedOIB>
  <DomainObject.Predmet.ProtuStrankaListFormatedWithAdress>
    <izvorni_sadrzaj>
      <item>"ŽIVA ZEMLJA" - UDRUGA ZA EKOLOŠKU POLJOPRIVREDU, RURALNI RAZVITAK I ZAŠTITU OKOLIŠA, Kranjčevićeva 2, 35400 Nova Gradiška</item>
    </izvorni_sadrzaj>
    <derivirana_varijabla naziv="DomainObject.Predmet.ProtuStrankaListFormatedWithAdress_1">
      <item>"ŽIVA ZEMLJA" - UDRUGA ZA EKOLOŠKU POLJOPRIVREDU, RURALNI RAZVITAK I ZAŠTITU OKOLIŠA, Kranjčevićeva 2, 35400 Nova Gradiška</item>
    </derivirana_varijabla>
  </DomainObject.Predmet.ProtuStrankaListFormatedWithAdress>
  <DomainObject.Predmet.ProtuStrankaListFormatedWithAdressOIB>
    <izvorni_sadrzaj>
      <item>"ŽIVA ZEMLJA" - UDRUGA ZA EKOLOŠKU POLJOPRIVREDU, RURALNI RAZVITAK I ZAŠTITU OKOLIŠA, OIB 25311442239, Kranjčevićeva 2, 35400 Nova Gradiška</item>
    </izvorni_sadrzaj>
    <derivirana_varijabla naziv="DomainObject.Predmet.ProtuStrankaListFormatedWithAdressOIB_1">
      <item>"ŽIVA ZEMLJA" - UDRUGA ZA EKOLOŠKU POLJOPRIVREDU, RURALNI RAZVITAK I ZAŠTITU OKOLIŠA, OIB 25311442239, Kranjčevićeva 2, 35400 Nova Gradiška</item>
    </derivirana_varijabla>
  </DomainObject.Predmet.ProtuStrankaListFormatedWithAdressOIB>
  <DomainObject.Predmet.ProtuStrankaListNazivFormated>
    <izvorni_sadrzaj>
      <item>"ŽIVA ZEMLJA" - UDRUGA ZA EKOLOŠKU POLJOPRIVREDU, RURALNI RAZVITAK I ZAŠTITU OKOLIŠA</item>
    </izvorni_sadrzaj>
    <derivirana_varijabla naziv="DomainObject.Predmet.ProtuStrankaListNazivFormated_1">
      <item>"ŽIVA ZEMLJA" - UDRUGA ZA EKOLOŠKU POLJOPRIVREDU, RURALNI RAZVITAK I ZAŠTITU OKOLIŠA</item>
    </derivirana_varijabla>
  </DomainObject.Predmet.ProtuStrankaListNazivFormated>
  <DomainObject.Predmet.ProtuStrankaListNazivFormatedOIB>
    <izvorni_sadrzaj>
      <item>"ŽIVA ZEMLJA" - UDRUGA ZA EKOLOŠKU POLJOPRIVREDU, RURALNI RAZVITAK I ZAŠTITU OKOLIŠA, OIB 25311442239</item>
    </izvorni_sadrzaj>
    <derivirana_varijabla naziv="DomainObject.Predmet.ProtuStrankaListNazivFormatedOIB_1">
      <item>"ŽIVA ZEMLJA" - UDRUGA ZA EKOLOŠKU POLJOPRIVREDU, RURALNI RAZVITAK I ZAŠTITU OKOLIŠA, OIB 25311442239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"ŽIVA ZEMLJA" - UDRUGA ZA EKOLOŠKU POLJOPRIVREDU, RURALNI RAZVITAK I ZAŠTITU OKOLIŠA</izvorni_sadrzaj>
    <derivirana_varijabla naziv="DomainObject.Predmet.ProtustrankaIDrugi_1">"ŽIVA ZEMLJA" - UDRUGA ZA EKOLOŠKU POLJOPRIVREDU, RURALNI RAZVITAK I ZAŠTITU OKOLIŠA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"ŽIVA ZEMLJA" - UDRUGA ZA EKOLOŠKU POLJOPRIVREDU, RURALNI RAZVITAK I ZAŠTITU OKOLIŠA, OIB 25311442239, Kranjčevićeva 2, 35400 Nova Gradiška</izvorni_sadrzaj>
    <derivirana_varijabla naziv="DomainObject.Predmet.ProtustrankaIDrugiAdressOIB_1">"ŽIVA ZEMLJA" - UDRUGA ZA EKOLOŠKU POLJOPRIVREDU, RURALNI RAZVITAK I ZAŠTITU OKOLIŠA, OIB 25311442239, Kranjčevićeva 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"ŽIVA ZEMLJA" - UDRUGA ZA EKOLOŠKU POLJOPRIVREDU, RURALNI RAZVITAK I ZAŠTITU OKOLIŠA</item>
    </izvorni_sadrzaj>
    <derivirana_varijabla naziv="DomainObject.Predmet.SudioniciListNaziv_1">
      <item>Financijska agencija</item>
      <item>"ŽIVA ZEMLJA" - UDRUGA ZA EKOLOŠKU POLJOPRIVREDU, RURALNI RAZVITAK I ZAŠTITU OKOLIŠA</item>
    </derivirana_varijabla>
  </DomainObject.Predmet.SudioniciListNaziv>
  <DomainObject.Predmet.SudioniciListAdressOIB>
    <izvorni_sadrzaj>
      <item>Financijska agencija, OIB 85821130368, Ulica grada Vukovara 70,10000 Zagreb</item>
      <item>"ŽIVA ZEMLJA" - UDRUGA ZA EKOLOŠKU POLJOPRIVREDU, RURALNI RAZVITAK I ZAŠTITU OKOLIŠA, OIB 25311442239, Kranjčevićeva 2,35400 Nova Gradiška</item>
    </izvorni_sadrzaj>
    <derivirana_varijabla naziv="DomainObject.Predmet.SudioniciListAdressOIB_1">
      <item>Financijska agencija, OIB 85821130368, Ulica grada Vukovara 70,10000 Zagreb</item>
      <item>"ŽIVA ZEMLJA" - UDRUGA ZA EKOLOŠKU POLJOPRIVREDU, RURALNI RAZVITAK I ZAŠTITU OKOLIŠA, OIB 25311442239, Kranjčevićeva 2,35400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25311442239</item>
    </izvorni_sadrzaj>
    <derivirana_varijabla naziv="DomainObject.Predmet.SudioniciListNazivOIB_1">
      <item>, OIB 85821130368</item>
      <item>, OIB 25311442239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336774-3B41-421F-BCA8-DE14A892C3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2050</properties:Characters>
  <properties:Lines>59</properties:Lines>
  <properties:Paragraphs>17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2016-11-11T07:43:00Z</dcterms:created>
  <dc:creator>Korisnik</dc:creator>
  <cp:lastModifiedBy>wsadmin</cp:lastModifiedBy>
  <cp:lastPrinted>2017-07-04T10:22:00Z</cp:lastPrinted>
  <dcterms:modified xmlns:xsi="http://www.w3.org/2001/XMLSchema-instance" xsi:type="dcterms:W3CDTF">2017-07-04T10:24:00Z</dcterms:modified>
  <cp:revision>10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