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f089" w14:paraId="3e9f089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>
      <w:pPr>
        <w:rPr>
          <w:rFonts w:hAnsi="Times New Roman" w:ascii="Times New Roman"/>
          <w:b/>
          <w:sz w:val="28"/>
        </w:rPr>
      </w:pPr>
    </w:p>
    <w:p w:rsidRDefault="00ED5AA1" w:rsidP="005F1ABE" w:rsidR="00ED5AA1" w:rsidRPr="003726DD">
      <w:pPr>
        <w:rPr>
          <w:rFonts w:hAnsi="Times New Roman" w:ascii="Times New Roman"/>
          <w:b/>
          <w:sz w:val="28"/>
        </w:rPr>
      </w:pPr>
    </w:p>
    <w:p w:rsidRDefault="00011F2B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rgovački sud </w:t>
      </w:r>
      <w:r>
        <w:rPr>
          <w:rFonts w:hAnsi="Times New Roman" w:ascii="Times New Roman"/>
          <w:sz w:val="24"/>
          <w:szCs w:val="24"/>
          <w:lang w:val="pl-PL"/>
        </w:rPr>
        <w:t>u Zagrebu</w:t>
      </w:r>
    </w:p>
    <w:p w:rsidRDefault="005F1ABE" w:rsidP="005F1ABE" w:rsidR="005F1ABE" w:rsidRPr="00011F2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11F2B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7F437E">
        <w:rPr>
          <w:rFonts w:hAnsi="Times New Roman" w:ascii="Times New Roman"/>
          <w:b/>
          <w:sz w:val="24"/>
          <w:szCs w:val="24"/>
          <w:lang w:val="pl-PL"/>
        </w:rPr>
        <w:t>20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97673E">
        <w:rPr>
          <w:rFonts w:hAnsi="Times New Roman" w:ascii="Times New Roman"/>
          <w:b/>
          <w:sz w:val="24"/>
          <w:szCs w:val="24"/>
          <w:lang w:val="pl-PL"/>
        </w:rPr>
        <w:t>1165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/1</w:t>
      </w:r>
      <w:r w:rsidR="007F437E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5F1ABE" w:rsidP="005F1ABE" w:rsidR="00E531DD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11F2B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97673E" w:rsidP="005F1ABE" w:rsidR="005F1ABE" w:rsidRPr="00E531D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ZORIĆ GRADNJA</w:t>
      </w:r>
      <w:r w:rsidR="007F437E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E531DD" w:rsidRPr="00E531DD">
        <w:rPr>
          <w:rFonts w:hAnsi="Times New Roman" w:ascii="Times New Roman"/>
          <w:b/>
          <w:sz w:val="24"/>
          <w:szCs w:val="24"/>
          <w:lang w:val="pl-PL"/>
        </w:rPr>
        <w:t xml:space="preserve"> u stečaju,</w:t>
      </w:r>
      <w:r w:rsidR="00011F2B" w:rsidRPr="00E531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Velika Gorica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Kneza Porina 69</w:t>
      </w:r>
      <w:r w:rsidR="00011F2B" w:rsidRPr="00E531DD">
        <w:rPr>
          <w:rFonts w:hAnsi="Times New Roman" w:ascii="Times New Roman"/>
          <w:b/>
          <w:sz w:val="24"/>
          <w:szCs w:val="24"/>
          <w:lang w:val="pl-PL"/>
        </w:rPr>
        <w:t xml:space="preserve">     </w:t>
      </w:r>
      <w:r w:rsidR="00011F2B" w:rsidRPr="00E531DD">
        <w:rPr>
          <w:rFonts w:hAnsi="Times New Roman" w:ascii="Times New Roman"/>
          <w:sz w:val="24"/>
          <w:szCs w:val="24"/>
          <w:lang w:val="pl-PL"/>
        </w:rPr>
        <w:t xml:space="preserve">                           </w:t>
      </w:r>
    </w:p>
    <w:p w:rsidRDefault="00011F2B" w:rsidP="005F1ABE" w:rsidR="00011F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97673E">
        <w:rPr>
          <w:rFonts w:hAnsi="Times New Roman" w:ascii="Times New Roman"/>
          <w:sz w:val="24"/>
          <w:szCs w:val="24"/>
          <w:lang w:val="pl-PL"/>
        </w:rPr>
        <w:t>38339324234</w:t>
      </w:r>
    </w:p>
    <w:p w:rsidRDefault="00011F2B" w:rsidP="005F1ABE" w:rsidR="00011F2B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451402" w:rsidP="005F1ABE" w:rsidR="005F1ABE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451402">
        <w:rPr>
          <w:rFonts w:hAnsi="Times New Roman" w:ascii="Times New Roman"/>
          <w:b/>
          <w:sz w:val="28"/>
          <w:szCs w:val="28"/>
        </w:rPr>
        <w:t>Prihodi</w:t>
      </w:r>
    </w:p>
    <w:p w:rsidRDefault="007F6AC3" w:rsidP="005F1ABE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                                                                                      </w:t>
      </w:r>
    </w:p>
    <w:p w:rsidRDefault="007F437E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D219FA">
        <w:rPr>
          <w:rFonts w:hAnsi="Times New Roman" w:ascii="Times New Roman"/>
          <w:sz w:val="24"/>
          <w:szCs w:val="24"/>
        </w:rPr>
        <w:t>.</w:t>
      </w:r>
      <w:r w:rsidR="00A46603">
        <w:rPr>
          <w:rFonts w:hAnsi="Times New Roman" w:ascii="Times New Roman"/>
          <w:sz w:val="24"/>
          <w:szCs w:val="24"/>
        </w:rPr>
        <w:t>U</w:t>
      </w:r>
      <w:r w:rsidR="00D219FA">
        <w:rPr>
          <w:rFonts w:hAnsi="Times New Roman" w:ascii="Times New Roman"/>
          <w:sz w:val="24"/>
          <w:szCs w:val="24"/>
        </w:rPr>
        <w:t xml:space="preserve">novčenje </w:t>
      </w:r>
      <w:r w:rsidR="0097673E">
        <w:rPr>
          <w:rFonts w:hAnsi="Times New Roman" w:ascii="Times New Roman"/>
          <w:sz w:val="24"/>
          <w:szCs w:val="24"/>
        </w:rPr>
        <w:t>pokretnine</w:t>
      </w:r>
      <w:r w:rsidR="00D219FA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</w:t>
      </w:r>
      <w:r w:rsidR="0097673E">
        <w:rPr>
          <w:rFonts w:hAnsi="Times New Roman" w:ascii="Times New Roman"/>
          <w:sz w:val="24"/>
          <w:szCs w:val="24"/>
        </w:rPr>
        <w:t>11</w:t>
      </w:r>
      <w:r w:rsidR="00D219FA">
        <w:rPr>
          <w:rFonts w:hAnsi="Times New Roman" w:ascii="Times New Roman"/>
          <w:sz w:val="24"/>
          <w:szCs w:val="24"/>
        </w:rPr>
        <w:t>.</w:t>
      </w:r>
      <w:r w:rsidR="0097673E">
        <w:rPr>
          <w:rFonts w:hAnsi="Times New Roman" w:ascii="Times New Roman"/>
          <w:sz w:val="24"/>
          <w:szCs w:val="24"/>
        </w:rPr>
        <w:t>400</w:t>
      </w:r>
      <w:r w:rsidR="00D219FA">
        <w:rPr>
          <w:rFonts w:hAnsi="Times New Roman" w:ascii="Times New Roman"/>
          <w:sz w:val="24"/>
          <w:szCs w:val="24"/>
        </w:rPr>
        <w:t>,00</w:t>
      </w:r>
    </w:p>
    <w:p w:rsidRDefault="007F437E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D219FA">
        <w:rPr>
          <w:rFonts w:hAnsi="Times New Roman" w:ascii="Times New Roman"/>
          <w:sz w:val="24"/>
          <w:szCs w:val="24"/>
        </w:rPr>
        <w:t>.</w:t>
      </w:r>
      <w:r w:rsidR="0097673E">
        <w:rPr>
          <w:rFonts w:hAnsi="Times New Roman" w:ascii="Times New Roman"/>
          <w:sz w:val="24"/>
          <w:szCs w:val="24"/>
        </w:rPr>
        <w:t xml:space="preserve">Prihod od zakupa       </w:t>
      </w:r>
      <w:r w:rsidR="00AA4C39">
        <w:rPr>
          <w:rFonts w:hAnsi="Times New Roman" w:ascii="Times New Roman"/>
          <w:sz w:val="24"/>
          <w:szCs w:val="24"/>
        </w:rPr>
        <w:t xml:space="preserve">                     </w:t>
      </w:r>
      <w:r w:rsidR="00D219FA">
        <w:rPr>
          <w:rFonts w:hAnsi="Times New Roman" w:ascii="Times New Roman"/>
          <w:sz w:val="24"/>
          <w:szCs w:val="24"/>
        </w:rPr>
        <w:t xml:space="preserve">                              </w:t>
      </w:r>
      <w:r>
        <w:rPr>
          <w:rFonts w:hAnsi="Times New Roman" w:ascii="Times New Roman"/>
          <w:sz w:val="24"/>
          <w:szCs w:val="24"/>
        </w:rPr>
        <w:t xml:space="preserve">          </w:t>
      </w:r>
      <w:r w:rsidR="0097673E">
        <w:rPr>
          <w:rFonts w:hAnsi="Times New Roman" w:ascii="Times New Roman"/>
          <w:sz w:val="24"/>
          <w:szCs w:val="24"/>
        </w:rPr>
        <w:t xml:space="preserve">    1.850</w:t>
      </w:r>
      <w:r w:rsidR="00D219F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</w:t>
      </w:r>
    </w:p>
    <w:p w:rsidRDefault="0097673E" w:rsidP="00D219FA" w:rsidR="0097673E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3.VB Leasing                                                                                 1.600,00 </w:t>
      </w:r>
    </w:p>
    <w:p w:rsidRDefault="007F437E" w:rsidP="00D219FA" w:rsidR="00D219FA" w:rsidRPr="00D219FA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3.</w:t>
      </w:r>
      <w:r w:rsidR="00A46603">
        <w:rPr>
          <w:rFonts w:hAnsi="Times New Roman" w:ascii="Times New Roman"/>
          <w:sz w:val="24"/>
          <w:szCs w:val="24"/>
          <w:u w:val="single"/>
        </w:rPr>
        <w:t>P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 xml:space="preserve">asivna kamata na žiro računu                                                </w:t>
      </w:r>
      <w:r w:rsidR="00A46603">
        <w:rPr>
          <w:rFonts w:hAnsi="Times New Roman" w:ascii="Times New Roman"/>
          <w:sz w:val="24"/>
          <w:szCs w:val="24"/>
          <w:u w:val="single"/>
        </w:rPr>
        <w:t xml:space="preserve"> 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 xml:space="preserve">  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="00A46603">
        <w:rPr>
          <w:rFonts w:hAnsi="Times New Roman" w:ascii="Times New Roman"/>
          <w:sz w:val="24"/>
          <w:szCs w:val="24"/>
          <w:u w:val="single"/>
        </w:rPr>
        <w:t xml:space="preserve"> </w:t>
      </w:r>
      <w:r>
        <w:rPr>
          <w:rFonts w:hAnsi="Times New Roman" w:ascii="Times New Roman"/>
          <w:sz w:val="24"/>
          <w:szCs w:val="24"/>
          <w:u w:val="single"/>
        </w:rPr>
        <w:t xml:space="preserve">   </w:t>
      </w:r>
      <w:r w:rsidR="0097673E">
        <w:rPr>
          <w:rFonts w:hAnsi="Times New Roman" w:ascii="Times New Roman"/>
          <w:sz w:val="24"/>
          <w:szCs w:val="24"/>
          <w:u w:val="single"/>
        </w:rPr>
        <w:t>78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>,</w:t>
      </w:r>
      <w:r>
        <w:rPr>
          <w:rFonts w:hAnsi="Times New Roman" w:ascii="Times New Roman"/>
          <w:sz w:val="24"/>
          <w:szCs w:val="24"/>
          <w:u w:val="single"/>
        </w:rPr>
        <w:t>7</w:t>
      </w:r>
      <w:r w:rsidR="0097673E">
        <w:rPr>
          <w:rFonts w:hAnsi="Times New Roman" w:ascii="Times New Roman"/>
          <w:sz w:val="24"/>
          <w:szCs w:val="24"/>
          <w:u w:val="single"/>
        </w:rPr>
        <w:t>2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 xml:space="preserve">                             </w:t>
      </w:r>
    </w:p>
    <w:p w:rsidRDefault="00451402" w:rsidP="00D219FA" w:rsidR="00451402" w:rsidRPr="007F437E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7F6AC3">
        <w:rPr>
          <w:rFonts w:hAnsi="Times New Roman" w:ascii="Times New Roman"/>
          <w:sz w:val="24"/>
          <w:szCs w:val="24"/>
        </w:rPr>
        <w:t xml:space="preserve"> </w:t>
      </w:r>
      <w:r w:rsidR="007F6AC3" w:rsidRPr="007F6AC3">
        <w:rPr>
          <w:rFonts w:hAnsi="Times New Roman" w:ascii="Times New Roman"/>
          <w:sz w:val="24"/>
          <w:szCs w:val="24"/>
        </w:rPr>
        <w:t xml:space="preserve">                                       </w:t>
      </w:r>
      <w:r w:rsidR="007F6AC3">
        <w:rPr>
          <w:rFonts w:hAnsi="Times New Roman" w:ascii="Times New Roman"/>
          <w:sz w:val="24"/>
          <w:szCs w:val="24"/>
        </w:rPr>
        <w:t xml:space="preserve">  </w:t>
      </w:r>
      <w:r w:rsidR="00D219FA">
        <w:rPr>
          <w:rFonts w:hAnsi="Times New Roman" w:ascii="Times New Roman"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  </w:t>
      </w:r>
      <w:r w:rsidR="007F6AC3" w:rsidRPr="007F6AC3">
        <w:rPr>
          <w:rFonts w:hAnsi="Times New Roman" w:ascii="Times New Roman"/>
          <w:b/>
          <w:sz w:val="24"/>
          <w:szCs w:val="24"/>
        </w:rPr>
        <w:t>Prihodi ukupno   kn</w:t>
      </w:r>
      <w:r w:rsidR="007F6AC3">
        <w:rPr>
          <w:rFonts w:hAnsi="Times New Roman" w:ascii="Times New Roman"/>
          <w:b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</w:t>
      </w:r>
      <w:r w:rsidR="00D219FA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7F437E">
        <w:rPr>
          <w:rFonts w:hAnsi="Times New Roman" w:ascii="Times New Roman"/>
          <w:sz w:val="24"/>
          <w:szCs w:val="24"/>
        </w:rPr>
        <w:t xml:space="preserve">  </w:t>
      </w:r>
      <w:r w:rsidR="00A46603">
        <w:rPr>
          <w:rFonts w:hAnsi="Times New Roman" w:ascii="Times New Roman"/>
          <w:sz w:val="24"/>
          <w:szCs w:val="24"/>
        </w:rPr>
        <w:t xml:space="preserve"> </w:t>
      </w:r>
      <w:r w:rsidR="0097673E">
        <w:rPr>
          <w:rFonts w:hAnsi="Times New Roman" w:ascii="Times New Roman"/>
          <w:sz w:val="24"/>
          <w:szCs w:val="24"/>
        </w:rPr>
        <w:t xml:space="preserve">  </w:t>
      </w:r>
      <w:r w:rsidR="007F437E">
        <w:rPr>
          <w:rFonts w:hAnsi="Times New Roman" w:ascii="Times New Roman"/>
          <w:sz w:val="24"/>
          <w:szCs w:val="24"/>
        </w:rPr>
        <w:t xml:space="preserve"> </w:t>
      </w:r>
      <w:r w:rsidR="007F437E" w:rsidRPr="007F437E">
        <w:rPr>
          <w:rFonts w:hAnsi="Times New Roman" w:ascii="Times New Roman"/>
          <w:b/>
          <w:sz w:val="24"/>
          <w:szCs w:val="24"/>
        </w:rPr>
        <w:t>1</w:t>
      </w:r>
      <w:r w:rsidR="0097673E">
        <w:rPr>
          <w:rFonts w:hAnsi="Times New Roman" w:ascii="Times New Roman"/>
          <w:b/>
          <w:sz w:val="24"/>
          <w:szCs w:val="24"/>
        </w:rPr>
        <w:t>4</w:t>
      </w:r>
      <w:r w:rsidR="007F437E" w:rsidRPr="007F437E">
        <w:rPr>
          <w:rFonts w:hAnsi="Times New Roman" w:ascii="Times New Roman"/>
          <w:b/>
          <w:sz w:val="24"/>
          <w:szCs w:val="24"/>
        </w:rPr>
        <w:t>.</w:t>
      </w:r>
      <w:r w:rsidR="0097673E">
        <w:rPr>
          <w:rFonts w:hAnsi="Times New Roman" w:ascii="Times New Roman"/>
          <w:b/>
          <w:sz w:val="24"/>
          <w:szCs w:val="24"/>
        </w:rPr>
        <w:t>928</w:t>
      </w:r>
      <w:r w:rsidR="007F6AC3" w:rsidRPr="007F437E">
        <w:rPr>
          <w:rFonts w:hAnsi="Times New Roman" w:ascii="Times New Roman"/>
          <w:b/>
          <w:sz w:val="24"/>
          <w:szCs w:val="24"/>
        </w:rPr>
        <w:t>,</w:t>
      </w:r>
      <w:r w:rsidR="007F437E" w:rsidRPr="007F437E">
        <w:rPr>
          <w:rFonts w:hAnsi="Times New Roman" w:ascii="Times New Roman"/>
          <w:b/>
          <w:sz w:val="24"/>
          <w:szCs w:val="24"/>
        </w:rPr>
        <w:t>7</w:t>
      </w:r>
      <w:r w:rsidR="0097673E">
        <w:rPr>
          <w:rFonts w:hAnsi="Times New Roman" w:ascii="Times New Roman"/>
          <w:b/>
          <w:sz w:val="24"/>
          <w:szCs w:val="24"/>
        </w:rPr>
        <w:t>2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7F6AC3">
        <w:rPr>
          <w:rFonts w:hAnsi="Times New Roman" w:ascii="Times New Roman"/>
          <w:b/>
          <w:sz w:val="28"/>
          <w:szCs w:val="28"/>
        </w:rPr>
        <w:t>Rashodi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</w:p>
    <w:p w:rsidRDefault="00A4660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7F6AC3">
        <w:rPr>
          <w:rFonts w:hAnsi="Times New Roman" w:ascii="Times New Roman"/>
          <w:sz w:val="24"/>
          <w:szCs w:val="24"/>
        </w:rPr>
        <w:t>.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7F6AC3">
        <w:rPr>
          <w:rFonts w:hAnsi="Times New Roman" w:ascii="Times New Roman"/>
          <w:sz w:val="24"/>
          <w:szCs w:val="24"/>
        </w:rPr>
        <w:t xml:space="preserve">Troškovi bankovnog poslovanja                                              </w:t>
      </w:r>
      <w:r>
        <w:rPr>
          <w:rFonts w:hAnsi="Times New Roman" w:ascii="Times New Roman"/>
          <w:sz w:val="24"/>
          <w:szCs w:val="24"/>
        </w:rPr>
        <w:t>1</w:t>
      </w:r>
      <w:r w:rsidR="003839AE">
        <w:rPr>
          <w:rFonts w:hAnsi="Times New Roman" w:ascii="Times New Roman"/>
          <w:sz w:val="24"/>
          <w:szCs w:val="24"/>
        </w:rPr>
        <w:t>.</w:t>
      </w:r>
      <w:r w:rsidR="0097673E">
        <w:rPr>
          <w:rFonts w:hAnsi="Times New Roman" w:ascii="Times New Roman"/>
          <w:sz w:val="24"/>
          <w:szCs w:val="24"/>
        </w:rPr>
        <w:t>391</w:t>
      </w:r>
      <w:r w:rsidR="003839AE">
        <w:rPr>
          <w:rFonts w:hAnsi="Times New Roman" w:ascii="Times New Roman"/>
          <w:sz w:val="24"/>
          <w:szCs w:val="24"/>
        </w:rPr>
        <w:t>,</w:t>
      </w:r>
      <w:r w:rsidR="0097673E">
        <w:rPr>
          <w:rFonts w:hAnsi="Times New Roman" w:ascii="Times New Roman"/>
          <w:sz w:val="24"/>
          <w:szCs w:val="24"/>
        </w:rPr>
        <w:t>75</w:t>
      </w:r>
    </w:p>
    <w:p w:rsidRDefault="00A4660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7F6AC3">
        <w:rPr>
          <w:rFonts w:hAnsi="Times New Roman" w:ascii="Times New Roman"/>
          <w:sz w:val="24"/>
          <w:szCs w:val="24"/>
        </w:rPr>
        <w:t>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7F6AC3">
        <w:rPr>
          <w:rFonts w:hAnsi="Times New Roman" w:ascii="Times New Roman"/>
          <w:sz w:val="24"/>
          <w:szCs w:val="24"/>
        </w:rPr>
        <w:t xml:space="preserve">Materijalni troškovi                                  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 w:rsidR="007F6AC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1</w:t>
      </w:r>
      <w:r w:rsidR="0097673E">
        <w:rPr>
          <w:rFonts w:hAnsi="Times New Roman" w:ascii="Times New Roman"/>
          <w:sz w:val="24"/>
          <w:szCs w:val="24"/>
        </w:rPr>
        <w:t>86</w:t>
      </w:r>
      <w:r w:rsidR="007F6AC3">
        <w:rPr>
          <w:rFonts w:hAnsi="Times New Roman" w:ascii="Times New Roman"/>
          <w:sz w:val="24"/>
          <w:szCs w:val="24"/>
        </w:rPr>
        <w:t>,</w:t>
      </w:r>
      <w:r w:rsidR="0097673E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0</w:t>
      </w:r>
    </w:p>
    <w:p w:rsidRDefault="00A4660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7F6AC3">
        <w:rPr>
          <w:rFonts w:hAnsi="Times New Roman" w:ascii="Times New Roman"/>
          <w:sz w:val="24"/>
          <w:szCs w:val="24"/>
        </w:rPr>
        <w:t>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97673E">
        <w:rPr>
          <w:rFonts w:hAnsi="Times New Roman" w:ascii="Times New Roman"/>
          <w:sz w:val="24"/>
          <w:szCs w:val="24"/>
        </w:rPr>
        <w:t>Knjigovodstvene usluge</w:t>
      </w:r>
      <w:r w:rsidR="003839AE">
        <w:rPr>
          <w:rFonts w:hAnsi="Times New Roman" w:ascii="Times New Roman"/>
          <w:sz w:val="24"/>
          <w:szCs w:val="24"/>
        </w:rPr>
        <w:t xml:space="preserve">              </w:t>
      </w:r>
      <w:r w:rsidR="00F3655D">
        <w:rPr>
          <w:rFonts w:hAnsi="Times New Roman" w:ascii="Times New Roman"/>
          <w:sz w:val="24"/>
          <w:szCs w:val="24"/>
        </w:rPr>
        <w:t xml:space="preserve">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           </w:t>
      </w:r>
      <w:r w:rsidR="003839A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>1</w:t>
      </w:r>
      <w:r w:rsidR="003839AE">
        <w:rPr>
          <w:rFonts w:hAnsi="Times New Roman" w:ascii="Times New Roman"/>
          <w:sz w:val="24"/>
          <w:szCs w:val="24"/>
        </w:rPr>
        <w:t>.</w:t>
      </w:r>
      <w:r w:rsidR="00512A53">
        <w:rPr>
          <w:rFonts w:hAnsi="Times New Roman" w:ascii="Times New Roman"/>
          <w:sz w:val="24"/>
          <w:szCs w:val="24"/>
        </w:rPr>
        <w:t>600</w:t>
      </w:r>
      <w:r w:rsidR="003839AE">
        <w:rPr>
          <w:rFonts w:hAnsi="Times New Roman" w:ascii="Times New Roman"/>
          <w:sz w:val="24"/>
          <w:szCs w:val="24"/>
        </w:rPr>
        <w:t>,00</w:t>
      </w:r>
    </w:p>
    <w:p w:rsidRDefault="00A46603" w:rsidP="007F6AC3" w:rsidR="00F3655D" w:rsidRPr="00285C16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85C16">
        <w:rPr>
          <w:rFonts w:hAnsi="Times New Roman" w:ascii="Times New Roman"/>
          <w:sz w:val="24"/>
          <w:szCs w:val="24"/>
        </w:rPr>
        <w:t>4</w:t>
      </w:r>
      <w:r w:rsidR="00F3655D" w:rsidRPr="00285C16">
        <w:rPr>
          <w:rFonts w:hAnsi="Times New Roman" w:ascii="Times New Roman"/>
          <w:sz w:val="24"/>
          <w:szCs w:val="24"/>
        </w:rPr>
        <w:t>.</w:t>
      </w:r>
      <w:r w:rsidR="00CD7CDE" w:rsidRPr="00285C16">
        <w:rPr>
          <w:rFonts w:hAnsi="Times New Roman" w:ascii="Times New Roman"/>
          <w:sz w:val="24"/>
          <w:szCs w:val="24"/>
        </w:rPr>
        <w:t xml:space="preserve">   </w:t>
      </w:r>
      <w:r w:rsidR="00F3655D" w:rsidRPr="00285C16">
        <w:rPr>
          <w:rFonts w:hAnsi="Times New Roman" w:ascii="Times New Roman"/>
          <w:sz w:val="24"/>
          <w:szCs w:val="24"/>
        </w:rPr>
        <w:t xml:space="preserve">PDV                                                                                      </w:t>
      </w:r>
      <w:r w:rsidR="003839AE" w:rsidRPr="00285C16">
        <w:rPr>
          <w:rFonts w:hAnsi="Times New Roman" w:ascii="Times New Roman"/>
          <w:sz w:val="24"/>
          <w:szCs w:val="24"/>
        </w:rPr>
        <w:t xml:space="preserve"> </w:t>
      </w:r>
      <w:r w:rsidRPr="00285C16">
        <w:rPr>
          <w:rFonts w:hAnsi="Times New Roman" w:ascii="Times New Roman"/>
          <w:sz w:val="24"/>
          <w:szCs w:val="24"/>
        </w:rPr>
        <w:t xml:space="preserve">  </w:t>
      </w:r>
      <w:r w:rsidR="0097673E" w:rsidRPr="00285C16">
        <w:rPr>
          <w:rFonts w:hAnsi="Times New Roman" w:ascii="Times New Roman"/>
          <w:sz w:val="24"/>
          <w:szCs w:val="24"/>
        </w:rPr>
        <w:t>2.625</w:t>
      </w:r>
      <w:r w:rsidR="00F3655D" w:rsidRPr="00285C16">
        <w:rPr>
          <w:rFonts w:hAnsi="Times New Roman" w:ascii="Times New Roman"/>
          <w:sz w:val="24"/>
          <w:szCs w:val="24"/>
        </w:rPr>
        <w:t>,</w:t>
      </w:r>
      <w:r w:rsidR="0097673E" w:rsidRPr="00285C16">
        <w:rPr>
          <w:rFonts w:hAnsi="Times New Roman" w:ascii="Times New Roman"/>
          <w:sz w:val="24"/>
          <w:szCs w:val="24"/>
        </w:rPr>
        <w:t>0</w:t>
      </w:r>
      <w:r w:rsidR="003839AE" w:rsidRPr="00285C16">
        <w:rPr>
          <w:rFonts w:hAnsi="Times New Roman" w:ascii="Times New Roman"/>
          <w:sz w:val="24"/>
          <w:szCs w:val="24"/>
        </w:rPr>
        <w:t>0</w:t>
      </w:r>
    </w:p>
    <w:p w:rsidRDefault="00285C16" w:rsidP="007F6AC3" w:rsidR="00285C16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   Isplata razlučnom vjerovniku                                                  6.950,00</w:t>
      </w:r>
    </w:p>
    <w:p w:rsidRDefault="00285C16" w:rsidP="007F6AC3" w:rsidR="00285C16" w:rsidRPr="00A46603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>__________________________________________________________</w:t>
      </w:r>
      <w:r>
        <w:rPr>
          <w:rFonts w:hAnsi="Times New Roman" w:ascii="Times New Roman"/>
          <w:sz w:val="24"/>
          <w:szCs w:val="24"/>
          <w:u w:val="single"/>
        </w:rPr>
        <w:t xml:space="preserve">  </w:t>
      </w:r>
    </w:p>
    <w:p w:rsidRDefault="00CD7CDE" w:rsidP="007F6AC3" w:rsidR="00CD7CDE" w:rsidRPr="00285C16">
      <w:pPr>
        <w:spacing w:after="120"/>
        <w:ind w:left="360"/>
        <w:rPr>
          <w:rFonts w:hAnsi="Times New Roman" w:ascii="Times New Roman"/>
          <w:b/>
          <w:sz w:val="24"/>
          <w:szCs w:val="24"/>
        </w:rPr>
      </w:pPr>
      <w:r w:rsidRPr="00CD7CDE">
        <w:rPr>
          <w:rFonts w:hAnsi="Times New Roman" w:ascii="Times New Roman"/>
          <w:b/>
          <w:sz w:val="24"/>
          <w:szCs w:val="24"/>
        </w:rPr>
        <w:t xml:space="preserve">                                           Rashodi ukupno    kn </w:t>
      </w:r>
      <w:r w:rsidRPr="00CD7CD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D219FA">
        <w:rPr>
          <w:rFonts w:hAnsi="Times New Roman" w:ascii="Times New Roman"/>
          <w:sz w:val="24"/>
          <w:szCs w:val="24"/>
        </w:rPr>
        <w:t xml:space="preserve">  </w:t>
      </w:r>
      <w:r w:rsidR="00A46603">
        <w:rPr>
          <w:rFonts w:hAnsi="Times New Roman" w:ascii="Times New Roman"/>
          <w:sz w:val="24"/>
          <w:szCs w:val="24"/>
        </w:rPr>
        <w:t xml:space="preserve">     </w:t>
      </w:r>
      <w:r w:rsidR="00285C16" w:rsidRPr="00285C16">
        <w:rPr>
          <w:rFonts w:hAnsi="Times New Roman" w:ascii="Times New Roman"/>
          <w:b/>
          <w:sz w:val="24"/>
          <w:szCs w:val="24"/>
        </w:rPr>
        <w:t>12</w:t>
      </w:r>
      <w:r w:rsidR="00A46603" w:rsidRPr="00285C16">
        <w:rPr>
          <w:rFonts w:hAnsi="Times New Roman" w:ascii="Times New Roman"/>
          <w:b/>
          <w:sz w:val="24"/>
          <w:szCs w:val="24"/>
        </w:rPr>
        <w:t>.</w:t>
      </w:r>
      <w:r w:rsidR="00285C16" w:rsidRPr="00285C16">
        <w:rPr>
          <w:rFonts w:hAnsi="Times New Roman" w:ascii="Times New Roman"/>
          <w:b/>
          <w:sz w:val="24"/>
          <w:szCs w:val="24"/>
        </w:rPr>
        <w:t>75</w:t>
      </w:r>
      <w:r w:rsidR="0097673E" w:rsidRPr="00285C16">
        <w:rPr>
          <w:rFonts w:hAnsi="Times New Roman" w:ascii="Times New Roman"/>
          <w:b/>
          <w:sz w:val="24"/>
          <w:szCs w:val="24"/>
        </w:rPr>
        <w:t>3</w:t>
      </w:r>
      <w:r w:rsidR="00A46603" w:rsidRPr="00285C16">
        <w:rPr>
          <w:rFonts w:hAnsi="Times New Roman" w:ascii="Times New Roman"/>
          <w:b/>
          <w:sz w:val="24"/>
          <w:szCs w:val="24"/>
        </w:rPr>
        <w:t>,</w:t>
      </w:r>
      <w:r w:rsidR="0097673E" w:rsidRPr="00285C16">
        <w:rPr>
          <w:rFonts w:hAnsi="Times New Roman" w:ascii="Times New Roman"/>
          <w:b/>
          <w:sz w:val="24"/>
          <w:szCs w:val="24"/>
        </w:rPr>
        <w:t>25</w:t>
      </w:r>
      <w:r w:rsidRPr="00285C16">
        <w:rPr>
          <w:rFonts w:hAnsi="Times New Roman" w:ascii="Times New Roman"/>
          <w:b/>
          <w:sz w:val="24"/>
          <w:szCs w:val="24"/>
        </w:rPr>
        <w:t xml:space="preserve">  </w:t>
      </w:r>
    </w:p>
    <w:p w:rsidRDefault="00CD7CDE" w:rsidP="00CD7CDE" w:rsidR="00CD7CDE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Saldo na žiro računu </w:t>
      </w:r>
      <w:r w:rsidR="00285C16">
        <w:rPr>
          <w:rFonts w:hAnsi="Times New Roman" w:ascii="Times New Roman"/>
          <w:b/>
          <w:sz w:val="24"/>
          <w:szCs w:val="24"/>
        </w:rPr>
        <w:t>2</w:t>
      </w:r>
      <w:r w:rsidR="006A2DB5">
        <w:rPr>
          <w:rFonts w:hAnsi="Times New Roman" w:ascii="Times New Roman"/>
          <w:b/>
          <w:sz w:val="24"/>
          <w:szCs w:val="24"/>
        </w:rPr>
        <w:t>.</w:t>
      </w:r>
      <w:r w:rsidR="0097673E">
        <w:rPr>
          <w:rFonts w:hAnsi="Times New Roman" w:ascii="Times New Roman"/>
          <w:b/>
          <w:sz w:val="24"/>
          <w:szCs w:val="24"/>
        </w:rPr>
        <w:t>1</w:t>
      </w:r>
      <w:r w:rsidR="00285C16">
        <w:rPr>
          <w:rFonts w:hAnsi="Times New Roman" w:ascii="Times New Roman"/>
          <w:b/>
          <w:sz w:val="24"/>
          <w:szCs w:val="24"/>
        </w:rPr>
        <w:t>7</w:t>
      </w:r>
      <w:r w:rsidR="0097673E">
        <w:rPr>
          <w:rFonts w:hAnsi="Times New Roman" w:ascii="Times New Roman"/>
          <w:b/>
          <w:sz w:val="24"/>
          <w:szCs w:val="24"/>
        </w:rPr>
        <w:t>5</w:t>
      </w:r>
      <w:r w:rsidR="006A2DB5">
        <w:rPr>
          <w:rFonts w:hAnsi="Times New Roman" w:ascii="Times New Roman"/>
          <w:b/>
          <w:sz w:val="24"/>
          <w:szCs w:val="24"/>
        </w:rPr>
        <w:t>,</w:t>
      </w:r>
      <w:r w:rsidR="0097673E">
        <w:rPr>
          <w:rFonts w:hAnsi="Times New Roman" w:ascii="Times New Roman"/>
          <w:b/>
          <w:sz w:val="24"/>
          <w:szCs w:val="24"/>
        </w:rPr>
        <w:t>47</w:t>
      </w:r>
      <w:r w:rsidR="006A2DB5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C0621B" w:rsidP="00400CD6" w:rsidR="00C0621B">
      <w:pPr>
        <w:spacing w:after="120"/>
        <w:rPr>
          <w:rFonts w:hAnsi="Times New Roman" w:ascii="Times New Roman"/>
          <w:sz w:val="24"/>
          <w:szCs w:val="24"/>
        </w:rPr>
      </w:pPr>
    </w:p>
    <w:p w:rsidRDefault="00DE4927" w:rsidP="00CD7CDE" w:rsidR="00CD7CDE" w:rsidRPr="00ED3C85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</w:t>
      </w:r>
      <w:r w:rsidR="009324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od </w:t>
      </w:r>
      <w:r w:rsidR="003A021F">
        <w:rPr>
          <w:rFonts w:hAnsi="Times New Roman" w:ascii="Times New Roman"/>
          <w:sz w:val="24"/>
          <w:szCs w:val="24"/>
        </w:rPr>
        <w:t>2.175,47</w:t>
      </w:r>
      <w:r>
        <w:rPr>
          <w:rFonts w:hAnsi="Times New Roman" w:ascii="Times New Roman"/>
          <w:sz w:val="24"/>
          <w:szCs w:val="24"/>
        </w:rPr>
        <w:t xml:space="preserve"> kn </w:t>
      </w:r>
      <w:r w:rsidR="003A021F">
        <w:rPr>
          <w:rFonts w:hAnsi="Times New Roman" w:ascii="Times New Roman"/>
          <w:sz w:val="24"/>
          <w:szCs w:val="24"/>
        </w:rPr>
        <w:t>nije dostatan za pokriće troškova stečajnog postupka i to za:</w:t>
      </w:r>
      <w:r w:rsidR="009324AC">
        <w:rPr>
          <w:rFonts w:hAnsi="Times New Roman" w:ascii="Times New Roman"/>
          <w:sz w:val="24"/>
          <w:szCs w:val="24"/>
        </w:rPr>
        <w:t xml:space="preserve"> </w:t>
      </w:r>
      <w:r w:rsidR="00C0621B">
        <w:rPr>
          <w:rFonts w:hAnsi="Times New Roman" w:ascii="Times New Roman"/>
          <w:sz w:val="24"/>
          <w:szCs w:val="24"/>
        </w:rPr>
        <w:t xml:space="preserve"> nagrad</w:t>
      </w:r>
      <w:r w:rsidR="009324AC">
        <w:rPr>
          <w:rFonts w:hAnsi="Times New Roman" w:ascii="Times New Roman"/>
          <w:sz w:val="24"/>
          <w:szCs w:val="24"/>
        </w:rPr>
        <w:t xml:space="preserve">u </w:t>
      </w:r>
      <w:r w:rsidR="00C0621B">
        <w:rPr>
          <w:rFonts w:hAnsi="Times New Roman" w:ascii="Times New Roman"/>
          <w:sz w:val="24"/>
          <w:szCs w:val="24"/>
        </w:rPr>
        <w:t xml:space="preserve"> stečajnom upravitelju u</w:t>
      </w:r>
      <w:r w:rsidR="009324AC">
        <w:rPr>
          <w:rFonts w:hAnsi="Times New Roman" w:ascii="Times New Roman"/>
          <w:sz w:val="24"/>
          <w:szCs w:val="24"/>
        </w:rPr>
        <w:t xml:space="preserve"> bruto iznosu od </w:t>
      </w:r>
      <w:r w:rsidR="00A46603">
        <w:rPr>
          <w:rFonts w:hAnsi="Times New Roman" w:ascii="Times New Roman"/>
          <w:sz w:val="24"/>
          <w:szCs w:val="24"/>
        </w:rPr>
        <w:t>1.</w:t>
      </w:r>
      <w:r w:rsidR="003A021F">
        <w:rPr>
          <w:rFonts w:hAnsi="Times New Roman" w:ascii="Times New Roman"/>
          <w:sz w:val="24"/>
          <w:szCs w:val="24"/>
        </w:rPr>
        <w:t>800</w:t>
      </w:r>
      <w:r w:rsidR="00A46603">
        <w:rPr>
          <w:rFonts w:hAnsi="Times New Roman" w:ascii="Times New Roman"/>
          <w:sz w:val="24"/>
          <w:szCs w:val="24"/>
        </w:rPr>
        <w:t>,</w:t>
      </w:r>
      <w:r w:rsidR="003A021F">
        <w:rPr>
          <w:rFonts w:hAnsi="Times New Roman" w:ascii="Times New Roman"/>
          <w:sz w:val="24"/>
          <w:szCs w:val="24"/>
        </w:rPr>
        <w:t>00</w:t>
      </w:r>
      <w:r w:rsidR="00C0621B">
        <w:rPr>
          <w:rFonts w:hAnsi="Times New Roman" w:ascii="Times New Roman"/>
          <w:sz w:val="24"/>
          <w:szCs w:val="24"/>
        </w:rPr>
        <w:t xml:space="preserve"> kn, usluga knjigovodstvenog servisa za </w:t>
      </w:r>
      <w:r w:rsidR="0064657C">
        <w:rPr>
          <w:rFonts w:hAnsi="Times New Roman" w:ascii="Times New Roman"/>
          <w:sz w:val="24"/>
          <w:szCs w:val="24"/>
        </w:rPr>
        <w:t>tri</w:t>
      </w:r>
      <w:r w:rsidR="00C0621B">
        <w:rPr>
          <w:rFonts w:hAnsi="Times New Roman" w:ascii="Times New Roman"/>
          <w:sz w:val="24"/>
          <w:szCs w:val="24"/>
        </w:rPr>
        <w:t xml:space="preserve"> </w:t>
      </w:r>
      <w:r w:rsidR="00ED5AA1">
        <w:rPr>
          <w:rFonts w:hAnsi="Times New Roman" w:ascii="Times New Roman"/>
          <w:sz w:val="24"/>
          <w:szCs w:val="24"/>
        </w:rPr>
        <w:t>godine</w:t>
      </w:r>
      <w:r w:rsidR="00C0621B">
        <w:rPr>
          <w:rFonts w:hAnsi="Times New Roman" w:ascii="Times New Roman"/>
          <w:sz w:val="24"/>
          <w:szCs w:val="24"/>
        </w:rPr>
        <w:t xml:space="preserve"> </w:t>
      </w:r>
      <w:r w:rsidR="00ED5AA1">
        <w:rPr>
          <w:rFonts w:hAnsi="Times New Roman" w:ascii="Times New Roman"/>
          <w:sz w:val="24"/>
          <w:szCs w:val="24"/>
        </w:rPr>
        <w:t>1</w:t>
      </w:r>
      <w:r w:rsidR="003A021F">
        <w:rPr>
          <w:rFonts w:hAnsi="Times New Roman" w:ascii="Times New Roman"/>
          <w:sz w:val="24"/>
          <w:szCs w:val="24"/>
        </w:rPr>
        <w:t>3</w:t>
      </w:r>
      <w:r w:rsidR="00ED5AA1">
        <w:rPr>
          <w:rFonts w:hAnsi="Times New Roman" w:ascii="Times New Roman"/>
          <w:sz w:val="24"/>
          <w:szCs w:val="24"/>
        </w:rPr>
        <w:t>.</w:t>
      </w:r>
      <w:r w:rsidR="003A021F">
        <w:rPr>
          <w:rFonts w:hAnsi="Times New Roman" w:ascii="Times New Roman"/>
          <w:sz w:val="24"/>
          <w:szCs w:val="24"/>
        </w:rPr>
        <w:t>5</w:t>
      </w:r>
      <w:r w:rsidR="00ED5AA1">
        <w:rPr>
          <w:rFonts w:hAnsi="Times New Roman" w:ascii="Times New Roman"/>
          <w:sz w:val="24"/>
          <w:szCs w:val="24"/>
        </w:rPr>
        <w:t>00</w:t>
      </w:r>
      <w:r w:rsidR="009324AC">
        <w:rPr>
          <w:rFonts w:hAnsi="Times New Roman" w:ascii="Times New Roman"/>
          <w:sz w:val="24"/>
          <w:szCs w:val="24"/>
        </w:rPr>
        <w:t>,00</w:t>
      </w:r>
      <w:r w:rsidR="00C0621B">
        <w:rPr>
          <w:rFonts w:hAnsi="Times New Roman" w:ascii="Times New Roman"/>
          <w:sz w:val="24"/>
          <w:szCs w:val="24"/>
        </w:rPr>
        <w:t xml:space="preserve"> kn,  zatvaranje žiro-računa 2</w:t>
      </w:r>
      <w:r w:rsidR="00512A53">
        <w:rPr>
          <w:rFonts w:hAnsi="Times New Roman" w:ascii="Times New Roman"/>
          <w:sz w:val="24"/>
          <w:szCs w:val="24"/>
        </w:rPr>
        <w:t>0</w:t>
      </w:r>
      <w:r w:rsidR="00C0621B">
        <w:rPr>
          <w:rFonts w:hAnsi="Times New Roman" w:ascii="Times New Roman"/>
          <w:sz w:val="24"/>
          <w:szCs w:val="24"/>
        </w:rPr>
        <w:t>0,00 kn, statistika 100,00 kn</w:t>
      </w:r>
      <w:r w:rsidR="00ED5AA1">
        <w:rPr>
          <w:rFonts w:hAnsi="Times New Roman" w:ascii="Times New Roman"/>
          <w:sz w:val="24"/>
          <w:szCs w:val="24"/>
        </w:rPr>
        <w:t xml:space="preserve">, troškovi bankovnog poslovanja </w:t>
      </w:r>
      <w:r w:rsidR="0064657C">
        <w:rPr>
          <w:rFonts w:hAnsi="Times New Roman" w:ascii="Times New Roman"/>
          <w:sz w:val="24"/>
          <w:szCs w:val="24"/>
        </w:rPr>
        <w:t>100,00 kn</w:t>
      </w:r>
      <w:r w:rsidR="00F6477A">
        <w:rPr>
          <w:rFonts w:hAnsi="Times New Roman" w:ascii="Times New Roman"/>
          <w:sz w:val="24"/>
          <w:szCs w:val="24"/>
        </w:rPr>
        <w:t xml:space="preserve"> i </w:t>
      </w:r>
      <w:r w:rsidR="00512A53">
        <w:rPr>
          <w:rFonts w:hAnsi="Times New Roman" w:ascii="Times New Roman"/>
          <w:sz w:val="24"/>
          <w:szCs w:val="24"/>
        </w:rPr>
        <w:t xml:space="preserve"> FINA-javna objava</w:t>
      </w:r>
      <w:r w:rsidR="0064657C">
        <w:rPr>
          <w:rFonts w:hAnsi="Times New Roman" w:ascii="Times New Roman"/>
          <w:sz w:val="24"/>
          <w:szCs w:val="24"/>
        </w:rPr>
        <w:t xml:space="preserve"> 230,00 kn.</w:t>
      </w:r>
      <w:r w:rsidR="00C0621B">
        <w:rPr>
          <w:rFonts w:hAnsi="Times New Roman" w:ascii="Times New Roman"/>
          <w:sz w:val="24"/>
          <w:szCs w:val="24"/>
        </w:rPr>
        <w:t xml:space="preserve"> </w:t>
      </w:r>
      <w:r w:rsidR="00ED3C85" w:rsidRPr="00ED3C85">
        <w:rPr>
          <w:rFonts w:hAnsi="Times New Roman" w:ascii="Times New Roman"/>
          <w:b/>
          <w:sz w:val="24"/>
          <w:szCs w:val="24"/>
        </w:rPr>
        <w:t>Ukupno nedostaje 15.930,00 kn.</w:t>
      </w:r>
    </w:p>
    <w:p w:rsidRDefault="00ED3C85" w:rsidP="00CD7CDE" w:rsidR="00ED3C85" w:rsidRPr="00434E90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CD7CDE" w:rsidP="007F6AC3" w:rsidR="007F6AC3" w:rsidRPr="00CD7CDE">
      <w:pPr>
        <w:spacing w:after="120"/>
        <w:ind w:left="360"/>
        <w:rPr>
          <w:rFonts w:hAnsi="Times New Roman" w:ascii="Times New Roman"/>
          <w:sz w:val="24"/>
          <w:szCs w:val="24"/>
        </w:rPr>
      </w:pPr>
      <w:r w:rsidRPr="00CD7CDE">
        <w:rPr>
          <w:rFonts w:hAnsi="Times New Roman" w:ascii="Times New Roman"/>
          <w:sz w:val="24"/>
          <w:szCs w:val="24"/>
        </w:rPr>
        <w:t xml:space="preserve">  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II. ZAVRŠNA BILANCA (Fakultativno)</w:t>
      </w: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</w:t>
      </w:r>
      <w:r w:rsidR="00FE5572">
        <w:rPr>
          <w:rFonts w:hAnsi="Times New Roman" w:ascii="Times New Roman"/>
          <w:sz w:val="24"/>
        </w:rPr>
        <w:t>kon općeg i posebnog ispitnog ročišta</w:t>
      </w:r>
      <w:r>
        <w:rPr>
          <w:rFonts w:hAnsi="Times New Roman" w:ascii="Times New Roman"/>
          <w:sz w:val="24"/>
        </w:rPr>
        <w:t xml:space="preserve"> pregled imovine i obveza stečajnog dužnika prema čl. 152. Stečajnog zakona izgledao je ovako:</w:t>
      </w:r>
    </w:p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p w:rsidRDefault="00990D78" w:rsidP="005F1ABE" w:rsidR="00990D78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dxa" w:w="7380"/>
        <w:tblInd w:type="dxa" w:w="93"/>
        <w:tblLook w:val="04A0" w:noVBand="1" w:noHBand="0" w:lastColumn="0" w:firstColumn="1" w:lastRow="0" w:firstRow="1"/>
      </w:tblPr>
      <w:tblGrid>
        <w:gridCol w:w="2867"/>
        <w:gridCol w:w="2533"/>
        <w:gridCol w:w="1980"/>
      </w:tblGrid>
      <w:tr w:rsidTr="001E4345" w:rsidR="001E4345" w:rsidRPr="001E4345">
        <w:trPr>
          <w:trHeight w:val="315"/>
        </w:trPr>
        <w:tc>
          <w:tcPr>
            <w:tcW w:type="dxa" w:w="7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 Nematerijalna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983791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   </w:t>
            </w:r>
            <w:r w:rsidR="0098379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Teretni automobili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83791" w:rsidP="00983791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4.788,00</w:t>
            </w:r>
            <w:r w:rsidR="001E4345"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983791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2.2.          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A406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528E2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3528E2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3528E2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.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Potraživanja od kupaca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Novac na računu i u blagajni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83791" w:rsidP="003528E2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4.788,00</w:t>
            </w:r>
          </w:p>
        </w:tc>
      </w:tr>
      <w:tr w:rsidTr="001E4345" w:rsidR="001E4345" w:rsidRPr="001E4345">
        <w:trPr>
          <w:trHeight w:val="315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528E2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83791" w:rsidP="0099346B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169.415,41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83791" w:rsidP="00FE5572" w:rsidR="001E4345" w:rsidRPr="003528E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169.415,41</w:t>
            </w:r>
          </w:p>
        </w:tc>
      </w:tr>
    </w:tbl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p w:rsidRDefault="00BA6327" w:rsidP="005F1ABE" w:rsidR="00BA6327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Tijekom stečajnog postupka nastupile su slijedeće promjene:</w:t>
      </w:r>
    </w:p>
    <w:p w:rsidRDefault="0099346B" w:rsidP="00BA6327" w:rsidR="00C0621B">
      <w:pPr>
        <w:spacing w:after="1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C0621B" w:rsidP="00826CC3" w:rsidR="00983791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</w:t>
      </w:r>
      <w:r w:rsidR="00C72892">
        <w:rPr>
          <w:rFonts w:hAnsi="Times New Roman" w:ascii="Times New Roman"/>
          <w:sz w:val="24"/>
        </w:rPr>
        <w:t xml:space="preserve">Na dugotrajnoj imovini </w:t>
      </w:r>
      <w:r w:rsidR="00317090">
        <w:rPr>
          <w:rFonts w:hAnsi="Times New Roman" w:ascii="Times New Roman"/>
          <w:sz w:val="24"/>
        </w:rPr>
        <w:t xml:space="preserve">stavka </w:t>
      </w:r>
      <w:r w:rsidR="00983791">
        <w:rPr>
          <w:rFonts w:hAnsi="Times New Roman" w:ascii="Times New Roman"/>
          <w:sz w:val="24"/>
        </w:rPr>
        <w:t xml:space="preserve">teretni automobili povećava se iz </w:t>
      </w:r>
      <w:r w:rsidR="002801F5">
        <w:rPr>
          <w:rFonts w:hAnsi="Times New Roman" w:ascii="Times New Roman"/>
          <w:sz w:val="24"/>
        </w:rPr>
        <w:t>r</w:t>
      </w:r>
      <w:r w:rsidR="00317090">
        <w:rPr>
          <w:rFonts w:hAnsi="Times New Roman" w:ascii="Times New Roman"/>
          <w:sz w:val="24"/>
        </w:rPr>
        <w:t xml:space="preserve">azloga što je </w:t>
      </w:r>
      <w:r w:rsidR="00983791">
        <w:rPr>
          <w:rFonts w:hAnsi="Times New Roman" w:ascii="Times New Roman"/>
          <w:sz w:val="24"/>
        </w:rPr>
        <w:t>pokretnina</w:t>
      </w:r>
    </w:p>
    <w:p w:rsidRDefault="00983791" w:rsidP="00826CC3" w:rsidR="002801F5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317090">
        <w:rPr>
          <w:rFonts w:hAnsi="Times New Roman" w:ascii="Times New Roman"/>
          <w:sz w:val="24"/>
        </w:rPr>
        <w:t xml:space="preserve"> unovčena za </w:t>
      </w:r>
      <w:r>
        <w:rPr>
          <w:rFonts w:hAnsi="Times New Roman" w:ascii="Times New Roman"/>
          <w:sz w:val="24"/>
        </w:rPr>
        <w:t>11.400</w:t>
      </w:r>
      <w:r w:rsidR="00317090">
        <w:rPr>
          <w:rFonts w:hAnsi="Times New Roman" w:ascii="Times New Roman"/>
          <w:sz w:val="24"/>
        </w:rPr>
        <w:t>,00 kn. R</w:t>
      </w:r>
      <w:r w:rsidR="003E115B">
        <w:rPr>
          <w:rFonts w:hAnsi="Times New Roman" w:ascii="Times New Roman"/>
          <w:sz w:val="24"/>
        </w:rPr>
        <w:t xml:space="preserve">azlika od </w:t>
      </w:r>
      <w:r>
        <w:rPr>
          <w:rFonts w:hAnsi="Times New Roman" w:ascii="Times New Roman"/>
          <w:sz w:val="24"/>
        </w:rPr>
        <w:t xml:space="preserve">6.612,00 </w:t>
      </w:r>
      <w:r w:rsidR="003E115B">
        <w:rPr>
          <w:rFonts w:hAnsi="Times New Roman" w:ascii="Times New Roman"/>
          <w:sz w:val="24"/>
        </w:rPr>
        <w:t>kn predstavlja</w:t>
      </w:r>
      <w:r>
        <w:rPr>
          <w:rFonts w:hAnsi="Times New Roman" w:ascii="Times New Roman"/>
          <w:sz w:val="24"/>
        </w:rPr>
        <w:t xml:space="preserve"> dobit.</w:t>
      </w:r>
    </w:p>
    <w:p w:rsidRDefault="002801F5" w:rsidP="00826CC3" w:rsidR="003E115B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3E115B">
        <w:rPr>
          <w:rFonts w:hAnsi="Times New Roman" w:ascii="Times New Roman"/>
          <w:sz w:val="24"/>
        </w:rPr>
        <w:t xml:space="preserve"> </w:t>
      </w:r>
    </w:p>
    <w:p w:rsidRDefault="00566830" w:rsidP="00826CC3" w:rsidR="00826CC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566830" w:rsidP="00826CC3" w:rsidR="00983791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2.Na </w:t>
      </w:r>
      <w:r w:rsidR="00983791">
        <w:rPr>
          <w:rFonts w:hAnsi="Times New Roman" w:ascii="Times New Roman"/>
          <w:sz w:val="24"/>
        </w:rPr>
        <w:t>kratkotrajnoj</w:t>
      </w:r>
      <w:r>
        <w:rPr>
          <w:rFonts w:hAnsi="Times New Roman" w:ascii="Times New Roman"/>
          <w:sz w:val="24"/>
        </w:rPr>
        <w:t xml:space="preserve"> imovini </w:t>
      </w:r>
      <w:r w:rsidR="00983791">
        <w:rPr>
          <w:rFonts w:hAnsi="Times New Roman" w:ascii="Times New Roman"/>
          <w:sz w:val="24"/>
        </w:rPr>
        <w:t>prihod od prodaje i zakupa u  iznosu od 13.250,00 kn</w:t>
      </w:r>
      <w:r>
        <w:rPr>
          <w:rFonts w:hAnsi="Times New Roman" w:ascii="Times New Roman"/>
          <w:sz w:val="24"/>
        </w:rPr>
        <w:t xml:space="preserve"> knjiži se</w:t>
      </w:r>
    </w:p>
    <w:p w:rsidRDefault="00983791" w:rsidP="00826CC3" w:rsidR="00826CC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566830">
        <w:rPr>
          <w:rFonts w:hAnsi="Times New Roman" w:ascii="Times New Roman"/>
          <w:sz w:val="24"/>
        </w:rPr>
        <w:t xml:space="preserve"> kao novac na računu. </w:t>
      </w:r>
      <w:r w:rsidR="00990D78">
        <w:rPr>
          <w:rFonts w:hAnsi="Times New Roman" w:ascii="Times New Roman"/>
          <w:sz w:val="24"/>
        </w:rPr>
        <w:t xml:space="preserve"> </w:t>
      </w: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2801F5" w:rsidP="00ED3C85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 w:rsidR="005F1ABE">
        <w:rPr>
          <w:rFonts w:hAnsi="Times New Roman" w:ascii="Times New Roman"/>
          <w:sz w:val="24"/>
          <w:szCs w:val="24"/>
          <w:lang w:val="pl-PL"/>
        </w:rPr>
        <w:t>A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ED3C85" w:rsidP="00ED3C85" w:rsidR="00ED3C85" w:rsidRPr="00ED3C85">
      <w:pPr>
        <w:spacing w:after="0"/>
        <w:jc w:val="both"/>
        <w:rPr>
          <w:rFonts w:hAnsi="Times New Roman" w:ascii="Times New Roman"/>
          <w:sz w:val="24"/>
        </w:rPr>
      </w:pPr>
    </w:p>
    <w:p w:rsidRDefault="00464070" w:rsidP="00464070" w:rsidR="00464070" w:rsidRPr="00464070">
      <w:pPr>
        <w:spacing w:after="120"/>
        <w:jc w:val="both"/>
        <w:rPr>
          <w:rFonts w:hAnsi="Times New Roman" w:ascii="Times New Roman"/>
          <w:sz w:val="24"/>
        </w:rPr>
      </w:pPr>
    </w:p>
    <w:p w:rsidRDefault="005162E9" w:rsidP="005162E9" w:rsidR="00C704A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64657C">
        <w:rPr>
          <w:rFonts w:hAnsi="Times New Roman" w:ascii="Times New Roman"/>
          <w:sz w:val="24"/>
          <w:szCs w:val="24"/>
          <w:lang w:val="pl-PL"/>
        </w:rPr>
        <w:t>ZORIĆ GRADNJA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64657C">
        <w:rPr>
          <w:rFonts w:hAnsi="Times New Roman" w:ascii="Times New Roman"/>
          <w:sz w:val="24"/>
          <w:szCs w:val="24"/>
          <w:lang w:val="pl-PL"/>
        </w:rPr>
        <w:t>Velike Gorice</w:t>
      </w:r>
      <w:r>
        <w:rPr>
          <w:rFonts w:hAnsi="Times New Roman" w:ascii="Times New Roman"/>
          <w:sz w:val="24"/>
          <w:szCs w:val="24"/>
          <w:lang w:val="pl-PL"/>
        </w:rPr>
        <w:t xml:space="preserve"> otvoren je dana </w:t>
      </w:r>
      <w:r w:rsidR="0064657C">
        <w:rPr>
          <w:rFonts w:hAnsi="Times New Roman" w:ascii="Times New Roman"/>
          <w:sz w:val="24"/>
          <w:szCs w:val="24"/>
          <w:lang w:val="pl-PL"/>
        </w:rPr>
        <w:t>19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64657C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64657C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 xml:space="preserve">.god. Ispitno i izvještajno ročište održani su </w:t>
      </w:r>
      <w:r w:rsidR="00990D78">
        <w:rPr>
          <w:rFonts w:hAnsi="Times New Roman" w:ascii="Times New Roman"/>
          <w:sz w:val="24"/>
          <w:szCs w:val="24"/>
          <w:lang w:val="pl-PL"/>
        </w:rPr>
        <w:t>0</w:t>
      </w:r>
      <w:r w:rsidR="00C704A4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801F5">
        <w:rPr>
          <w:rFonts w:hAnsi="Times New Roman" w:ascii="Times New Roman"/>
          <w:sz w:val="24"/>
          <w:szCs w:val="24"/>
          <w:lang w:val="pl-PL"/>
        </w:rPr>
        <w:t>1</w:t>
      </w:r>
      <w:r w:rsidR="00C704A4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566830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.god.</w:t>
      </w:r>
    </w:p>
    <w:p w:rsidRDefault="00E269CA" w:rsidP="005162E9" w:rsidR="00E269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162E9" w:rsidP="005162E9" w:rsidR="005162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održan</w:t>
      </w:r>
      <w:r w:rsidR="00C704A4">
        <w:rPr>
          <w:rFonts w:hAnsi="Times New Roman" w:ascii="Times New Roman"/>
          <w:sz w:val="24"/>
          <w:szCs w:val="24"/>
          <w:lang w:val="pl-PL"/>
        </w:rPr>
        <w:t>og</w:t>
      </w:r>
      <w:r>
        <w:rPr>
          <w:rFonts w:hAnsi="Times New Roman" w:ascii="Times New Roman"/>
          <w:sz w:val="24"/>
          <w:szCs w:val="24"/>
          <w:lang w:val="pl-PL"/>
        </w:rPr>
        <w:t xml:space="preserve"> ispitn</w:t>
      </w:r>
      <w:r w:rsidR="00C704A4">
        <w:rPr>
          <w:rFonts w:hAnsi="Times New Roman" w:ascii="Times New Roman"/>
          <w:sz w:val="24"/>
          <w:szCs w:val="24"/>
          <w:lang w:val="pl-PL"/>
        </w:rPr>
        <w:t>og</w:t>
      </w:r>
      <w:r>
        <w:rPr>
          <w:rFonts w:hAnsi="Times New Roman" w:ascii="Times New Roman"/>
          <w:sz w:val="24"/>
          <w:szCs w:val="24"/>
          <w:lang w:val="pl-PL"/>
        </w:rPr>
        <w:t xml:space="preserve"> ročišta tražbin</w:t>
      </w:r>
      <w:r w:rsidR="00990D78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F24F4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višeg isplatnog reda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 nije bilo</w:t>
      </w:r>
      <w:r>
        <w:rPr>
          <w:rFonts w:hAnsi="Times New Roman" w:ascii="Times New Roman"/>
          <w:sz w:val="24"/>
          <w:szCs w:val="24"/>
          <w:lang w:val="pl-PL"/>
        </w:rPr>
        <w:t>, a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 tražbine</w:t>
      </w:r>
      <w:r>
        <w:rPr>
          <w:rFonts w:hAnsi="Times New Roman" w:ascii="Times New Roman"/>
          <w:sz w:val="24"/>
          <w:szCs w:val="24"/>
          <w:lang w:val="pl-PL"/>
        </w:rPr>
        <w:t xml:space="preserve"> II</w:t>
      </w:r>
      <w:r w:rsidR="00990D78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višeg isplatnog reda 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utvrđene su </w:t>
      </w:r>
      <w:r>
        <w:rPr>
          <w:rFonts w:hAnsi="Times New Roman" w:ascii="Times New Roman"/>
          <w:sz w:val="24"/>
          <w:szCs w:val="24"/>
          <w:lang w:val="pl-PL"/>
        </w:rPr>
        <w:t xml:space="preserve">u iznosu od </w:t>
      </w:r>
      <w:r w:rsidR="001F4C97">
        <w:rPr>
          <w:rFonts w:hAnsi="Times New Roman" w:ascii="Times New Roman"/>
          <w:sz w:val="24"/>
          <w:szCs w:val="24"/>
          <w:lang w:val="pl-PL"/>
        </w:rPr>
        <w:t>169.415,41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990D78">
        <w:rPr>
          <w:rFonts w:hAnsi="Times New Roman" w:ascii="Times New Roman"/>
          <w:sz w:val="24"/>
          <w:szCs w:val="24"/>
          <w:lang w:val="pl-PL"/>
        </w:rPr>
        <w:t>.</w:t>
      </w: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0D78" w:rsidP="005162E9" w:rsidR="00990D7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Osporenih tražbina nije bilo.</w:t>
      </w:r>
    </w:p>
    <w:p w:rsidRDefault="00865E85" w:rsidP="005162E9" w:rsidR="00865E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5E85" w:rsidP="005162E9" w:rsidR="00865E8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vrijeme otvaranja stečajnog psotupka </w:t>
      </w:r>
      <w:r w:rsidR="001C3101">
        <w:rPr>
          <w:rFonts w:hAnsi="Times New Roman" w:ascii="Times New Roman"/>
          <w:sz w:val="24"/>
          <w:szCs w:val="24"/>
          <w:lang w:val="pl-PL"/>
        </w:rPr>
        <w:t>kod stečajnog dužnika nije bilo zaposlenih djelatnika.</w:t>
      </w:r>
    </w:p>
    <w:p w:rsidRDefault="00990D78" w:rsidP="005162E9" w:rsidR="00990D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stečajnom pstupku primjenjuju se odredbe Stečajnog zakona koji je vrijedio do </w:t>
      </w: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31.08.2015.god.</w:t>
      </w: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C3101" w:rsidP="005162E9" w:rsidR="006E5EC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Jadina imovina s</w:t>
      </w:r>
      <w:r w:rsidR="005338EA">
        <w:rPr>
          <w:rFonts w:hAnsi="Times New Roman" w:ascii="Times New Roman"/>
          <w:sz w:val="24"/>
          <w:szCs w:val="24"/>
          <w:lang w:val="pl-PL"/>
        </w:rPr>
        <w:t>tečajn</w:t>
      </w:r>
      <w:r>
        <w:rPr>
          <w:rFonts w:hAnsi="Times New Roman" w:ascii="Times New Roman"/>
          <w:sz w:val="24"/>
          <w:szCs w:val="24"/>
          <w:lang w:val="pl-PL"/>
        </w:rPr>
        <w:t>og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dužnik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bi</w:t>
      </w:r>
      <w:r w:rsidR="00E269CA">
        <w:rPr>
          <w:rFonts w:hAnsi="Times New Roman" w:ascii="Times New Roman"/>
          <w:sz w:val="24"/>
          <w:szCs w:val="24"/>
          <w:lang w:val="pl-PL"/>
        </w:rPr>
        <w:t>l</w:t>
      </w:r>
      <w:r w:rsidR="005338EA">
        <w:rPr>
          <w:rFonts w:hAnsi="Times New Roman" w:ascii="Times New Roman"/>
          <w:sz w:val="24"/>
          <w:szCs w:val="24"/>
          <w:lang w:val="pl-PL"/>
        </w:rPr>
        <w:t>o je</w:t>
      </w:r>
      <w:r>
        <w:rPr>
          <w:rFonts w:hAnsi="Times New Roman" w:ascii="Times New Roman"/>
          <w:sz w:val="24"/>
          <w:szCs w:val="24"/>
          <w:lang w:val="pl-PL"/>
        </w:rPr>
        <w:t xml:space="preserve"> teretno motorno vozilo marke PEUGEOT, tip 2,8 HDI, proizvodnje 2004.god. Isto vozilo unovčeno je za isnos od 11.400,00 kn sa uključenim PDV-om. Vozilo je bilo pod zalogom, te je djelomično namiren razlučni vjerovnik SAMOBORKA d.d., Samobor iznosom od 6.950,00 kn. </w:t>
      </w:r>
    </w:p>
    <w:p w:rsidRDefault="00E269CA" w:rsidP="005162E9" w:rsidR="00E269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69CA" w:rsidP="005162E9" w:rsidR="00E269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stečajnog postuipka ostvaren je prihod od davanja u najam motornog vozila u izosu od 1.850,00 kn.</w:t>
      </w:r>
    </w:p>
    <w:p w:rsidRDefault="00E269CA" w:rsidP="005162E9" w:rsidR="00E269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69CA" w:rsidP="005162E9" w:rsidR="00E269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Sudskih sporova nema.</w:t>
      </w:r>
    </w:p>
    <w:p w:rsidRDefault="00ED3C85" w:rsidP="005162E9" w:rsidR="00ED3C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E5EC5" w:rsidP="00E269CA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69C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64070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A6D59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F1ABE" w:rsidR="00273A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4561" w:rsidP="005F1ABE" w:rsidR="002545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143310" w:rsidR="00867C0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8545BC" w:rsidP="00DE1E8C" w:rsidR="00273A5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DE1E8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15A4A" w:rsidP="00143310" w:rsidR="00D15A4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DE1E8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3A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ED3C85" w:rsidP="00DE1E8C" w:rsidR="00ED3C8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3C85" w:rsidP="00DE1E8C" w:rsidR="00ED3C8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1156B" w:rsidP="0021156B" w:rsidR="0021156B" w:rsidRPr="00947B4B">
      <w:pPr>
        <w:rPr>
          <w:b/>
        </w:rPr>
      </w:pPr>
      <w:r>
        <w:rPr>
          <w:b/>
        </w:rPr>
        <w:t>I   Viši isplatni red</w:t>
      </w:r>
      <w:r w:rsidR="00EA6D59">
        <w:rPr>
          <w:b/>
        </w:rPr>
        <w:t xml:space="preserve"> – nema utvrđenih tražbina.</w:t>
      </w:r>
    </w:p>
    <w:p w:rsidRDefault="0021156B" w:rsidP="0021156B" w:rsidR="0021156B"/>
    <w:p w:rsidRDefault="0021156B" w:rsidP="0021156B" w:rsidR="0021156B">
      <w:pPr>
        <w:rPr>
          <w:b/>
        </w:rPr>
      </w:pPr>
    </w:p>
    <w:p w:rsidRDefault="0021156B" w:rsidP="00ED3C85" w:rsidR="0021156B" w:rsidRPr="00ED3C85">
      <w:r>
        <w:rPr>
          <w:b/>
        </w:rPr>
        <w:t>II  Viši isplatni red</w:t>
      </w:r>
    </w:p>
    <w:p w:rsidRDefault="0021156B" w:rsidP="0021156B" w:rsidR="0021156B">
      <w:pPr>
        <w:rPr>
          <w:b/>
        </w:rPr>
      </w:pPr>
    </w:p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 w:rsidRPr="00116659">
        <w:t>R.br.</w:t>
      </w:r>
      <w:r>
        <w:t xml:space="preserve">                Vjerovnik                 </w:t>
      </w:r>
      <w:r w:rsidR="00652E3C">
        <w:t xml:space="preserve">  </w:t>
      </w:r>
      <w:r w:rsidR="0056035E">
        <w:t xml:space="preserve">            </w:t>
      </w:r>
      <w:r w:rsidR="00821276">
        <w:t>Iznos tražbine</w:t>
      </w:r>
      <w:r>
        <w:t xml:space="preserve">         </w:t>
      </w:r>
      <w:r w:rsidR="00EA6D59">
        <w:t xml:space="preserve"> </w:t>
      </w:r>
      <w:r>
        <w:t xml:space="preserve">Osporeno         </w:t>
      </w:r>
      <w:r w:rsidR="00821276">
        <w:t xml:space="preserve">Priznato    </w:t>
      </w:r>
      <w:r>
        <w:t xml:space="preserve">        </w:t>
      </w:r>
      <w:r w:rsidR="0056035E">
        <w:t xml:space="preserve">   </w:t>
      </w:r>
      <w:r>
        <w:t xml:space="preserve">    </w:t>
      </w:r>
      <w:r w:rsidRPr="00116659">
        <w:rPr>
          <w:b/>
        </w:rPr>
        <w:t>%</w:t>
      </w:r>
      <w:r>
        <w:rPr>
          <w:b/>
        </w:rPr>
        <w:t xml:space="preserve"> </w:t>
      </w:r>
    </w:p>
    <w:p w:rsidRDefault="0021156B" w:rsidP="005A131D" w:rsidR="0021156B">
      <w:pPr>
        <w:pBdr>
          <w:top w:space="1" w:sz="12" w:color="auto" w:val="single"/>
          <w:bottom w:space="1" w:sz="12" w:color="auto" w:val="single"/>
        </w:pBdr>
      </w:pPr>
      <w:r>
        <w:rPr>
          <w:b/>
        </w:rPr>
        <w:t xml:space="preserve">                                                                                                        </w:t>
      </w:r>
      <w:r w:rsidRPr="001A68B2">
        <w:t xml:space="preserve">  </w:t>
      </w:r>
      <w:r>
        <w:rPr>
          <w:b/>
        </w:rPr>
        <w:t xml:space="preserve">                                                      </w:t>
      </w:r>
      <w:r w:rsidR="00652E3C">
        <w:rPr>
          <w:b/>
        </w:rPr>
        <w:t xml:space="preserve">   </w:t>
      </w:r>
      <w:r>
        <w:rPr>
          <w:b/>
        </w:rPr>
        <w:t xml:space="preserve"> </w:t>
      </w:r>
      <w:r w:rsidRPr="001A68B2">
        <w:t>namir</w:t>
      </w:r>
      <w:r>
        <w:t>enja</w:t>
      </w:r>
      <w:r>
        <w:rPr>
          <w:b/>
        </w:rPr>
        <w:t xml:space="preserve">       </w:t>
      </w:r>
      <w:r w:rsidR="005A131D">
        <w:t xml:space="preserve"> </w:t>
      </w:r>
    </w:p>
    <w:p w:rsidRDefault="005A131D" w:rsidP="005A131D" w:rsidR="005A131D">
      <w:r>
        <w:t xml:space="preserve">1.  </w:t>
      </w:r>
      <w:r w:rsidR="00EA6D59">
        <w:t xml:space="preserve"> </w:t>
      </w:r>
      <w:r w:rsidR="00821276">
        <w:t>CROATIA OSIGURANJE d.d.</w:t>
      </w:r>
    </w:p>
    <w:p w:rsidRDefault="005A131D" w:rsidP="005A131D" w:rsidR="005A131D">
      <w:r>
        <w:t xml:space="preserve">      </w:t>
      </w:r>
      <w:r w:rsidR="00EA6D59">
        <w:t xml:space="preserve"> </w:t>
      </w:r>
      <w:r w:rsidR="00821276">
        <w:t>Filijala Zagrebački prsten,</w:t>
      </w:r>
    </w:p>
    <w:p w:rsidRDefault="00821276" w:rsidP="005A131D" w:rsidR="00821276">
      <w:r>
        <w:t xml:space="preserve">       Velika Gorica                                                4.310,00                  0,00               4.310,00                   0,00</w:t>
      </w:r>
    </w:p>
    <w:p w:rsidRDefault="005A131D" w:rsidP="005A131D" w:rsidR="005A131D">
      <w:r>
        <w:t xml:space="preserve">2.    </w:t>
      </w:r>
      <w:r w:rsidR="00EA6D59">
        <w:t>FINANCIJSKA AGENCIJA,</w:t>
      </w:r>
    </w:p>
    <w:p w:rsidRDefault="005A131D" w:rsidP="005A131D" w:rsidR="005A131D">
      <w:r>
        <w:t xml:space="preserve">       </w:t>
      </w:r>
      <w:r w:rsidR="00EA6D59">
        <w:t xml:space="preserve">Vrtni put </w:t>
      </w:r>
      <w:r w:rsidR="00821276">
        <w:t>3</w:t>
      </w:r>
      <w:r w:rsidR="00EA6D59">
        <w:t xml:space="preserve">, Zagreb                                  </w:t>
      </w:r>
      <w:r>
        <w:t xml:space="preserve">  </w:t>
      </w:r>
      <w:r w:rsidR="00EA6D59">
        <w:t xml:space="preserve">  </w:t>
      </w:r>
      <w:r w:rsidR="00821276">
        <w:t>2</w:t>
      </w:r>
      <w:r w:rsidR="00EA6D59">
        <w:t>.</w:t>
      </w:r>
      <w:r w:rsidR="00821276">
        <w:t>018</w:t>
      </w:r>
      <w:r w:rsidR="00EA6D59">
        <w:t>,</w:t>
      </w:r>
      <w:r w:rsidR="00821276">
        <w:t xml:space="preserve">75            </w:t>
      </w:r>
      <w:r>
        <w:t xml:space="preserve">  </w:t>
      </w:r>
      <w:r w:rsidR="0056035E">
        <w:t xml:space="preserve">  </w:t>
      </w:r>
      <w:r>
        <w:t xml:space="preserve">   0,00           </w:t>
      </w:r>
      <w:r w:rsidR="00447C71">
        <w:t xml:space="preserve">   </w:t>
      </w:r>
      <w:r w:rsidR="00821276">
        <w:t>2.018,75</w:t>
      </w:r>
      <w:r>
        <w:t xml:space="preserve">          </w:t>
      </w:r>
      <w:r w:rsidR="00447C71">
        <w:t xml:space="preserve">   </w:t>
      </w:r>
      <w:r>
        <w:t xml:space="preserve">    </w:t>
      </w:r>
      <w:r w:rsidR="00821276">
        <w:t xml:space="preserve">   0</w:t>
      </w:r>
      <w:r>
        <w:t>,</w:t>
      </w:r>
      <w:r w:rsidR="00821276">
        <w:t>0</w:t>
      </w:r>
      <w:r>
        <w:t xml:space="preserve">0 </w:t>
      </w:r>
    </w:p>
    <w:p w:rsidRDefault="005A131D" w:rsidP="00447C71" w:rsidR="005A131D">
      <w:r>
        <w:t xml:space="preserve">3.  </w:t>
      </w:r>
      <w:r w:rsidR="00821276">
        <w:t xml:space="preserve"> RH</w:t>
      </w:r>
      <w:r w:rsidR="0056035E">
        <w:t>,</w:t>
      </w:r>
      <w:r w:rsidR="00821276">
        <w:t xml:space="preserve"> MF, Porezna uprava,</w:t>
      </w:r>
    </w:p>
    <w:p w:rsidRDefault="005A131D" w:rsidP="005A131D" w:rsidR="005A131D">
      <w:r>
        <w:t xml:space="preserve">      </w:t>
      </w:r>
      <w:r w:rsidR="00821276">
        <w:t>Područni ured Zagreb-</w:t>
      </w:r>
    </w:p>
    <w:p w:rsidRDefault="00821276" w:rsidP="005A131D" w:rsidR="00821276">
      <w:r>
        <w:t xml:space="preserve">      Ispostava Velika Gorica                              88.044,68                  0,00             88.044,68                   0,00     </w:t>
      </w:r>
    </w:p>
    <w:p w:rsidRDefault="00065841" w:rsidP="005A131D" w:rsidR="005A131D">
      <w:r>
        <w:t>4</w:t>
      </w:r>
      <w:r w:rsidR="005A131D">
        <w:t xml:space="preserve">.  </w:t>
      </w:r>
      <w:r w:rsidR="00821276">
        <w:t>SAMOBORKA d.d., Samobor,</w:t>
      </w:r>
    </w:p>
    <w:p w:rsidRDefault="005A131D" w:rsidP="005A131D" w:rsidR="005A131D">
      <w:r>
        <w:t xml:space="preserve">      </w:t>
      </w:r>
      <w:r w:rsidR="00821276">
        <w:t xml:space="preserve">Zagrebačka 32                                    </w:t>
      </w:r>
      <w:r>
        <w:t xml:space="preserve">       </w:t>
      </w:r>
      <w:r w:rsidR="0056035E">
        <w:t xml:space="preserve">   </w:t>
      </w:r>
      <w:r w:rsidR="00821276">
        <w:t>75</w:t>
      </w:r>
      <w:r w:rsidR="0056035E">
        <w:t>.</w:t>
      </w:r>
      <w:r w:rsidR="00821276">
        <w:t>041</w:t>
      </w:r>
      <w:r w:rsidR="0056035E">
        <w:t>,</w:t>
      </w:r>
      <w:r w:rsidR="00821276">
        <w:t xml:space="preserve">38           </w:t>
      </w:r>
      <w:r w:rsidR="0056035E">
        <w:t xml:space="preserve"> </w:t>
      </w:r>
      <w:r w:rsidR="00447C71">
        <w:t xml:space="preserve">  </w:t>
      </w:r>
      <w:r>
        <w:t xml:space="preserve">   </w:t>
      </w:r>
      <w:r w:rsidR="0056035E">
        <w:t xml:space="preserve"> </w:t>
      </w:r>
      <w:r>
        <w:t xml:space="preserve">0,00         </w:t>
      </w:r>
      <w:r w:rsidR="0056035E">
        <w:t xml:space="preserve">     </w:t>
      </w:r>
      <w:r w:rsidR="00821276">
        <w:t>75</w:t>
      </w:r>
      <w:r w:rsidR="0056035E">
        <w:t>.</w:t>
      </w:r>
      <w:r w:rsidR="00821276">
        <w:t>041</w:t>
      </w:r>
      <w:r w:rsidR="00447C71">
        <w:t>,</w:t>
      </w:r>
      <w:r w:rsidR="00821276">
        <w:t>38</w:t>
      </w:r>
      <w:r w:rsidR="00447C71">
        <w:t xml:space="preserve">   </w:t>
      </w:r>
      <w:r>
        <w:t xml:space="preserve">             </w:t>
      </w:r>
      <w:r w:rsidR="0056035E">
        <w:t xml:space="preserve"> </w:t>
      </w:r>
      <w:r w:rsidR="00821276">
        <w:t xml:space="preserve">  </w:t>
      </w:r>
      <w:r w:rsidR="001C3101">
        <w:t>9</w:t>
      </w:r>
      <w:r>
        <w:t>,</w:t>
      </w:r>
      <w:r w:rsidR="001C3101">
        <w:t>26</w:t>
      </w:r>
    </w:p>
    <w:p w:rsidRDefault="001C3101" w:rsidP="005A131D" w:rsidR="001C3101">
      <w:r>
        <w:t xml:space="preserve">                                                                                                                                                                  ( 6.950,00 )</w:t>
      </w:r>
    </w:p>
    <w:p w:rsidRDefault="00821276" w:rsidP="005A131D" w:rsidR="00065841">
      <w:r>
        <w:t xml:space="preserve"> ______________________________________________________________________</w:t>
      </w:r>
      <w:r w:rsidR="001C3101">
        <w:t xml:space="preserve">  </w:t>
      </w:r>
      <w:r>
        <w:t>__________</w:t>
      </w:r>
      <w:r w:rsidR="00065841">
        <w:t xml:space="preserve">  </w:t>
      </w:r>
    </w:p>
    <w:p w:rsidRDefault="00065841" w:rsidP="00065841" w:rsidR="0021156B">
      <w:pPr>
        <w:pBdr>
          <w:bottom w:space="1" w:sz="12" w:color="auto" w:val="single"/>
        </w:pBdr>
      </w:pPr>
      <w:r>
        <w:t xml:space="preserve"> </w:t>
      </w:r>
      <w:r w:rsidR="00344DB2">
        <w:rPr>
          <w:b/>
        </w:rPr>
        <w:t xml:space="preserve">      Ukupno</w:t>
      </w:r>
      <w:r w:rsidR="0021156B" w:rsidRPr="00EA7E4B">
        <w:rPr>
          <w:b/>
        </w:rPr>
        <w:t xml:space="preserve">    </w:t>
      </w:r>
      <w:r w:rsidR="00203913">
        <w:rPr>
          <w:b/>
        </w:rPr>
        <w:t xml:space="preserve">                                             </w:t>
      </w:r>
      <w:r w:rsidR="0021156B">
        <w:rPr>
          <w:b/>
        </w:rPr>
        <w:t xml:space="preserve">  </w:t>
      </w:r>
      <w:r>
        <w:rPr>
          <w:b/>
        </w:rPr>
        <w:t xml:space="preserve">    1</w:t>
      </w:r>
      <w:r w:rsidR="00821276">
        <w:rPr>
          <w:b/>
        </w:rPr>
        <w:t xml:space="preserve">69.415,41            </w:t>
      </w:r>
      <w:r w:rsidR="00C5496D">
        <w:rPr>
          <w:b/>
        </w:rPr>
        <w:t xml:space="preserve">  </w:t>
      </w:r>
      <w:r w:rsidR="0021156B">
        <w:rPr>
          <w:b/>
        </w:rPr>
        <w:t xml:space="preserve">   </w:t>
      </w:r>
      <w:r w:rsidR="005E3422">
        <w:rPr>
          <w:b/>
        </w:rPr>
        <w:t xml:space="preserve">0,00            </w:t>
      </w:r>
      <w:r w:rsidR="00821276">
        <w:rPr>
          <w:b/>
        </w:rPr>
        <w:t xml:space="preserve">169.415,41    </w:t>
      </w:r>
      <w:r w:rsidR="0021156B">
        <w:rPr>
          <w:b/>
        </w:rPr>
        <w:t xml:space="preserve">  </w:t>
      </w:r>
      <w:r w:rsidR="00203913">
        <w:rPr>
          <w:b/>
        </w:rPr>
        <w:t xml:space="preserve"> </w:t>
      </w:r>
      <w:r w:rsidR="0021156B">
        <w:rPr>
          <w:b/>
        </w:rPr>
        <w:t xml:space="preserve">   </w:t>
      </w:r>
      <w:r w:rsidR="005E3422">
        <w:rPr>
          <w:b/>
        </w:rPr>
        <w:t xml:space="preserve">  </w:t>
      </w:r>
      <w:r w:rsidR="0021156B">
        <w:rPr>
          <w:b/>
        </w:rPr>
        <w:t xml:space="preserve"> </w:t>
      </w:r>
      <w:r>
        <w:rPr>
          <w:b/>
        </w:rPr>
        <w:t xml:space="preserve">     </w:t>
      </w:r>
      <w:r w:rsidR="00344DB2">
        <w:rPr>
          <w:b/>
        </w:rPr>
        <w:t xml:space="preserve"> </w:t>
      </w:r>
      <w:r w:rsidR="00821276">
        <w:rPr>
          <w:b/>
        </w:rPr>
        <w:t>0</w:t>
      </w:r>
      <w:r w:rsidR="00344DB2">
        <w:rPr>
          <w:b/>
        </w:rPr>
        <w:t>,</w:t>
      </w:r>
      <w:r w:rsidR="00821276">
        <w:rPr>
          <w:b/>
        </w:rPr>
        <w:t>0</w:t>
      </w:r>
      <w:r w:rsidR="00344DB2">
        <w:rPr>
          <w:b/>
        </w:rPr>
        <w:t>0</w:t>
      </w:r>
      <w:r w:rsidR="0021156B">
        <w:rPr>
          <w:b/>
        </w:rPr>
        <w:t xml:space="preserve">                 </w:t>
      </w:r>
      <w:r w:rsidR="0021156B">
        <w:t xml:space="preserve">  </w:t>
      </w:r>
    </w:p>
    <w:p w:rsidRDefault="00344DB2" w:rsidP="0021156B" w:rsidR="00344DB2"/>
    <w:p w:rsidRDefault="00E269CA" w:rsidP="005F1ABE" w:rsidR="005E3422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566830">
        <w:rPr>
          <w:rFonts w:hAnsi="Times New Roman" w:ascii="Times New Roman"/>
          <w:sz w:val="24"/>
          <w:szCs w:val="24"/>
          <w:lang w:val="pl-PL"/>
        </w:rPr>
        <w:t xml:space="preserve">Tražbina s odgodnim uvjetom nema.  </w:t>
      </w:r>
    </w:p>
    <w:p w:rsidRDefault="00E269CA" w:rsidP="005F1ABE" w:rsidR="003E115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-Iznosom od 6.950,00 kn djelomično je namirena SAMOBORKA d.d., Samobor, kao razlučni</w:t>
      </w:r>
    </w:p>
    <w:p w:rsidRDefault="00E269CA" w:rsidP="005F1ABE" w:rsidR="00E269C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vjerovnik.</w:t>
      </w:r>
    </w:p>
    <w:p w:rsidRDefault="00E269CA" w:rsidP="005F1ABE" w:rsidR="00E269C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69CA" w:rsidP="005F1ABE" w:rsidR="00E269C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69CA" w:rsidP="005F1ABE" w:rsidR="00E269CA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3913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21276">
        <w:rPr>
          <w:rFonts w:hAnsi="Times New Roman" w:ascii="Times New Roman"/>
          <w:sz w:val="24"/>
          <w:szCs w:val="24"/>
          <w:lang w:val="pl-PL"/>
        </w:rPr>
        <w:t>1</w:t>
      </w:r>
      <w:r w:rsidR="00ED43DD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 s</w:t>
      </w:r>
      <w:r w:rsidR="00566830">
        <w:rPr>
          <w:rFonts w:hAnsi="Times New Roman" w:ascii="Times New Roman"/>
          <w:sz w:val="24"/>
          <w:szCs w:val="24"/>
          <w:lang w:val="pl-PL"/>
        </w:rPr>
        <w:t>iječnja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21276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 xml:space="preserve">.god.                                            </w:t>
      </w:r>
      <w:r w:rsidR="005E342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Stečajni upravitelj:</w:t>
      </w:r>
    </w:p>
    <w:p w:rsidRDefault="00203913" w:rsidR="00C61F72" w:rsidRPr="005F1ABE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</w:t>
      </w:r>
      <w:r w:rsidR="005E3422">
        <w:rPr>
          <w:lang w:val="pl-PL"/>
        </w:rPr>
        <w:t xml:space="preserve">  </w:t>
      </w:r>
      <w:r>
        <w:rPr>
          <w:lang w:val="pl-PL"/>
        </w:rPr>
        <w:t xml:space="preserve">          Milorad Zajkovski</w:t>
      </w:r>
    </w:p>
    <w:sectPr w:rsidSect="002801F5" w:rsidR="00C61F72" w:rsidRPr="005F1AB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02C" w:rsidP="00C13D8D" w:rsidR="003C502C">
      <w:pPr>
        <w:spacing w:after="0"/>
      </w:pPr>
      <w:r>
        <w:separator/>
      </w:r>
    </w:p>
  </w:endnote>
  <w:endnote w:id="0" w:type="continuationSeparator">
    <w:p w:rsidRDefault="003C502C" w:rsidP="00C13D8D" w:rsidR="003C50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02C" w:rsidP="00C13D8D" w:rsidR="003C502C">
      <w:pPr>
        <w:spacing w:after="0"/>
      </w:pPr>
      <w:r>
        <w:separator/>
      </w:r>
    </w:p>
  </w:footnote>
  <w:footnote w:id="0" w:type="continuationSeparator">
    <w:p w:rsidRDefault="003C502C" w:rsidP="00C13D8D" w:rsidR="003C502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7280838"/>
      <w:docPartObj>
        <w:docPartGallery w:val="Page Numbers (Top of Page)"/>
        <w:docPartUnique/>
      </w:docPartObj>
    </w:sdtPr>
    <w:sdtEndPr/>
    <w:sdtContent>
      <w:p w:rsidRDefault="00FF3282" w:rsidR="00865E85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865E85" w:rsidR="00865E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9132B"/>
    <w:multiLevelType w:val="hybridMultilevel"/>
    <w:tmpl w:val="CC740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E15A1F"/>
    <w:multiLevelType w:val="hybridMultilevel"/>
    <w:tmpl w:val="D9B6D6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5A3C11"/>
    <w:multiLevelType w:val="hybridMultilevel"/>
    <w:tmpl w:val="86C25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B682E"/>
    <w:multiLevelType w:val="hybridMultilevel"/>
    <w:tmpl w:val="A182A5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71E8"/>
    <w:rsid w:val="00011F2B"/>
    <w:rsid w:val="00017D3D"/>
    <w:rsid w:val="00065841"/>
    <w:rsid w:val="00081EA1"/>
    <w:rsid w:val="000A64E9"/>
    <w:rsid w:val="000B30D9"/>
    <w:rsid w:val="000C0D43"/>
    <w:rsid w:val="000C2722"/>
    <w:rsid w:val="000E6D3E"/>
    <w:rsid w:val="000F2AEE"/>
    <w:rsid w:val="000F534A"/>
    <w:rsid w:val="00103DC8"/>
    <w:rsid w:val="00125AEA"/>
    <w:rsid w:val="00142376"/>
    <w:rsid w:val="00143310"/>
    <w:rsid w:val="001546A8"/>
    <w:rsid w:val="00162162"/>
    <w:rsid w:val="00187279"/>
    <w:rsid w:val="00193F07"/>
    <w:rsid w:val="001C3101"/>
    <w:rsid w:val="001E4345"/>
    <w:rsid w:val="001F4C97"/>
    <w:rsid w:val="00203913"/>
    <w:rsid w:val="00206479"/>
    <w:rsid w:val="0021156B"/>
    <w:rsid w:val="002413C6"/>
    <w:rsid w:val="002465CC"/>
    <w:rsid w:val="00254561"/>
    <w:rsid w:val="002635E1"/>
    <w:rsid w:val="002643F3"/>
    <w:rsid w:val="0027091B"/>
    <w:rsid w:val="00273A5D"/>
    <w:rsid w:val="002801F5"/>
    <w:rsid w:val="00285C16"/>
    <w:rsid w:val="002904A6"/>
    <w:rsid w:val="002B2C95"/>
    <w:rsid w:val="002B5E1A"/>
    <w:rsid w:val="002D4805"/>
    <w:rsid w:val="003058A7"/>
    <w:rsid w:val="00317090"/>
    <w:rsid w:val="00324163"/>
    <w:rsid w:val="00326A80"/>
    <w:rsid w:val="00344DB2"/>
    <w:rsid w:val="003528E2"/>
    <w:rsid w:val="00355C28"/>
    <w:rsid w:val="00382AB0"/>
    <w:rsid w:val="003839AE"/>
    <w:rsid w:val="003A021F"/>
    <w:rsid w:val="003A406E"/>
    <w:rsid w:val="003C502C"/>
    <w:rsid w:val="003C7714"/>
    <w:rsid w:val="003D03B9"/>
    <w:rsid w:val="003E115B"/>
    <w:rsid w:val="00400CD6"/>
    <w:rsid w:val="00401267"/>
    <w:rsid w:val="00434E90"/>
    <w:rsid w:val="00447C71"/>
    <w:rsid w:val="00451402"/>
    <w:rsid w:val="00464070"/>
    <w:rsid w:val="00464BDA"/>
    <w:rsid w:val="004914EE"/>
    <w:rsid w:val="00493509"/>
    <w:rsid w:val="004B2DD0"/>
    <w:rsid w:val="00512A53"/>
    <w:rsid w:val="00512F0E"/>
    <w:rsid w:val="005162E9"/>
    <w:rsid w:val="005338EA"/>
    <w:rsid w:val="00543FEF"/>
    <w:rsid w:val="0056035E"/>
    <w:rsid w:val="00566830"/>
    <w:rsid w:val="00575CF6"/>
    <w:rsid w:val="00583E56"/>
    <w:rsid w:val="005A131D"/>
    <w:rsid w:val="005B429E"/>
    <w:rsid w:val="005D6F13"/>
    <w:rsid w:val="005E3422"/>
    <w:rsid w:val="005F1ABE"/>
    <w:rsid w:val="0063595F"/>
    <w:rsid w:val="0064266F"/>
    <w:rsid w:val="0064344C"/>
    <w:rsid w:val="0064657C"/>
    <w:rsid w:val="00652E3C"/>
    <w:rsid w:val="006A2DB5"/>
    <w:rsid w:val="006B5A9A"/>
    <w:rsid w:val="006C4C32"/>
    <w:rsid w:val="006E5EC5"/>
    <w:rsid w:val="006F4196"/>
    <w:rsid w:val="006F7CDE"/>
    <w:rsid w:val="00702EF4"/>
    <w:rsid w:val="00713143"/>
    <w:rsid w:val="00715965"/>
    <w:rsid w:val="00733625"/>
    <w:rsid w:val="00750E7F"/>
    <w:rsid w:val="00776938"/>
    <w:rsid w:val="0079074C"/>
    <w:rsid w:val="007B6E2B"/>
    <w:rsid w:val="007E1147"/>
    <w:rsid w:val="007F437E"/>
    <w:rsid w:val="007F6AC3"/>
    <w:rsid w:val="008061B7"/>
    <w:rsid w:val="00816C71"/>
    <w:rsid w:val="00821276"/>
    <w:rsid w:val="00826CC3"/>
    <w:rsid w:val="008512FB"/>
    <w:rsid w:val="00852D93"/>
    <w:rsid w:val="008545BC"/>
    <w:rsid w:val="00865E85"/>
    <w:rsid w:val="00867C03"/>
    <w:rsid w:val="008A57EC"/>
    <w:rsid w:val="008B1E60"/>
    <w:rsid w:val="008B2079"/>
    <w:rsid w:val="009044EC"/>
    <w:rsid w:val="0091124C"/>
    <w:rsid w:val="00914103"/>
    <w:rsid w:val="009324AC"/>
    <w:rsid w:val="00935545"/>
    <w:rsid w:val="00941BA4"/>
    <w:rsid w:val="00942FBD"/>
    <w:rsid w:val="0097673E"/>
    <w:rsid w:val="00983791"/>
    <w:rsid w:val="00986A2C"/>
    <w:rsid w:val="00986DE8"/>
    <w:rsid w:val="00990D78"/>
    <w:rsid w:val="0099346B"/>
    <w:rsid w:val="009B0C31"/>
    <w:rsid w:val="009C3F1D"/>
    <w:rsid w:val="00A0212C"/>
    <w:rsid w:val="00A02AF6"/>
    <w:rsid w:val="00A4099B"/>
    <w:rsid w:val="00A46603"/>
    <w:rsid w:val="00A52A7F"/>
    <w:rsid w:val="00A812DE"/>
    <w:rsid w:val="00AA4C39"/>
    <w:rsid w:val="00AD30CA"/>
    <w:rsid w:val="00AD49C6"/>
    <w:rsid w:val="00AD7378"/>
    <w:rsid w:val="00AF0101"/>
    <w:rsid w:val="00B11E1E"/>
    <w:rsid w:val="00B5188F"/>
    <w:rsid w:val="00B856A0"/>
    <w:rsid w:val="00B97767"/>
    <w:rsid w:val="00BA17A2"/>
    <w:rsid w:val="00BA6327"/>
    <w:rsid w:val="00BB73DE"/>
    <w:rsid w:val="00BC2AD5"/>
    <w:rsid w:val="00BD59DC"/>
    <w:rsid w:val="00BD779B"/>
    <w:rsid w:val="00BE7317"/>
    <w:rsid w:val="00BE7834"/>
    <w:rsid w:val="00C043BE"/>
    <w:rsid w:val="00C0621B"/>
    <w:rsid w:val="00C06D16"/>
    <w:rsid w:val="00C072C8"/>
    <w:rsid w:val="00C12E12"/>
    <w:rsid w:val="00C13D8D"/>
    <w:rsid w:val="00C4778A"/>
    <w:rsid w:val="00C5496D"/>
    <w:rsid w:val="00C61F72"/>
    <w:rsid w:val="00C704A4"/>
    <w:rsid w:val="00C70640"/>
    <w:rsid w:val="00C711FA"/>
    <w:rsid w:val="00C72892"/>
    <w:rsid w:val="00CD7CDE"/>
    <w:rsid w:val="00CE698C"/>
    <w:rsid w:val="00D15A4A"/>
    <w:rsid w:val="00D219FA"/>
    <w:rsid w:val="00D352C0"/>
    <w:rsid w:val="00D868A2"/>
    <w:rsid w:val="00D9723C"/>
    <w:rsid w:val="00DB0571"/>
    <w:rsid w:val="00DE1E8C"/>
    <w:rsid w:val="00DE4927"/>
    <w:rsid w:val="00E269CA"/>
    <w:rsid w:val="00E531DD"/>
    <w:rsid w:val="00E7707D"/>
    <w:rsid w:val="00EA6D59"/>
    <w:rsid w:val="00EB307D"/>
    <w:rsid w:val="00EB424D"/>
    <w:rsid w:val="00EC320E"/>
    <w:rsid w:val="00ED3C85"/>
    <w:rsid w:val="00ED43DD"/>
    <w:rsid w:val="00ED5AA1"/>
    <w:rsid w:val="00F04A30"/>
    <w:rsid w:val="00F24F45"/>
    <w:rsid w:val="00F3655D"/>
    <w:rsid w:val="00F6477A"/>
    <w:rsid w:val="00F92ECE"/>
    <w:rsid w:val="00FA199A"/>
    <w:rsid w:val="00FD4A61"/>
    <w:rsid w:val="00FE5572"/>
    <w:rsid w:val="00FE7548"/>
    <w:rsid w:val="00FF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4514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2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28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28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28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Header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Footer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11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04780-779D-4649-8D8A-9E0466928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537</properties:Words>
  <properties:Characters>3336</properties:Characters>
  <properties:Lines>198</properties:Lines>
  <properties:Paragraphs>90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2019-01-13T23:35:00Z</dcterms:created>
  <dc:creator>ADMINIBM</dc:creator>
  <cp:lastModifiedBy>Monika Grbac</cp:lastModifiedBy>
  <cp:lastPrinted>2019-01-15T02:30:00Z</cp:lastPrinted>
  <dcterms:modified xmlns:xsi="http://www.w3.org/2001/XMLSchema-instance" xsi:type="dcterms:W3CDTF">2019-01-23T06:13:00Z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St-1165/2013-54 / Podnesak - Završni račun (ZAVRŠNI RAČUN od 15.1.19..docx)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