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dfd2" w14:paraId="657dfd2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80714D">
        <w:rPr>
          <w:rFonts w:hAnsi="Times New Roman" w:ascii="Times New Roman"/>
        </w:rPr>
        <w:t>810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F875DC" w:rsidRPr="00F875DC">
        <w:rPr>
          <w:rFonts w:hAnsi="Times New Roman" w:ascii="Times New Roman"/>
          <w:szCs w:val="24"/>
          <w:lang w:val="hr-HR"/>
        </w:rPr>
        <w:t>BOĆARSKI KLUB HRVATSKIH VOJNIH INVALIDA DOMOVINSKOG RATA TREŠNJEVKA, Zagreb, Ozaljska 16, OIB: 67948980369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FF6704" w:rsidRPr="00FF6704">
        <w:rPr>
          <w:rFonts w:hAnsi="Times New Roman" w:ascii="Times New Roman"/>
          <w:szCs w:val="24"/>
          <w:lang w:val="hr-HR"/>
        </w:rPr>
        <w:t>21. prosinca 2018.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F875DC" w:rsidRPr="00F875DC">
        <w:rPr>
          <w:rFonts w:hAnsi="Times New Roman" w:ascii="Times New Roman"/>
          <w:szCs w:val="24"/>
          <w:lang w:val="hr-HR"/>
        </w:rPr>
        <w:t>BOĆARSKI KLUB HRVATSKIH VOJNIH INVALIDA DOMOVINSKOG RATA TREŠNJEVKA, Zagreb, Ozaljska 16, OIB: 67948980369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1C581C" w:rsidRPr="001C581C">
        <w:rPr>
          <w:rFonts w:hAnsi="Times New Roman" w:ascii="Times New Roman"/>
          <w:szCs w:val="24"/>
        </w:rPr>
        <w:t>21. prosinca 2018.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4379F">
        <w:rPr>
          <w:rFonts w:hAnsi="Times New Roman" w:ascii="Times New Roman"/>
          <w:szCs w:val="24"/>
        </w:rPr>
        <w:t>13</w:t>
      </w:r>
      <w:r w:rsidR="00D74676">
        <w:rPr>
          <w:rFonts w:hAnsi="Times New Roman" w:ascii="Times New Roman"/>
          <w:szCs w:val="24"/>
        </w:rPr>
        <w:t xml:space="preserve"> sati i </w:t>
      </w:r>
      <w:r w:rsidR="0074045D">
        <w:rPr>
          <w:rFonts w:hAnsi="Times New Roman" w:ascii="Times New Roman"/>
          <w:szCs w:val="24"/>
        </w:rPr>
        <w:t>0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8F0AAE" w:rsidRPr="008F0AAE">
        <w:rPr>
          <w:rFonts w:hAnsi="Times New Roman" w:ascii="Times New Roman"/>
          <w:szCs w:val="24"/>
          <w:lang w:val="hr-HR"/>
        </w:rPr>
        <w:t>Damir Katić, OIB: 77039325465, iz Zagreba, Drniška 22.</w:t>
      </w:r>
    </w:p>
    <w:p w:rsidRDefault="008F0AAE" w:rsidP="001238DB" w:rsidR="008F0AAE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F875DC" w:rsidRPr="00F875DC">
        <w:rPr>
          <w:rFonts w:hAnsi="Times New Roman" w:ascii="Times New Roman"/>
          <w:szCs w:val="24"/>
        </w:rPr>
        <w:t>BOĆARSKI KLUB HRVATSKIH VOJNIH INVALIDA DOMOVINSKOG RATA TREŠNJEVKA, Zagreb, Ozaljska 16, OIB: 67948980369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F875DC" w:rsidRPr="00F875DC">
        <w:rPr>
          <w:rFonts w:hAnsi="Times New Roman" w:ascii="Times New Roman"/>
          <w:szCs w:val="24"/>
        </w:rPr>
        <w:t>BOĆARSKI KLUB HRVATSKIH VOJNIH INVALIDA DOMOVINSKOG RATA TREŠNJEVKA, Zagreb, Ozaljska 16, OIB: 67948980369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će se brisati iz registra</w:t>
      </w:r>
      <w:r w:rsidR="00F875DC">
        <w:rPr>
          <w:rFonts w:hAnsi="Times New Roman" w:ascii="Times New Roman"/>
          <w:szCs w:val="24"/>
        </w:rPr>
        <w:t xml:space="preserve"> udruga</w:t>
      </w:r>
      <w:r w:rsidR="00D74676">
        <w:rPr>
          <w:rFonts w:hAnsi="Times New Roman" w:ascii="Times New Roman"/>
          <w:szCs w:val="24"/>
        </w:rPr>
        <w:t>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2505E9">
        <w:rPr>
          <w:rFonts w:hAnsi="Times New Roman" w:ascii="Times New Roman"/>
          <w:szCs w:val="24"/>
          <w:lang w:val="hr-HR"/>
        </w:rPr>
        <w:t>15. svibnja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875DC" w:rsidP="00FA5BD9" w:rsidR="00F875DC">
      <w:pPr>
        <w:jc w:val="both"/>
        <w:rPr>
          <w:rFonts w:hAnsi="Times New Roman" w:ascii="Times New Roman"/>
          <w:szCs w:val="24"/>
          <w:lang w:val="hr-HR"/>
        </w:rPr>
      </w:pPr>
    </w:p>
    <w:p w:rsidRDefault="00F875DC" w:rsidP="00FA5BD9" w:rsidR="00F875DC">
      <w:pPr>
        <w:jc w:val="both"/>
        <w:rPr>
          <w:rFonts w:hAnsi="Times New Roman" w:ascii="Times New Roman"/>
          <w:szCs w:val="24"/>
          <w:lang w:val="hr-HR"/>
        </w:rPr>
      </w:pPr>
    </w:p>
    <w:p w:rsidRDefault="00F875DC" w:rsidP="00FA5BD9" w:rsidR="00F875DC">
      <w:pPr>
        <w:jc w:val="both"/>
        <w:rPr>
          <w:rFonts w:hAnsi="Times New Roman" w:ascii="Times New Roman"/>
          <w:szCs w:val="24"/>
          <w:lang w:val="hr-HR"/>
        </w:rPr>
      </w:pPr>
    </w:p>
    <w:p w:rsidRDefault="00F875DC" w:rsidP="00FA5BD9" w:rsidR="00F875DC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2505E9">
        <w:rPr>
          <w:rFonts w:hAnsi="Times New Roman" w:ascii="Times New Roman"/>
          <w:lang w:val="hr-HR"/>
        </w:rPr>
        <w:t xml:space="preserve">  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80714D">
        <w:rPr>
          <w:rFonts w:hAnsi="Times New Roman" w:ascii="Times New Roman"/>
        </w:rPr>
        <w:t>810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F6704" w:rsidRPr="00FF6704">
        <w:rPr>
          <w:rFonts w:hAnsi="Times New Roman" w:ascii="Times New Roman"/>
          <w:szCs w:val="24"/>
          <w:lang w:val="hr-HR"/>
        </w:rPr>
        <w:t>21. prosinca 2018.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C327B0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C327B0">
        <w:rPr>
          <w:rFonts w:hAnsi="Times New Roman" w:ascii="Times New Roman"/>
          <w:lang w:val="hr-HR"/>
        </w:rPr>
        <w:t xml:space="preserve">, </w:t>
      </w:r>
      <w:proofErr w:type="spellStart"/>
      <w:r w:rsidR="00C327B0">
        <w:rPr>
          <w:rFonts w:hAnsi="Times New Roman" w:ascii="Times New Roman"/>
          <w:szCs w:val="24"/>
        </w:rPr>
        <w:t>v.r</w:t>
      </w:r>
      <w:proofErr w:type="spellEnd"/>
      <w:r w:rsidR="00C327B0">
        <w:rPr>
          <w:rFonts w:hAnsi="Times New Roman" w:ascii="Times New Roman"/>
          <w:szCs w:val="24"/>
        </w:rPr>
        <w:t xml:space="preserve">. </w:t>
      </w:r>
    </w:p>
    <w:p w:rsidRDefault="00C327B0" w:rsidP="00FA1325" w:rsidR="00C327B0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C327B0" w:rsidP="00FA1325" w:rsidR="00C327B0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C327B0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sectPr w:rsidSect="00BC3220" w:rsidR="00FA5BD9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C581C"/>
    <w:rsid w:val="001D0220"/>
    <w:rsid w:val="001D693A"/>
    <w:rsid w:val="001E3342"/>
    <w:rsid w:val="001F1C05"/>
    <w:rsid w:val="001F2D56"/>
    <w:rsid w:val="00202010"/>
    <w:rsid w:val="002231D2"/>
    <w:rsid w:val="00233660"/>
    <w:rsid w:val="00247ADF"/>
    <w:rsid w:val="002505E9"/>
    <w:rsid w:val="00250662"/>
    <w:rsid w:val="002556A5"/>
    <w:rsid w:val="002577F2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68BD"/>
    <w:rsid w:val="00340A2B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17182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0782D"/>
    <w:rsid w:val="005418F8"/>
    <w:rsid w:val="00543513"/>
    <w:rsid w:val="00546F8A"/>
    <w:rsid w:val="00551BFB"/>
    <w:rsid w:val="0055624C"/>
    <w:rsid w:val="005909D6"/>
    <w:rsid w:val="005B253A"/>
    <w:rsid w:val="005B412B"/>
    <w:rsid w:val="005B7177"/>
    <w:rsid w:val="005C25A3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6E5646"/>
    <w:rsid w:val="007122B2"/>
    <w:rsid w:val="00716FE0"/>
    <w:rsid w:val="00720DA8"/>
    <w:rsid w:val="007372C4"/>
    <w:rsid w:val="0074045D"/>
    <w:rsid w:val="007526B7"/>
    <w:rsid w:val="00765145"/>
    <w:rsid w:val="007667CD"/>
    <w:rsid w:val="00770489"/>
    <w:rsid w:val="00797F7B"/>
    <w:rsid w:val="007B1307"/>
    <w:rsid w:val="007C2699"/>
    <w:rsid w:val="007D313A"/>
    <w:rsid w:val="007E58E0"/>
    <w:rsid w:val="007F0152"/>
    <w:rsid w:val="007F330A"/>
    <w:rsid w:val="007F7025"/>
    <w:rsid w:val="0080714D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8F0AAE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56EC7"/>
    <w:rsid w:val="00966126"/>
    <w:rsid w:val="009A0535"/>
    <w:rsid w:val="009B741D"/>
    <w:rsid w:val="009F79B1"/>
    <w:rsid w:val="00A07AC2"/>
    <w:rsid w:val="00A10FE9"/>
    <w:rsid w:val="00A15206"/>
    <w:rsid w:val="00A157ED"/>
    <w:rsid w:val="00A4329A"/>
    <w:rsid w:val="00A53228"/>
    <w:rsid w:val="00A57C27"/>
    <w:rsid w:val="00A74195"/>
    <w:rsid w:val="00AA4C98"/>
    <w:rsid w:val="00AB18D6"/>
    <w:rsid w:val="00AE4538"/>
    <w:rsid w:val="00AE518C"/>
    <w:rsid w:val="00AF31AD"/>
    <w:rsid w:val="00B255B8"/>
    <w:rsid w:val="00B341EA"/>
    <w:rsid w:val="00B3509A"/>
    <w:rsid w:val="00B4379F"/>
    <w:rsid w:val="00B77A39"/>
    <w:rsid w:val="00B81865"/>
    <w:rsid w:val="00BA6530"/>
    <w:rsid w:val="00BB5533"/>
    <w:rsid w:val="00BC1C2C"/>
    <w:rsid w:val="00BC3220"/>
    <w:rsid w:val="00C23D91"/>
    <w:rsid w:val="00C327B0"/>
    <w:rsid w:val="00C4598C"/>
    <w:rsid w:val="00CA316C"/>
    <w:rsid w:val="00CA427E"/>
    <w:rsid w:val="00CB3231"/>
    <w:rsid w:val="00CB37A9"/>
    <w:rsid w:val="00CC0837"/>
    <w:rsid w:val="00CC16CD"/>
    <w:rsid w:val="00CC3465"/>
    <w:rsid w:val="00CC6152"/>
    <w:rsid w:val="00CD4234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417C"/>
    <w:rsid w:val="00D958A2"/>
    <w:rsid w:val="00DC6346"/>
    <w:rsid w:val="00DC64E9"/>
    <w:rsid w:val="00E15AB3"/>
    <w:rsid w:val="00E16694"/>
    <w:rsid w:val="00E27A30"/>
    <w:rsid w:val="00E55F39"/>
    <w:rsid w:val="00E60A1D"/>
    <w:rsid w:val="00E63185"/>
    <w:rsid w:val="00E70548"/>
    <w:rsid w:val="00E832F1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875DC"/>
    <w:rsid w:val="00F91209"/>
    <w:rsid w:val="00FA5BD9"/>
    <w:rsid w:val="00FB3262"/>
    <w:rsid w:val="00FB3525"/>
    <w:rsid w:val="00FB7730"/>
    <w:rsid w:val="00FC7F28"/>
    <w:rsid w:val="00FD3180"/>
    <w:rsid w:val="00FE5DB0"/>
    <w:rsid w:val="00FF6704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St-810/2018</izvorni_sadrzaj>
    <derivirana_varijabla naziv="DomainObject.Predmet.OznakaBroj_1">St-810/2018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HRVATSKH VOJNIH INVALIDA DOMOVINSKOG RATA TREŠNJEVKA</izvorni_sadrzaj>
    <derivirana_varijabla naziv="DomainObject.Predmet.ProtustrankaFormated_1">  BOĆARSKI KLUB HRVATSKH VOJNIH INVALIDA DOMOVINSKOG RATA TREŠNJEVKA</derivirana_varijabla>
  </DomainObject.Predmet.ProtustrankaFormated>
  <DomainObject.Predmet.ProtustrankaFormatedOIB>
    <izvorni_sadrzaj>  BOĆARSKI KLUB HRVATSKH VOJNIH INVALIDA DOMOVINSKOG RATA TREŠNJEVKA, OIB 67948980369</izvorni_sadrzaj>
    <derivirana_varijabla naziv="DomainObject.Predmet.ProtustrankaFormatedOIB_1">  BOĆARSKI KLUB HRVATSKH VOJNIH INVALIDA DOMOVINSKOG RATA TREŠNJEVKA, OIB 67948980369</derivirana_varijabla>
  </DomainObject.Predmet.ProtustrankaFormatedOIB>
  <DomainObject.Predmet.ProtustrankaFormatedWithAdress>
    <izvorni_sadrzaj> BOĆARSKI KLUB HRVATSKH VOJNIH INVALIDA DOMOVINSKOG RATA TREŠNJEVKA, Ozaljska 16, 10000 Zagreb</izvorni_sadrzaj>
    <derivirana_varijabla naziv="DomainObject.Predmet.ProtustrankaFormatedWithAdress_1"> BOĆARSKI KLUB HRVATSKH VOJNIH INVALIDA DOMOVINSKOG RATA TREŠNJEVKA, Ozaljska 16, 10000 Zagreb</derivirana_varijabla>
  </DomainObject.Predmet.ProtustrankaFormatedWithAdress>
  <DomainObject.Predmet.ProtustrankaFormatedWithAdressOIB>
    <izvorni_sadrzaj> BOĆARSKI KLUB HRVATSKH VOJNIH INVALIDA DOMOVINSKOG RATA TREŠNJEVKA, OIB 67948980369, Ozaljska 16, 10000 Zagreb</izvorni_sadrzaj>
    <derivirana_varijabla naziv="DomainObject.Predmet.ProtustrankaFormatedWithAdressOIB_1"> BOĆARSKI KLUB HRVATSKH VOJNIH INVALIDA DOMOVINSKOG RATA TREŠNJEVKA, OIB 67948980369, Ozaljska 16, 10000 Zagreb</derivirana_varijabla>
  </DomainObject.Predmet.ProtustrankaFormatedWithAdressOIB>
  <DomainObject.Predmet.ProtustrankaWithAdress>
    <izvorni_sadrzaj>BOĆARSKI KLUB HRVATSKH VOJNIH INVALIDA DOMOVINSKOG RATA TREŠNJEVKA Ozaljska 16, 10000 Zagreb</izvorni_sadrzaj>
    <derivirana_varijabla naziv="DomainObject.Predmet.ProtustrankaWithAdress_1">BOĆARSKI KLUB HRVATSKH VOJNIH INVALIDA DOMOVINSKOG RATA TREŠNJEVKA Ozaljska 16, 10000 Zagreb</derivirana_varijabla>
  </DomainObject.Predmet.ProtustrankaWithAdress>
  <DomainObject.Predmet.ProtustrankaWithAdressOIB>
    <izvorni_sadrzaj>BOĆARSKI KLUB HRVATSKH VOJNIH INVALIDA DOMOVINSKOG RATA TREŠNJEVKA, OIB 67948980369, Ozaljska 16, 10000 Zagreb</izvorni_sadrzaj>
    <derivirana_varijabla naziv="DomainObject.Predmet.ProtustrankaWithAdressOIB_1">BOĆARSKI KLUB HRVATSKH VOJNIH INVALIDA DOMOVINSKOG RATA TREŠNJEVKA, OIB 67948980369, Ozaljska 16, 10000 Zagreb</derivirana_varijabla>
  </DomainObject.Predmet.ProtustrankaWithAdressOIB>
  <DomainObject.Predmet.ProtustrankaNazivFormated>
    <izvorni_sadrzaj>BOĆARSKI KLUB HRVATSKH VOJNIH INVALIDA DOMOVINSKOG RATA TREŠNJEVKA</izvorni_sadrzaj>
    <derivirana_varijabla naziv="DomainObject.Predmet.ProtustrankaNazivFormated_1">BOĆARSKI KLUB HRVATSKH VOJNIH INVALIDA DOMOVINSKOG RATA TREŠNJEVKA</derivirana_varijabla>
  </DomainObject.Predmet.ProtustrankaNazivFormated>
  <DomainObject.Predmet.ProtustrankaNazivFormatedOIB>
    <izvorni_sadrzaj>BOĆARSKI KLUB HRVATSKH VOJNIH INVALIDA DOMOVINSKOG RATA TREŠNJEVKA, OIB 67948980369</izvorni_sadrzaj>
    <derivirana_varijabla naziv="DomainObject.Predmet.ProtustrankaNazivFormatedOIB_1">BOĆARSKI KLUB HRVATSKH VOJNIH INVALIDA DOMOVINSKOG RATA TREŠNJEVKA, OIB 67948980369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BOĆARSKI KLUB HRVATSKH VOJNIH INVALIDA DOMOVINSKOG RATA TREŠNJEVKA</item>
    </izvorni_sadrzaj>
    <derivirana_varijabla naziv="DomainObject.Predmet.ProtuStrankaListFormated_1">
      <item>BOĆARSKI KLUB HRVATSKH VOJNIH INVALIDA DOMOVINSKOG RATA TREŠNJEVKA</item>
    </derivirana_varijabla>
  </DomainObject.Predmet.ProtuStrankaListFormated>
  <DomainObject.Predmet.ProtuStrankaListFormatedOIB>
    <izvorni_sadrzaj>
      <item>BOĆARSKI KLUB HRVATSKH VOJNIH INVALIDA DOMOVINSKOG RATA TREŠNJEVKA, OIB 67948980369</item>
    </izvorni_sadrzaj>
    <derivirana_varijabla naziv="DomainObject.Predmet.ProtuStrankaListFormatedOIB_1">
      <item>BOĆARSKI KLUB HRVATSKH VOJNIH INVALIDA DOMOVINSKOG RATA TREŠNJEVKA, OIB 67948980369</item>
    </derivirana_varijabla>
  </DomainObject.Predmet.ProtuStrankaListFormatedOIB>
  <DomainObject.Predmet.ProtuStrankaListFormatedWithAdress>
    <izvorni_sadrzaj>
      <item>BOĆARSKI KLUB HRVATSKH VOJNIH INVALIDA DOMOVINSKOG RATA TREŠNJEVKA, Ozaljska 16, 10000 Zagreb</item>
    </izvorni_sadrzaj>
    <derivirana_varijabla naziv="DomainObject.Predmet.ProtuStrankaListFormatedWithAdress_1">
      <item>BOĆARSKI KLUB HRVATSKH VOJNIH INVALIDA DOMOVINSKOG RATA TREŠNJEVKA, Ozaljska 16, 10000 Zagreb</item>
    </derivirana_varijabla>
  </DomainObject.Predmet.ProtuStrankaListFormatedWithAdress>
  <DomainObject.Predmet.ProtuStrankaListFormatedWithAdressOIB>
    <izvorni_sadrzaj>
      <item>BOĆARSKI KLUB HRVATSKH VOJNIH INVALIDA DOMOVINSKOG RATA TREŠNJEVKA, OIB 67948980369, Ozaljska 16, 10000 Zagreb</item>
    </izvorni_sadrzaj>
    <derivirana_varijabla naziv="DomainObject.Predmet.ProtuStrankaListFormatedWithAdressOIB_1">
      <item>BOĆARSKI KLUB HRVATSKH VOJNIH INVALIDA DOMOVINSKOG RATA TREŠNJEVKA, OIB 67948980369, Ozaljska 16, 10000 Zagreb</item>
    </derivirana_varijabla>
  </DomainObject.Predmet.ProtuStrankaListFormatedWithAdressOIB>
  <DomainObject.Predmet.ProtuStrankaListNazivFormated>
    <izvorni_sadrzaj>
      <item>BOĆARSKI KLUB HRVATSKH VOJNIH INVALIDA DOMOVINSKOG RATA TREŠNJEVKA</item>
    </izvorni_sadrzaj>
    <derivirana_varijabla naziv="DomainObject.Predmet.ProtuStrankaListNazivFormated_1">
      <item>BOĆARSKI KLUB HRVATSKH VOJNIH INVALIDA DOMOVINSKOG RATA TREŠNJEVKA</item>
    </derivirana_varijabla>
  </DomainObject.Predmet.ProtuStrankaListNazivFormated>
  <DomainObject.Predmet.ProtuStrankaListNazivFormatedOIB>
    <izvorni_sadrzaj>
      <item>BOĆARSKI KLUB HRVATSKH VOJNIH INVALIDA DOMOVINSKOG RATA TREŠNJEVKA, OIB 67948980369</item>
    </izvorni_sadrzaj>
    <derivirana_varijabla naziv="DomainObject.Predmet.ProtuStrankaListNazivFormatedOIB_1">
      <item>BOĆARSKI KLUB HRVATSKH VOJNIH INVALIDA DOMOVINSKOG RATA TREŠNJEVKA, OIB 67948980369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BOĆARSKI KLUB HRVATSKH VOJNIH INVALIDA DOMOVINSKOG RATA TREŠNJEVKA</izvorni_sadrzaj>
    <derivirana_varijabla naziv="DomainObject.Predmet.ProtustrankaIDrugi_1">BOĆARSKI KLUB HRVATSKH VOJNIH INVALIDA DOMOVINSKOG RATA TREŠNJEVKA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BOĆARSKI KLUB HRVATSKH VOJNIH INVALIDA DOMOVINSKOG RATA TREŠNJEVKA, OIB 67948980369, Ozaljska 16, 10000 Zagreb</izvorni_sadrzaj>
    <derivirana_varijabla naziv="DomainObject.Predmet.ProtustrankaIDrugiAdressOIB_1">BOĆARSKI KLUB HRVATSKH VOJNIH INVALIDA DOMOVINSKOG RATA TREŠNJEVKA, OIB 67948980369, Ozaljska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BOĆARSKI KLUB HRVATSKH VOJNIH INVALIDA DOMOVINSKOG RATA TREŠNJEVKA</item>
    </izvorni_sadrzaj>
    <derivirana_varijabla naziv="DomainObject.Predmet.SudioniciListNaziv_1">
      <item>FINA Regionalni centar Zagreb</item>
      <item>BOĆARSKI KLUB HRVATSKH VOJNIH INVALIDA DOMOVINSKOG RATA TREŠNJEVKA</item>
    </derivirana_varijabla>
  </DomainObject.Predmet.SudioniciListNaziv>
  <DomainObject.Predmet.SudioniciListAdressOIB>
    <izvorni_sadrzaj>
      <item>FINA Regionalni centar Zagreb, OIB 85821130368, Trg svibanjskih žrtava 1995. 1,10000 Zagreb</item>
      <item>BOĆARSKI KLUB HRVATSKH VOJNIH INVALIDA DOMOVINSKOG RATA TREŠNJEVKA, OIB 67948980369, Ozaljska 16,10000 Zagreb</item>
    </izvorni_sadrzaj>
    <derivirana_varijabla naziv="DomainObject.Predmet.SudioniciListAdressOIB_1">
      <item>FINA Regionalni centar Zagreb, OIB 85821130368, Trg svibanjskih žrtava 1995. 1,10000 Zagreb</item>
      <item>BOĆARSKI KLUB HRVATSKH VOJNIH INVALIDA DOMOVINSKOG RATA TREŠNJEVKA, OIB 67948980369, Ozaljska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67948980369</item>
    </izvorni_sadrzaj>
    <derivirana_varijabla naziv="DomainObject.Predmet.SudioniciListNazivOIB_1">
      <item>, OIB 85821130368</item>
      <item>, OIB 67948980369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C8A89-B6F4-449E-82BE-5434611A8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2267</properties:Characters>
  <properties:Lines>83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2018-08-24T09:01:00Z</dcterms:created>
  <dc:creator>Mirna Panjan</dc:creator>
  <cp:lastModifiedBy>Marina Radaković</cp:lastModifiedBy>
  <cp:lastPrinted>2018-08-24T09:01:00Z</cp:lastPrinted>
  <dcterms:modified xmlns:xsi="http://www.w3.org/2001/XMLSchema-instance" xsi:type="dcterms:W3CDTF">2018-12-21T10:50:00Z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(St-810-2018.docx)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