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59a8" w14:paraId="f4359a8" w:rsidRDefault="000659FF" w:rsidP="000659FF" w:rsidR="000659FF">
      <w:pPr>
        <w:ind w:firstLine="708"/>
        <w15:collapsed w:val="false"/>
      </w:pPr>
      <w:bookmarkStart w:name="_GoBack" w:id="0"/>
      <w:bookmarkEnd w:id="0"/>
      <w:r>
        <w:t xml:space="preserve">Trgovački sud u Pazinu, po višoj sudskoj savjetnici </w:t>
      </w:r>
      <w:proofErr w:type="spellStart"/>
      <w:r>
        <w:t>Marleni</w:t>
      </w:r>
      <w:proofErr w:type="spellEnd"/>
      <w:r>
        <w:t xml:space="preserve"> Pamić Ćus, povodom zahtjeva Financijske agencije, OIB 85821130368, Regionalnog centra Rijeka, Podružnice Pula, Pula, </w:t>
      </w:r>
      <w:proofErr w:type="spellStart"/>
      <w:r>
        <w:t>Giardini</w:t>
      </w:r>
      <w:proofErr w:type="spellEnd"/>
      <w:r>
        <w:t xml:space="preserve"> 5, za provedbu skraćenog stečajnog postupka nad pravnom osobom (dužnikom) </w:t>
      </w:r>
      <w:r w:rsidR="009B5129">
        <w:t>S.</w:t>
      </w:r>
      <w:r w:rsidR="00D46AD0">
        <w:t xml:space="preserve"> </w:t>
      </w:r>
      <w:r w:rsidR="009B5129">
        <w:t>I.</w:t>
      </w:r>
      <w:r w:rsidR="00D46AD0">
        <w:t xml:space="preserve"> </w:t>
      </w:r>
      <w:r w:rsidR="009B5129">
        <w:t>U. GRUPA</w:t>
      </w:r>
      <w:r>
        <w:t xml:space="preserve"> d. o. o. </w:t>
      </w:r>
      <w:proofErr w:type="spellStart"/>
      <w:r w:rsidR="009B5129">
        <w:t>Banjole</w:t>
      </w:r>
      <w:proofErr w:type="spellEnd"/>
      <w:r>
        <w:t xml:space="preserve">, </w:t>
      </w:r>
      <w:proofErr w:type="spellStart"/>
      <w:r w:rsidR="00D46AD0">
        <w:t>Volme</w:t>
      </w:r>
      <w:proofErr w:type="spellEnd"/>
      <w:r w:rsidR="00D46AD0">
        <w:t xml:space="preserve"> 161</w:t>
      </w:r>
      <w:r>
        <w:t xml:space="preserve">, OIB </w:t>
      </w:r>
      <w:r w:rsidR="00D46AD0" w:rsidRPr="00D46AD0">
        <w:t>25029085938</w:t>
      </w:r>
      <w:r>
        <w:t xml:space="preserve">, MBS </w:t>
      </w:r>
      <w:r w:rsidR="00D46AD0" w:rsidRPr="00D46AD0">
        <w:t>130023338</w:t>
      </w:r>
      <w:r>
        <w:t xml:space="preserve">, nakon izvršenog uvida u sudski registar, sukladno čl. 428. i 430. Stečajnog zakona (Narodne novine br. 71/15, nadalje SZ), </w:t>
      </w:r>
      <w:r w:rsidR="00D46AD0">
        <w:t>8</w:t>
      </w:r>
      <w:r>
        <w:t xml:space="preserve">. </w:t>
      </w:r>
      <w:r w:rsidR="002077F1">
        <w:t>studen</w:t>
      </w:r>
      <w:r w:rsidR="00DA68C1">
        <w:t>og</w:t>
      </w:r>
      <w:r>
        <w:t xml:space="preserve"> 2017. objavljuje sljedeći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  <w:rPr>
          <w:lang w:eastAsia="en-US"/>
        </w:rPr>
      </w:pPr>
      <w:r>
        <w:t>O G L A S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 xml:space="preserve">I. Dužnik </w:t>
      </w:r>
      <w:r w:rsidR="00D46AD0">
        <w:t xml:space="preserve">S. I. U. GRUPA d. o. o. </w:t>
      </w:r>
      <w:proofErr w:type="spellStart"/>
      <w:r w:rsidR="00D46AD0">
        <w:t>Banjole</w:t>
      </w:r>
      <w:proofErr w:type="spellEnd"/>
      <w:r w:rsidR="00D46AD0">
        <w:t xml:space="preserve">, </w:t>
      </w:r>
      <w:proofErr w:type="spellStart"/>
      <w:r w:rsidR="00D46AD0">
        <w:t>Volme</w:t>
      </w:r>
      <w:proofErr w:type="spellEnd"/>
      <w:r w:rsidR="00D46AD0">
        <w:t xml:space="preserve"> 161, OIB </w:t>
      </w:r>
      <w:r w:rsidR="00D46AD0" w:rsidRPr="00D46AD0">
        <w:t>25029085938</w:t>
      </w:r>
      <w:r w:rsidR="00D46AD0">
        <w:t xml:space="preserve">, MBS </w:t>
      </w:r>
      <w:r w:rsidR="00D46AD0" w:rsidRPr="00D46AD0">
        <w:t>130023338</w:t>
      </w:r>
      <w:r>
        <w:t xml:space="preserve">, je pravna osoba koja nema zaposlenih, koja je na dan </w:t>
      </w:r>
      <w:r w:rsidR="00D46AD0">
        <w:t>31</w:t>
      </w:r>
      <w:r>
        <w:t>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 xml:space="preserve">II. Utvrđuje se da je ukupni iznos duga evidentiranog na temelju neizvršenih osnova za plaćanje dužnika na dan </w:t>
      </w:r>
      <w:r w:rsidR="00D46AD0">
        <w:t>31</w:t>
      </w:r>
      <w:r>
        <w:t xml:space="preserve">. listopada 2017. iznosio </w:t>
      </w:r>
      <w:r w:rsidR="00D46AD0">
        <w:t>5.781,13</w:t>
      </w:r>
      <w:r>
        <w:t xml:space="preserve"> kn.</w:t>
      </w:r>
    </w:p>
    <w:p w:rsidRDefault="000659FF" w:rsidP="000659FF" w:rsidR="000659FF"/>
    <w:p w:rsidRDefault="000659FF" w:rsidP="000659FF" w:rsidR="000659FF">
      <w:pPr>
        <w:ind w:firstLine="708"/>
      </w:pPr>
      <w:r>
        <w:t>III. 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46AD0">
        <w:t>595</w:t>
      </w:r>
      <w:r>
        <w:t>-2017, i da u istom roku uplate na depozit ovog suda broj HR 4323900011300029763, poziv na broj 020-</w:t>
      </w:r>
      <w:r w:rsidR="00D46AD0">
        <w:t>595</w:t>
      </w:r>
      <w:r>
        <w:t>-17 dodatni iznos predujma u visini od 10.000,00 kn (deset tisuća kuna)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>V. Ako osoba ovlaštena za zastupanje dužnika po zakonu u roku od 15 dana od objave ovog oglasa na mrežnoj stranici e-Oglasna ploča sudova ne podnese javnobilježnički ovjerovljen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</w:pPr>
      <w:r>
        <w:t xml:space="preserve">U Pazinu </w:t>
      </w:r>
      <w:r w:rsidR="00D46AD0">
        <w:t>8</w:t>
      </w:r>
      <w:r>
        <w:t xml:space="preserve">. </w:t>
      </w:r>
      <w:r w:rsidR="00DA68C1">
        <w:t>studenog</w:t>
      </w:r>
      <w:r>
        <w:t xml:space="preserve"> 2017.</w:t>
      </w:r>
    </w:p>
    <w:p w:rsidRDefault="000659FF" w:rsidP="000659FF" w:rsidR="000659FF">
      <w:pPr>
        <w:ind w:firstLine="708" w:left="4956"/>
        <w:jc w:val="center"/>
      </w:pPr>
      <w:r>
        <w:t>Viša sudska savjetnica</w:t>
      </w:r>
    </w:p>
    <w:p w:rsidRDefault="000659FF" w:rsidP="000659FF" w:rsidR="000659FF">
      <w:pPr>
        <w:ind w:firstLine="708" w:left="4956"/>
        <w:jc w:val="center"/>
      </w:pPr>
      <w:r>
        <w:t>Marlena Pamić Ćus</w:t>
      </w:r>
    </w:p>
    <w:p w:rsidRDefault="000659FF" w:rsidP="000659FF" w:rsidR="000659FF">
      <w:r>
        <w:t>DNA:</w:t>
      </w:r>
    </w:p>
    <w:p w:rsidRDefault="000659FF" w:rsidR="00002075">
      <w:r>
        <w:t>- mrežna stranica e-Oglasna ploča sudova (45 dana).</w:t>
      </w:r>
    </w:p>
    <w:sectPr w:rsidSect="00710D92" w:rsidR="0000207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  <w:t>2</w:t>
    </w:r>
    <w:r>
      <w:tab/>
      <w:t>3 St-489/2017-4</w:t>
    </w:r>
  </w:p>
  <w:p w:rsidRDefault="00855E24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  <w:t>3 St-</w:t>
    </w:r>
    <w:r w:rsidR="009B5129">
      <w:t>595/2017-3</w:t>
    </w:r>
  </w:p>
  <w:p w:rsidRDefault="00855E24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0659FF"/>
    <w:rsid w:val="002077F1"/>
    <w:rsid w:val="0034360A"/>
    <w:rsid w:val="00447828"/>
    <w:rsid w:val="0077471B"/>
    <w:rsid w:val="00855E24"/>
    <w:rsid w:val="009B5129"/>
    <w:rsid w:val="00AE2547"/>
    <w:rsid w:val="00B46C51"/>
    <w:rsid w:val="00B70CC7"/>
    <w:rsid w:val="00D46AD0"/>
    <w:rsid w:val="00DA68C1"/>
    <w:rsid w:val="00DF47E7"/>
    <w:rsid w:val="00E2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S.I.U. GRUPA d.o.o. BANJOLE</izvorni_sadrzaj>
    <derivirana_varijabla naziv="DomainObject.Predmet.ProtustrankaFormated_1">  S.I.U. GRUPA d.o.o. BANJOLE</derivirana_varijabla>
  </DomainObject.Predmet.ProtustrankaFormated>
  <DomainObject.Predmet.ProtustrankaFormatedOIB>
    <izvorni_sadrzaj>  S.I.U. GRUPA d.o.o. BANJOLE, OIB 25029085938</izvorni_sadrzaj>
    <derivirana_varijabla naziv="DomainObject.Predmet.ProtustrankaFormatedOIB_1">  S.I.U. GRUPA d.o.o. BANJOLE, OIB 25029085938</derivirana_varijabla>
  </DomainObject.Predmet.ProtustrankaFormatedOIB>
  <DomainObject.Predmet.ProtustrankaFormatedWithAdress>
    <izvorni_sadrzaj> S.I.U. GRUPA d.o.o. BANJOLE, Volme 161, 52100 Banjole</izvorni_sadrzaj>
    <derivirana_varijabla naziv="DomainObject.Predmet.ProtustrankaFormatedWithAdress_1"> S.I.U. GRUPA d.o.o. BANJOLE, Volme 161, 52100 Banjole</derivirana_varijabla>
  </DomainObject.Predmet.ProtustrankaFormatedWithAdress>
  <DomainObject.Predmet.ProtustrankaFormatedWithAdressOIB>
    <izvorni_sadrzaj> S.I.U. GRUPA d.o.o. BANJOLE, OIB 25029085938, Volme 161, 52100 Banjole</izvorni_sadrzaj>
    <derivirana_varijabla naziv="DomainObject.Predmet.ProtustrankaFormatedWithAdressOIB_1"> S.I.U. GRUPA d.o.o. BANJOLE, OIB 25029085938, Volme 161, 52100 Banjole</derivirana_varijabla>
  </DomainObject.Predmet.ProtustrankaFormatedWithAdressOIB>
  <DomainObject.Predmet.ProtustrankaWithAdress>
    <izvorni_sadrzaj>S.I.U. GRUPA d.o.o. BANJOLE Volme 161, 52100 Banjole</izvorni_sadrzaj>
    <derivirana_varijabla naziv="DomainObject.Predmet.ProtustrankaWithAdress_1">S.I.U. GRUPA d.o.o. BANJOLE Volme 161, 52100 Banjole</derivirana_varijabla>
  </DomainObject.Predmet.ProtustrankaWithAdress>
  <DomainObject.Predmet.ProtustrankaWithAdressOIB>
    <izvorni_sadrzaj>S.I.U. GRUPA d.o.o. BANJOLE, OIB 25029085938, Volme 161, 52100 Banjole</izvorni_sadrzaj>
    <derivirana_varijabla naziv="DomainObject.Predmet.ProtustrankaWithAdressOIB_1">S.I.U. GRUPA d.o.o. BANJOLE, OIB 25029085938, Volme 161, 52100 Banjole</derivirana_varijabla>
  </DomainObject.Predmet.ProtustrankaWithAdressOIB>
  <DomainObject.Predmet.ProtustrankaNazivFormated>
    <izvorni_sadrzaj>S.I.U. GRUPA d.o.o. BANJOLE</izvorni_sadrzaj>
    <derivirana_varijabla naziv="DomainObject.Predmet.ProtustrankaNazivFormated_1">S.I.U. GRUPA d.o.o. BANJOLE</derivirana_varijabla>
  </DomainObject.Predmet.ProtustrankaNazivFormated>
  <DomainObject.Predmet.ProtustrankaNazivFormatedOIB>
    <izvorni_sadrzaj>S.I.U. GRUPA d.o.o. BANJOLE, OIB 25029085938</izvorni_sadrzaj>
    <derivirana_varijabla naziv="DomainObject.Predmet.ProtustrankaNazivFormatedOIB_1">S.I.U. GRUPA d.o.o. BANJOLE, OIB 25029085938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5781.13</izvorni_sadrzaj>
    <derivirana_varijabla naziv="DomainObject.Predmet.TrenutnaVrijednost_1">5781.13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S.I.U. GRUPA d.o.o. BANJOLE</item>
    </izvorni_sadrzaj>
    <derivirana_varijabla naziv="DomainObject.Predmet.ProtuStrankaListFormated_1">
      <item>S.I.U. GRUPA d.o.o. BANJOLE</item>
    </derivirana_varijabla>
  </DomainObject.Predmet.ProtuStrankaListFormated>
  <DomainObject.Predmet.ProtuStrankaListFormatedOIB>
    <izvorni_sadrzaj>
      <item>S.I.U. GRUPA d.o.o. BANJOLE, OIB 25029085938</item>
    </izvorni_sadrzaj>
    <derivirana_varijabla naziv="DomainObject.Predmet.ProtuStrankaListFormatedOIB_1">
      <item>S.I.U. GRUPA d.o.o. BANJOLE, OIB 25029085938</item>
    </derivirana_varijabla>
  </DomainObject.Predmet.ProtuStrankaListFormatedOIB>
  <DomainObject.Predmet.ProtuStrankaListFormatedWithAdress>
    <izvorni_sadrzaj>
      <item>S.I.U. GRUPA d.o.o. BANJOLE, Volme 161, 52100 Banjole</item>
    </izvorni_sadrzaj>
    <derivirana_varijabla naziv="DomainObject.Predmet.ProtuStrankaListFormatedWithAdress_1">
      <item>S.I.U. GRUPA d.o.o. BANJOLE, Volme 161, 52100 Banjole</item>
    </derivirana_varijabla>
  </DomainObject.Predmet.ProtuStrankaListFormatedWithAdress>
  <DomainObject.Predmet.ProtuStrankaListFormatedWithAdressOIB>
    <izvorni_sadrzaj>
      <item>S.I.U. GRUPA d.o.o. BANJOLE, OIB 25029085938, Volme 161, 52100 Banjole</item>
    </izvorni_sadrzaj>
    <derivirana_varijabla naziv="DomainObject.Predmet.ProtuStrankaListFormatedWithAdressOIB_1">
      <item>S.I.U. GRUPA d.o.o. BANJOLE, OIB 25029085938, Volme 161, 52100 Banjole</item>
    </derivirana_varijabla>
  </DomainObject.Predmet.ProtuStrankaListFormatedWithAdressOIB>
  <DomainObject.Predmet.ProtuStrankaListNazivFormated>
    <izvorni_sadrzaj>
      <item>S.I.U. GRUPA d.o.o. BANJOLE</item>
    </izvorni_sadrzaj>
    <derivirana_varijabla naziv="DomainObject.Predmet.ProtuStrankaListNazivFormated_1">
      <item>S.I.U. GRUPA d.o.o. BANJOLE</item>
    </derivirana_varijabla>
  </DomainObject.Predmet.ProtuStrankaListNazivFormated>
  <DomainObject.Predmet.ProtuStrankaListNazivFormatedOIB>
    <izvorni_sadrzaj>
      <item>S.I.U. GRUPA d.o.o. BANJOLE, OIB 25029085938</item>
    </izvorni_sadrzaj>
    <derivirana_varijabla naziv="DomainObject.Predmet.ProtuStrankaListNazivFormatedOIB_1">
      <item>S.I.U. GRUPA d.o.o. BANJOLE, OIB 25029085938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S.I.U. GRUPA d.o.o. BANJOLE</izvorni_sadrzaj>
    <derivirana_varijabla naziv="DomainObject.Predmet.ProtustrankaIDrugi_1">S.I.U. GRUPA d.o.o. BANJOLE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S.I.U. GRUPA d.o.o. BANJOLE, OIB 25029085938, Volme 161, 52100 Banjole</izvorni_sadrzaj>
    <derivirana_varijabla naziv="DomainObject.Predmet.ProtustrankaIDrugiAdressOIB_1">S.I.U. GRUPA d.o.o. BANJOLE, OIB 25029085938, Volme 161,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S.I.U. GRUPA d.o.o. BANJOLE</item>
    </izvorni_sadrzaj>
    <derivirana_varijabla naziv="DomainObject.Predmet.SudioniciListNaziv_1">
      <item>FINANCIJSKA AGENCIJA, RC RIJEKA, PODRUŽNICA PULA, PULA</item>
      <item>S.I.U. GRUPA d.o.o. BANJOLE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S.I.U. GRUPA d.o.o. BANJOLE, OIB 25029085938, Volme 161,52100 Banjole</item>
    </izvorni_sadrzaj>
    <derivirana_varijabla naziv="DomainObject.Predmet.SudioniciListAdressOIB_1">
      <item>FINANCIJSKA AGENCIJA, RC RIJEKA, PODRUŽNICA PULA, PULA, OIB 85821130368, F. Kurelca 8,51000 Rijeka</item>
      <item>S.I.U. GRUPA d.o.o. BANJOLE, OIB 25029085938, Volme 161,52100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25029085938</item>
    </izvorni_sadrzaj>
    <derivirana_varijabla naziv="DomainObject.Predmet.SudioniciListNazivOIB_1">
      <item>, OIB 85821130368</item>
      <item>, OIB 25029085938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2660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2017-11-07T13:39:00Z</dcterms:created>
  <dc:creator>Morena Brajuha</dc:creator>
  <cp:lastModifiedBy>Sanja Prodan</cp:lastModifiedBy>
  <cp:lastPrinted>2017-10-30T13:49:00Z</cp:lastPrinted>
  <dcterms:modified xmlns:xsi="http://www.w3.org/2001/XMLSchema-instance" xsi:type="dcterms:W3CDTF">2017-11-08T07:17:00Z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