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43b8" w14:paraId="a4243b8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EC2984">
        <w:rPr>
          <w:szCs w:val="24"/>
        </w:rPr>
        <w:t>958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EC2984">
        <w:t>MA-JO-NI BRAVARIJA</w:t>
      </w:r>
      <w:r w:rsidR="00EC2984" w:rsidRPr="00E27F34">
        <w:t xml:space="preserve"> j.d.o.o., </w:t>
      </w:r>
      <w:r w:rsidR="00EC2984">
        <w:t>Novo Selo Rok</w:t>
      </w:r>
      <w:r w:rsidR="00EC2984" w:rsidRPr="00E27F34">
        <w:t xml:space="preserve">, </w:t>
      </w:r>
      <w:r w:rsidR="00EC2984">
        <w:t>Školska 5</w:t>
      </w:r>
      <w:r w:rsidR="00EC2984" w:rsidRPr="00E27F34">
        <w:t xml:space="preserve">, MBS: </w:t>
      </w:r>
      <w:r w:rsidR="00EC2984" w:rsidRPr="003067A2">
        <w:t>070107504</w:t>
      </w:r>
      <w:r w:rsidR="00EC2984" w:rsidRPr="00E27F34">
        <w:t xml:space="preserve">, OIB: </w:t>
      </w:r>
      <w:r w:rsidR="00EC2984" w:rsidRPr="003067A2">
        <w:t>55932405690</w:t>
      </w:r>
      <w:r w:rsidR="000571E3" w:rsidRPr="007F7A65">
        <w:t xml:space="preserve">, dana </w:t>
      </w:r>
      <w:r w:rsidR="00EC2984">
        <w:t>27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EC2984">
        <w:t>MA-JO-NI BRAVARIJA</w:t>
      </w:r>
      <w:r w:rsidR="00EC2984" w:rsidRPr="00E27F34">
        <w:t xml:space="preserve"> j.d.o.o., </w:t>
      </w:r>
      <w:r w:rsidR="00EC2984">
        <w:t>Novo Selo Rok</w:t>
      </w:r>
      <w:r w:rsidR="00EC2984" w:rsidRPr="00E27F34">
        <w:t xml:space="preserve">, </w:t>
      </w:r>
      <w:r w:rsidR="00EC2984">
        <w:t>Školska 5</w:t>
      </w:r>
      <w:r w:rsidR="00EC2984" w:rsidRPr="00E27F34">
        <w:t xml:space="preserve">, MBS: </w:t>
      </w:r>
      <w:r w:rsidR="00EC2984" w:rsidRPr="003067A2">
        <w:t>070107504</w:t>
      </w:r>
      <w:r w:rsidR="00EC2984" w:rsidRPr="00E27F34">
        <w:t xml:space="preserve">, OIB: </w:t>
      </w:r>
      <w:r w:rsidR="00EC2984" w:rsidRPr="003067A2">
        <w:t>55932405690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EC2984">
        <w:rPr>
          <w:szCs w:val="24"/>
        </w:rPr>
        <w:t>27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EC2984">
        <w:t>MA-JO-NI BRAVARIJA</w:t>
      </w:r>
      <w:r w:rsidR="00EC2984" w:rsidRPr="00E27F34">
        <w:t xml:space="preserve"> j.d.o.o., </w:t>
      </w:r>
      <w:r w:rsidR="00EC2984">
        <w:t>Novo Selo Rok</w:t>
      </w:r>
      <w:r w:rsidR="00EC2984" w:rsidRPr="00E27F34">
        <w:t xml:space="preserve">, </w:t>
      </w:r>
      <w:r w:rsidR="00EC2984">
        <w:t>Školska 5</w:t>
      </w:r>
      <w:r w:rsidR="00EC2984" w:rsidRPr="00E27F34">
        <w:t xml:space="preserve">, MBS: </w:t>
      </w:r>
      <w:r w:rsidR="00EC2984" w:rsidRPr="003067A2">
        <w:t>070107504</w:t>
      </w:r>
      <w:r w:rsidR="00EC2984" w:rsidRPr="00E27F34">
        <w:t xml:space="preserve">, OIB: </w:t>
      </w:r>
      <w:r w:rsidR="00EC2984" w:rsidRPr="003067A2">
        <w:t>55932405690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EC2984" w:rsidRPr="00EC2984">
        <w:t>Davor Ivančić, Čakovec, Ivana pl. Zajca 17, OIB: 21146522885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EC2984">
        <w:t>MA-JO-NI BRAVARIJA</w:t>
      </w:r>
      <w:r w:rsidR="00EC2984" w:rsidRPr="00E27F34">
        <w:t xml:space="preserve"> j.d.o.o., </w:t>
      </w:r>
      <w:r w:rsidR="00EC2984">
        <w:t>Novo Selo Rok</w:t>
      </w:r>
      <w:r w:rsidR="00EC2984" w:rsidRPr="00E27F34">
        <w:t xml:space="preserve">, </w:t>
      </w:r>
      <w:r w:rsidR="00EC2984">
        <w:t>Školska 5</w:t>
      </w:r>
      <w:r w:rsidR="00EC2984" w:rsidRPr="00E27F34">
        <w:t xml:space="preserve">, MBS: </w:t>
      </w:r>
      <w:r w:rsidR="00EC2984" w:rsidRPr="003067A2">
        <w:t>070107504</w:t>
      </w:r>
      <w:r w:rsidR="00EC2984" w:rsidRPr="00E27F34">
        <w:t xml:space="preserve">, OIB: </w:t>
      </w:r>
      <w:r w:rsidR="00EC2984" w:rsidRPr="003067A2">
        <w:t>55932405690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A475BE">
        <w:rPr>
          <w:szCs w:val="24"/>
        </w:rPr>
        <w:t>2</w:t>
      </w:r>
      <w:r w:rsidR="00964C7D" w:rsidRPr="007F7A65">
        <w:rPr>
          <w:szCs w:val="24"/>
        </w:rPr>
        <w:t xml:space="preserve">. </w:t>
      </w:r>
      <w:r w:rsidR="00EC2984">
        <w:rPr>
          <w:szCs w:val="24"/>
        </w:rPr>
        <w:t>prosinca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A475BE">
        <w:rPr>
          <w:szCs w:val="24"/>
        </w:rPr>
        <w:t>2</w:t>
      </w:r>
      <w:r w:rsidR="00EC2984">
        <w:rPr>
          <w:szCs w:val="24"/>
        </w:rPr>
        <w:t>7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037D5D" w:rsidR="00037D5D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</w:p>
    <w:p w:rsidRDefault="001B52FA" w:rsidP="00037D5D" w:rsidR="00B7038C" w:rsidRPr="007F7A65">
      <w:pPr>
        <w:rPr>
          <w:szCs w:val="24"/>
        </w:rPr>
      </w:pPr>
      <w:r w:rsidRPr="007F7A65"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7F7A65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EC2984">
        <w:t>MA-JO-NI BRAVARIJA</w:t>
      </w:r>
      <w:r w:rsidR="00EC2984" w:rsidRPr="00E27F34">
        <w:t xml:space="preserve"> j.d.o.o., </w:t>
      </w:r>
      <w:r w:rsidR="00EC2984">
        <w:t>Novo Selo Rok</w:t>
      </w:r>
      <w:r w:rsidR="00EC2984" w:rsidRPr="00E27F34">
        <w:t xml:space="preserve">, </w:t>
      </w:r>
      <w:r w:rsidR="00EC2984">
        <w:t>Školska 5</w:t>
      </w:r>
    </w:p>
    <w:p w:rsidRDefault="00A80348" w:rsidP="007F7A65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EC2984">
        <w:t>Mateo Tkalec</w:t>
      </w:r>
      <w:r w:rsidR="00EC2984" w:rsidRPr="00E27F34">
        <w:t xml:space="preserve">, </w:t>
      </w:r>
      <w:r w:rsidR="00EC2984">
        <w:t>Novo Selo Rok, Školska 5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351AF0" w:rsidRPr="007F7A65">
        <w:rPr>
          <w:szCs w:val="24"/>
        </w:rPr>
        <w:t>Čakovec</w:t>
      </w:r>
      <w:r w:rsidR="001B52FA" w:rsidRPr="007F7A65">
        <w:rPr>
          <w:szCs w:val="24"/>
        </w:rPr>
        <w:t xml:space="preserve">, </w:t>
      </w:r>
      <w:r w:rsidR="00351AF0" w:rsidRPr="007F7A65">
        <w:rPr>
          <w:szCs w:val="24"/>
        </w:rPr>
        <w:t>O. Keršovanija 11</w:t>
      </w:r>
    </w:p>
    <w:p w:rsidRDefault="00DF4B3F" w:rsidP="00EC2984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EC2984" w:rsidRPr="00EC2984">
        <w:t>Davor Ivančić, Čakovec, Ivan</w:t>
      </w:r>
      <w:r w:rsidR="00EC2984">
        <w:t>a pl. Zajca 17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7D5D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EC2984">
      <w:t>958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37D5D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16060"/>
    <w:rsid w:val="003267E4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475BE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EC2984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7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D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D5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D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D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7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D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D5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D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D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St-958/2015</izvorni_sadrzaj>
    <derivirana_varijabla naziv="DomainObject.Predmet.OznakaBroj_1">St-958/2015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MA-JO-NI BRAVARIJA jednostavno društvo s ograničenom odgovornošću za izradu metalnih konstrukcija i strojeva</izvorni_sadrzaj>
    <derivirana_varijabla naziv="DomainObject.Predmet.ProtustrankaFormated_1">  MA-JO-NI BRAVARIJA jednostavno društvo s ograničenom odgovornošću za izradu metalnih konstrukcija i strojeva</derivirana_varijabla>
  </DomainObject.Predmet.ProtustrankaFormated>
  <DomainObject.Predmet.ProtustrankaFormatedOIB>
    <izvorni_sadrzaj>  MA-JO-NI BRAVARIJA jednostavno društvo s ograničenom odgovornošću za izradu metalnih konstrukcija i strojeva, OIB 55932405690</izvorni_sadrzaj>
    <derivirana_varijabla naziv="DomainObject.Predmet.ProtustrankaFormatedOIB_1">  MA-JO-NI BRAVARIJA jednostavno društvo s ograničenom odgovornošću za izradu metalnih konstrukcija i strojeva, OIB 55932405690</derivirana_varijabla>
  </DomainObject.Predmet.ProtustrankaFormatedOIB>
  <DomainObject.Predmet.ProtustrankaFormatedWithAdress>
    <izvorni_sadrzaj> MA-JO-NI BRAVARIJA jednostavno društvo s ograničenom odgovornošću za izradu metalnih konstrukcija i strojeva, Školska 5, 40000 Novo Selo Rok</izvorni_sadrzaj>
    <derivirana_varijabla naziv="DomainObject.Predmet.ProtustrankaFormatedWithAdress_1"> MA-JO-NI BRAVARIJA jednostavno društvo s ograničenom odgovornošću za izradu metalnih konstrukcija i strojeva, Školska 5, 40000 Novo Selo Rok</derivirana_varijabla>
  </DomainObject.Predmet.ProtustrankaFormatedWithAdress>
  <DomainObject.Predmet.ProtustrankaFormatedWithAdressOIB>
    <izvorni_sadrzaj> MA-JO-NI BRAVARIJA jednostavno društvo s ograničenom odgovornošću za izradu metalnih konstrukcija i strojeva, OIB 55932405690, Školska 5, 40000 Novo Selo Rok</izvorni_sadrzaj>
    <derivirana_varijabla naziv="DomainObject.Predmet.ProtustrankaFormatedWithAdressOIB_1"> MA-JO-NI BRAVARIJA jednostavno društvo s ograničenom odgovornošću za izradu metalnih konstrukcija i strojeva, OIB 55932405690, Školska 5, 40000 Novo Selo Rok</derivirana_varijabla>
  </DomainObject.Predmet.ProtustrankaFormatedWithAdressOIB>
  <DomainObject.Predmet.ProtustrankaWithAdress>
    <izvorni_sadrzaj>MA-JO-NI BRAVARIJA jednostavno društvo s ograničenom odgovornošću za izradu metalnih konstrukcija i strojeva Školska 5, 40000 Novo Selo Rok</izvorni_sadrzaj>
    <derivirana_varijabla naziv="DomainObject.Predmet.ProtustrankaWithAdress_1">MA-JO-NI BRAVARIJA jednostavno društvo s ograničenom odgovornošću za izradu metalnih konstrukcija i strojeva Školska 5, 40000 Novo Selo Rok</derivirana_varijabla>
  </DomainObject.Predmet.ProtustrankaWithAdress>
  <DomainObject.Predmet.ProtustrankaWithAdressOIB>
    <izvorni_sadrzaj>MA-JO-NI BRAVARIJA jednostavno društvo s ograničenom odgovornošću za izradu metalnih konstrukcija i strojeva, OIB 55932405690, Školska 5, 40000 Novo Selo Rok</izvorni_sadrzaj>
    <derivirana_varijabla naziv="DomainObject.Predmet.ProtustrankaWithAdressOIB_1">MA-JO-NI BRAVARIJA jednostavno društvo s ograničenom odgovornošću za izradu metalnih konstrukcija i strojeva, OIB 55932405690, Školska 5, 40000 Novo Selo Rok</derivirana_varijabla>
  </DomainObject.Predmet.ProtustrankaWithAdressOIB>
  <DomainObject.Predmet.ProtustrankaNazivFormated>
    <izvorni_sadrzaj>MA-JO-NI BRAVARIJA jednostavno društvo s ograničenom odgovornošću za izradu metalnih konstrukcija i strojeva</izvorni_sadrzaj>
    <derivirana_varijabla naziv="DomainObject.Predmet.ProtustrankaNazivFormated_1">MA-JO-NI BRAVARIJA jednostavno društvo s ograničenom odgovornošću za izradu metalnih konstrukcija i strojeva</derivirana_varijabla>
  </DomainObject.Predmet.ProtustrankaNazivFormated>
  <DomainObject.Predmet.ProtustrankaNazivFormatedOIB>
    <izvorni_sadrzaj>MA-JO-NI BRAVARIJA jednostavno društvo s ograničenom odgovornošću za izradu metalnih konstrukcija i strojeva, OIB 55932405690</izvorni_sadrzaj>
    <derivirana_varijabla naziv="DomainObject.Predmet.ProtustrankaNazivFormatedOIB_1">MA-JO-NI BRAVARIJA jednostavno društvo s ograničenom odgovornošću za izradu metalnih konstrukcija i strojeva, OIB 55932405690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27226.39</izvorni_sadrzaj>
    <derivirana_varijabla naziv="DomainObject.Predmet.TrenutnaVrijednost_1">27226.39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MA-JO-NI BRAVARIJA jednostavno društvo s ograničenom odgovornošću za izradu metalnih konstrukcija i strojeva</item>
    </izvorni_sadrzaj>
    <derivirana_varijabla naziv="DomainObject.Predmet.ProtuStrankaListFormated_1">
      <item>MA-JO-NI BRAVARIJA jednostavno društvo s ograničenom odgovornošću za izradu metalnih konstrukcija i strojeva</item>
    </derivirana_varijabla>
  </DomainObject.Predmet.ProtuStrankaListFormated>
  <DomainObject.Predmet.ProtuStrankaListFormatedOIB>
    <izvorni_sadrzaj>
      <item>MA-JO-NI BRAVARIJA jednostavno društvo s ograničenom odgovornošću za izradu metalnih konstrukcija i strojeva, OIB 55932405690</item>
    </izvorni_sadrzaj>
    <derivirana_varijabla naziv="DomainObject.Predmet.ProtuStrankaListFormatedOIB_1">
      <item>MA-JO-NI BRAVARIJA jednostavno društvo s ograničenom odgovornošću za izradu metalnih konstrukcija i strojeva, OIB 55932405690</item>
    </derivirana_varijabla>
  </DomainObject.Predmet.ProtuStrankaListFormatedOIB>
  <DomainObject.Predmet.ProtuStrankaListFormatedWithAdress>
    <izvorni_sadrzaj>
      <item>MA-JO-NI BRAVARIJA jednostavno društvo s ograničenom odgovornošću za izradu metalnih konstrukcija i strojeva, Školska 5, 40000 Novo Selo Rok</item>
    </izvorni_sadrzaj>
    <derivirana_varijabla naziv="DomainObject.Predmet.ProtuStrankaListFormatedWithAdress_1">
      <item>MA-JO-NI BRAVARIJA jednostavno društvo s ograničenom odgovornošću za izradu metalnih konstrukcija i strojeva, Školska 5, 40000 Novo Selo Rok</item>
    </derivirana_varijabla>
  </DomainObject.Predmet.ProtuStrankaListFormatedWithAdress>
  <DomainObject.Predmet.ProtuStrankaListFormatedWithAdressOIB>
    <izvorni_sadrzaj>
      <item>MA-JO-NI BRAVARIJA jednostavno društvo s ograničenom odgovornošću za izradu metalnih konstrukcija i strojeva, OIB 55932405690, Školska 5, 40000 Novo Selo Rok</item>
    </izvorni_sadrzaj>
    <derivirana_varijabla naziv="DomainObject.Predmet.ProtuStrankaListFormatedWithAdressOIB_1">
      <item>MA-JO-NI BRAVARIJA jednostavno društvo s ograničenom odgovornošću za izradu metalnih konstrukcija i strojeva, OIB 55932405690, Školska 5, 40000 Novo Selo Rok</item>
    </derivirana_varijabla>
  </DomainObject.Predmet.ProtuStrankaListFormatedWithAdressOIB>
  <DomainObject.Predmet.ProtuStrankaListNazivFormated>
    <izvorni_sadrzaj>
      <item>MA-JO-NI BRAVARIJA jednostavno društvo s ograničenom odgovornošću za izradu metalnih konstrukcija i strojeva</item>
    </izvorni_sadrzaj>
    <derivirana_varijabla naziv="DomainObject.Predmet.ProtuStrankaListNazivFormated_1">
      <item>MA-JO-NI BRAVARIJA jednostavno društvo s ograničenom odgovornošću za izradu metalnih konstrukcija i strojeva</item>
    </derivirana_varijabla>
  </DomainObject.Predmet.ProtuStrankaListNazivFormated>
  <DomainObject.Predmet.ProtuStrankaListNazivFormatedOIB>
    <izvorni_sadrzaj>
      <item>MA-JO-NI BRAVARIJA jednostavno društvo s ograničenom odgovornošću za izradu metalnih konstrukcija i strojeva, OIB 55932405690</item>
    </izvorni_sadrzaj>
    <derivirana_varijabla naziv="DomainObject.Predmet.ProtuStrankaListNazivFormatedOIB_1">
      <item>MA-JO-NI BRAVARIJA jednostavno društvo s ograničenom odgovornošću za izradu metalnih konstrukcija i strojeva, OIB 55932405690</item>
    </derivirana_varijabla>
  </DomainObject.Predmet.ProtuStrankaListNazivFormatedOIB>
  <DomainObject.Predmet.OstaliListFormated>
    <izvorni_sadrzaj>
      <item>Sudski registar, Trgovački sud u Varaždinu</item>
      <item>Mateo Tkalec</item>
      <item>Županijsko državno odvjetništvo</item>
      <item>Porezna uprava - Ispostava Čakovec</item>
    </izvorni_sadrzaj>
    <derivirana_varijabla naziv="DomainObject.Predmet.OstaliListFormated_1">
      <item>Sudski registar, Trgovački sud u Varaždinu</item>
      <item>Mateo Tkalec</item>
      <item>Županijsko državno odvjetništvo</item>
      <item>Porezna uprava - Ispostava Čakovec</item>
    </derivirana_varijabla>
  </DomainObject.Predmet.OstaliListFormated>
  <DomainObject.Predmet.OstaliListFormatedOIB>
    <izvorni_sadrzaj>
      <item>Sudski registar, Trgovački sud u Varaždinu</item>
      <item>Mateo Tkalec, OIB 13132609517</item>
      <item>Županijsko državno odvjetništvo</item>
      <item>Porezna uprava - Ispostava Čakovec</item>
    </izvorni_sadrzaj>
    <derivirana_varijabla naziv="DomainObject.Predmet.OstaliListFormatedOIB_1">
      <item>Sudski registar, Trgovački sud u Varaždinu</item>
      <item>Mateo Tkalec, OIB 13132609517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Sudski registar, Trgovački sud u Varaždinu</item>
      <item>Mateo Tkalec, Školska 5, 40000 Novo Selo Rok</item>
      <item>Županijsko državno odvjetništvo</item>
      <item>Porezna uprava - Ispostava Čakovec, O. Keršovanija 11, 40000 Čakovec</item>
    </izvorni_sadrzaj>
    <derivirana_varijabla naziv="DomainObject.Predmet.OstaliListFormatedWithAdress_1">
      <item>Sudski registar, Trgovački sud u Varaždinu</item>
      <item>Mateo Tkalec, Školska 5, 40000 Novo Selo Rok</item>
      <item>Županijsko državno odvjetništvo</item>
      <item>Porezna uprava - Ispostava Čakovec, O. Keršovanija 11, 40000 Čakovec</item>
    </derivirana_varijabla>
  </DomainObject.Predmet.OstaliListFormatedWithAdress>
  <DomainObject.Predmet.OstaliListFormatedWithAdressOIB>
    <izvorni_sadrzaj>
      <item>Sudski registar, Trgovački sud u Varaždinu</item>
      <item>Mateo Tkalec, OIB 13132609517, Školska 5, 40000 Novo Selo Rok</item>
      <item>Županijsko državno odvjetništvo</item>
      <item>Porezna uprava - Ispostava Čakovec, O. Keršovanija 11, 40000 Čakovec</item>
    </izvorni_sadrzaj>
    <derivirana_varijabla naziv="DomainObject.Predmet.OstaliListFormatedWithAdressOIB_1">
      <item>Sudski registar, Trgovački sud u Varaždinu</item>
      <item>Mateo Tkalec, OIB 13132609517, Školska 5, 40000 Novo Selo Rok</item>
      <item>Županijsko državno odvjetništvo</item>
      <item>Porezna uprava - Ispostava Čakovec, O. Keršovanija 11, 40000 Čakovec</item>
    </derivirana_varijabla>
  </DomainObject.Predmet.OstaliListFormatedWithAdressOIB>
  <DomainObject.Predmet.OstaliListNazivFormated>
    <izvorni_sadrzaj>
      <item>Sudski registar, Trgovački sud u Varaždinu</item>
      <item>Mateo Tkalec</item>
      <item>Županijsko državno odvjetništvo</item>
      <item>Porezna uprava - Ispostava Čakovec</item>
    </izvorni_sadrzaj>
    <derivirana_varijabla naziv="DomainObject.Predmet.OstaliListNazivFormated_1">
      <item>Sudski registar, Trgovački sud u Varaždinu</item>
      <item>Mateo Tkalec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Sudski registar, Trgovački sud u Varaždinu</item>
      <item>Mateo Tkalec, OIB 13132609517</item>
      <item>Županijsko državno odvjetništvo</item>
      <item>Porezna uprava - Ispostava Čakovec</item>
    </izvorni_sadrzaj>
    <derivirana_varijabla naziv="DomainObject.Predmet.OstaliListNazivFormatedOIB_1">
      <item>Sudski registar, Trgovački sud u Varaždinu</item>
      <item>Mateo Tkalec, OIB 13132609517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MA-JO-NI BRAVARIJA jednostavno društvo s ograničenom odgovornošću za izradu metalnih konstrukcija i strojeva</izvorni_sadrzaj>
    <derivirana_varijabla naziv="DomainObject.Predmet.ProtustrankaIDrugi_1">MA-JO-NI BRAVARIJA jednostavno društvo s ograničenom odgovornošću za izradu metalnih konstrukcija i strojeva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MA-JO-NI BRAVARIJA jednostavno društvo s ograničenom odgovornošću za izradu metalnih konstrukcija i strojeva, OIB 55932405690, Školska 5, 40000 Novo Selo Rok</izvorni_sadrzaj>
    <derivirana_varijabla naziv="DomainObject.Predmet.ProtustrankaIDrugiAdressOIB_1">MA-JO-NI BRAVARIJA jednostavno društvo s ograničenom odgovornošću za izradu metalnih konstrukcija i strojeva, OIB 55932405690, Školska 5,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MA-JO-NI BRAVARIJA jednostavno društvo s ograničenom odgovornošću za izradu metalnih konstrukcija i strojeva</item>
      <item>Sudski registar, Trgovački sud u Varaždinu</item>
      <item>Mateo Tkalec</item>
      <item>Županijsko državno odvjetništvo</item>
      <item>Porezna uprava - Ispostava Čakovec</item>
    </izvorni_sadrzaj>
    <derivirana_varijabla naziv="DomainObject.Predmet.SudioniciListNaziv_1">
      <item>Financijska agencija</item>
      <item>MA-JO-NI BRAVARIJA jednostavno društvo s ograničenom odgovornošću za izradu metalnih konstrukcija i strojeva</item>
      <item>Sudski registar, Trgovački sud u Varaždinu</item>
      <item>Mateo Tkalec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MA-JO-NI BRAVARIJA jednostavno društvo s ograničenom odgovornošću za izradu metalnih konstrukcija i strojeva, OIB 55932405690, Školska 5,40000 Novo Selo Rok</item>
      <item>Sudski registar, Trgovački sud u Varaždinu</item>
      <item>Mateo Tkalec, OIB 13132609517, Školska 5,40000 Novo Selo Rok</item>
      <item>Županijsko državno odvjetništvo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MA-JO-NI BRAVARIJA jednostavno društvo s ograničenom odgovornošću za izradu metalnih konstrukcija i strojeva, OIB 55932405690, Školska 5,40000 Novo Selo Rok</item>
      <item>Sudski registar, Trgovački sud u Varaždinu</item>
      <item>Mateo Tkalec, OIB 13132609517, Školska 5,40000 Novo Selo Rok</item>
      <item>Županijsko državno odvjetništvo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55932405690</item>
      <item>, OIB null</item>
      <item>, OIB 13132609517</item>
      <item>, OIB null</item>
      <item>, OIB null</item>
    </izvorni_sadrzaj>
    <derivirana_varijabla naziv="DomainObject.Predmet.SudioniciListNazivOIB_1">
      <item>, OIB 85821130368</item>
      <item>, OIB 55932405690</item>
      <item>, OIB null</item>
      <item>, OIB 13132609517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524</properties:Words>
  <properties:Characters>2794</properties:Characters>
  <properties:Lines>87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2016-01-27T07:53:00Z</dcterms:created>
  <dc:creator>Ljubica Makovec</dc:creator>
  <cp:lastModifiedBy>Nevenka Vuković</cp:lastModifiedBy>
  <cp:lastPrinted>2016-01-22T09:33:00Z</cp:lastPrinted>
  <dcterms:modified xmlns:xsi="http://www.w3.org/2001/XMLSchema-instance" xsi:type="dcterms:W3CDTF">2016-01-27T07:59:00Z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