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b5acd" w14:paraId="58b5acd" w:rsidRDefault="00745606" w:rsidP="00745606" w:rsidR="00745606">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745606" w:rsidP="00745606" w:rsidR="00745606">
      <w:pPr>
        <w:spacing w:after="0"/>
        <w:jc w:val="both"/>
      </w:pPr>
      <w:r>
        <w:t xml:space="preserve">       REPUBLIKA HRVATSKA</w:t>
      </w:r>
    </w:p>
    <w:p w:rsidRDefault="00745606" w:rsidP="00745606" w:rsidR="00745606">
      <w:pPr>
        <w:spacing w:after="0"/>
        <w:jc w:val="both"/>
      </w:pPr>
      <w:r>
        <w:rPr>
          <w:lang w:val="pt-BR"/>
        </w:rPr>
        <w:t>TRGOVA</w:t>
      </w:r>
      <w:r>
        <w:t>Č</w:t>
      </w:r>
      <w:r>
        <w:rPr>
          <w:lang w:val="pt-BR"/>
        </w:rPr>
        <w:t>KI SUD U VARA</w:t>
      </w:r>
      <w:r>
        <w:t>Ž</w:t>
      </w:r>
      <w:r>
        <w:rPr>
          <w:lang w:val="pt-BR"/>
        </w:rPr>
        <w:t>DINU</w:t>
      </w:r>
    </w:p>
    <w:p w:rsidRDefault="00745606" w:rsidP="00745606" w:rsidR="00745606">
      <w:pPr>
        <w:spacing w:after="0"/>
        <w:rPr>
          <w:bCs/>
        </w:rPr>
      </w:pPr>
      <w:r>
        <w:t xml:space="preserve">                      </w:t>
      </w:r>
      <w:r>
        <w:rPr>
          <w:lang w:val="pt-BR"/>
        </w:rPr>
        <w:t>B. Radić 2</w:t>
      </w:r>
      <w:r>
        <w:rPr>
          <w:bCs/>
        </w:rPr>
        <w:t xml:space="preserve">   </w:t>
      </w:r>
    </w:p>
    <w:p w:rsidRDefault="00745606" w:rsidP="00745606" w:rsidR="00745606">
      <w:pPr>
        <w:spacing w:after="0"/>
      </w:pPr>
    </w:p>
    <w:p w:rsidRDefault="00745606" w:rsidP="00745606" w:rsidR="00745606">
      <w:pPr>
        <w:spacing w:after="0"/>
        <w:jc w:val="right"/>
      </w:pPr>
      <w:r>
        <w:t>Poslovni broj: 3 St-98/08-540</w:t>
      </w:r>
    </w:p>
    <w:p w:rsidRDefault="00745606" w:rsidP="00745606" w:rsidR="00745606">
      <w:pPr>
        <w:spacing w:after="0"/>
      </w:pPr>
    </w:p>
    <w:p w:rsidRDefault="00745606" w:rsidP="00745606" w:rsidR="00745606">
      <w:pPr>
        <w:spacing w:after="0"/>
      </w:pPr>
    </w:p>
    <w:p w:rsidRDefault="00745606" w:rsidP="00745606" w:rsidR="00745606">
      <w:pPr>
        <w:spacing w:after="0"/>
      </w:pPr>
    </w:p>
    <w:p w:rsidRDefault="00745606" w:rsidP="00745606" w:rsidR="00745606">
      <w:pPr>
        <w:spacing w:after="0"/>
        <w:jc w:val="center"/>
      </w:pPr>
      <w:r>
        <w:t>R E P U B L I K A   H R V A T S K A</w:t>
      </w:r>
    </w:p>
    <w:p w:rsidRDefault="00745606" w:rsidP="00745606" w:rsidR="00745606">
      <w:pPr>
        <w:spacing w:after="0"/>
        <w:jc w:val="center"/>
      </w:pPr>
    </w:p>
    <w:p w:rsidRDefault="00745606" w:rsidP="00745606" w:rsidR="00745606">
      <w:pPr>
        <w:spacing w:after="0"/>
        <w:jc w:val="center"/>
      </w:pPr>
      <w:r>
        <w:t xml:space="preserve">R J E Š E N J E   O   N A M I R E N J U   </w:t>
      </w:r>
    </w:p>
    <w:p w:rsidRDefault="00745606" w:rsidP="00745606" w:rsidR="00745606">
      <w:pPr>
        <w:spacing w:after="0"/>
        <w:jc w:val="center"/>
      </w:pPr>
      <w:r>
        <w:t>R A Z L U Č N O G   V J E R O V N I K A</w:t>
      </w:r>
    </w:p>
    <w:p w:rsidRDefault="00745606" w:rsidP="00745606" w:rsidR="00745606">
      <w:pPr>
        <w:spacing w:after="0"/>
        <w:jc w:val="center"/>
      </w:pPr>
    </w:p>
    <w:p w:rsidRDefault="00745606" w:rsidP="00745606" w:rsidR="00745606">
      <w:pPr>
        <w:spacing w:after="0"/>
      </w:pPr>
    </w:p>
    <w:p w:rsidRDefault="00745606" w:rsidP="00745606" w:rsidR="00745606">
      <w:pPr>
        <w:spacing w:after="0"/>
        <w:jc w:val="both"/>
      </w:pPr>
      <w:r>
        <w:tab/>
        <w:t>TRGOVAČKI SUD U VARAŽDINU, po sucu toga suda Jasni Lekić, kao stečajnom sucu, u stečajnom postupku nad stečajnim dužnikom AUTOBUSNI PROMET dioničko društvo za prijevoz putnika u tuzemnom i inozemnom cestovnom prometu, turizam, kolodvorske usluge i održavanje vozila u stečaju, skraćena tvrtka AUTOBUSNI PROMET d.d. „u stečaju“, Varaždin, Gospodarska 56, MBS: 070012225, OIB: 51631089795, dana 08. rujna 2015. godine,</w:t>
      </w:r>
    </w:p>
    <w:p w:rsidRDefault="00745606" w:rsidP="00745606" w:rsidR="00745606">
      <w:pPr>
        <w:spacing w:after="0"/>
        <w:jc w:val="both"/>
      </w:pPr>
    </w:p>
    <w:p w:rsidRDefault="00745606" w:rsidP="00745606" w:rsidR="00745606">
      <w:pPr>
        <w:spacing w:after="0"/>
        <w:jc w:val="center"/>
      </w:pPr>
      <w:r>
        <w:t>r i j e š i o   j e</w:t>
      </w:r>
    </w:p>
    <w:p w:rsidRDefault="00745606" w:rsidP="00745606" w:rsidR="00745606">
      <w:pPr>
        <w:spacing w:after="0"/>
        <w:jc w:val="center"/>
      </w:pPr>
    </w:p>
    <w:p w:rsidRDefault="00745606" w:rsidP="00745606" w:rsidR="00745606">
      <w:pPr>
        <w:spacing w:after="0"/>
        <w:jc w:val="center"/>
      </w:pPr>
    </w:p>
    <w:p w:rsidRDefault="00745606" w:rsidP="00745606" w:rsidR="00745606">
      <w:pPr>
        <w:pStyle w:val="Tijeloteksta"/>
        <w:spacing w:after="0"/>
        <w:ind w:firstLine="708"/>
        <w:rPr>
          <w:lang w:val="pt-BR"/>
        </w:rPr>
      </w:pPr>
      <w:r>
        <w:t>I/ Iz ostvarene prodajne cijene nekretnine stečajnog dužnika Autobusni promet d.d. "u stečaju", Varaždin i to:</w:t>
      </w:r>
      <w:r>
        <w:rPr>
          <w:lang w:val="pt-BR"/>
        </w:rPr>
        <w:t xml:space="preserve"> </w:t>
      </w:r>
    </w:p>
    <w:p w:rsidRDefault="00745606" w:rsidP="00745606" w:rsidR="00745606">
      <w:pPr>
        <w:pStyle w:val="Tijeloteksta"/>
        <w:spacing w:after="0"/>
        <w:ind w:firstLine="705"/>
      </w:pPr>
      <w:r>
        <w:rPr>
          <w:lang w:val="pt-BR"/>
        </w:rPr>
        <w:t xml:space="preserve">Autobusni kolodvor u Varaždinu, ulica Zrinskih i Frankopana - čkbr. 2129/1 zgrada prometnog ureda u Ul. Zrinskih i Frankopana sa 140 m2 i čkbr. 2131 parkiralište i peroni u Ul. Zrinskih i Frankopana sa 4932 m2, upisana u zk.ul 12344 k.o. Varaždin (u osnivanju) u iznosu od </w:t>
      </w:r>
      <w:r>
        <w:rPr>
          <w:b/>
          <w:lang w:val="pt-BR"/>
        </w:rPr>
        <w:t>6.529.145,53 kn</w:t>
      </w:r>
      <w:r>
        <w:t xml:space="preserve">, namiruju se: </w:t>
      </w:r>
    </w:p>
    <w:p w:rsidRDefault="00745606" w:rsidP="00745606" w:rsidR="00745606">
      <w:pPr>
        <w:spacing w:after="0"/>
        <w:ind w:firstLine="705"/>
        <w:jc w:val="both"/>
      </w:pPr>
    </w:p>
    <w:p w:rsidRDefault="00745606" w:rsidP="00745606" w:rsidR="00745606">
      <w:pPr>
        <w:numPr>
          <w:ilvl w:val="0"/>
          <w:numId w:val="47"/>
        </w:numPr>
        <w:spacing w:after="0"/>
        <w:jc w:val="both"/>
      </w:pPr>
      <w:r>
        <w:t>troškovi utvrđivanja tražbine koji obuhvaćaju troškove utvrđivanja istovjetnosti predmeta i prava na tom predmetu (čl. 170. st. 1. SZ-a) – 5% od utrška – 326.457,28 kn</w:t>
      </w:r>
    </w:p>
    <w:p w:rsidRDefault="00745606" w:rsidP="00745606" w:rsidR="00745606">
      <w:pPr>
        <w:numPr>
          <w:ilvl w:val="0"/>
          <w:numId w:val="47"/>
        </w:numPr>
        <w:spacing w:after="0"/>
        <w:jc w:val="both"/>
      </w:pPr>
      <w:r>
        <w:t>s preostalim iznosom od 6.202.688,25 kn namiruje se Zagrebačka banka d.d.</w:t>
      </w:r>
    </w:p>
    <w:p w:rsidRDefault="00745606" w:rsidP="00745606" w:rsidR="00745606">
      <w:pPr>
        <w:spacing w:after="0"/>
        <w:ind w:left="1065"/>
        <w:jc w:val="both"/>
      </w:pPr>
    </w:p>
    <w:p w:rsidRDefault="00745606" w:rsidP="00745606" w:rsidR="00745606">
      <w:pPr>
        <w:spacing w:after="0"/>
        <w:ind w:firstLine="705"/>
        <w:jc w:val="both"/>
      </w:pPr>
      <w:r>
        <w:t xml:space="preserve">II/ Nalaže se računovodstvu ovoga suda da iznos od 326.457,28 kn s osnova stvarnih troškova uplati na račun stečajnog dužnika AUTOBUSNI PROMET d.d. „u stečaju“, Varaždin, broj IBAN: HR2424890041131202301 kod Vaba banke d.d., te iznos od 6.202.688,25 kn u korist Zagrebačke banke d.d. na račun broj IBAN: </w:t>
      </w:r>
      <w:r>
        <w:rPr>
          <w:lang w:val="af-ZA"/>
        </w:rPr>
        <w:t>HR8823600001000000013, poziv na broj 17-5100094178</w:t>
      </w:r>
      <w:r>
        <w:t xml:space="preserve"> kod Zagrebačke banke d.d.</w:t>
      </w:r>
    </w:p>
    <w:p w:rsidRDefault="00745606" w:rsidP="00745606" w:rsidR="00745606">
      <w:pPr>
        <w:spacing w:after="0"/>
        <w:jc w:val="both"/>
      </w:pPr>
    </w:p>
    <w:p w:rsidRDefault="00745606" w:rsidP="00745606" w:rsidR="00745606">
      <w:pPr>
        <w:spacing w:after="0"/>
        <w:ind w:left="705"/>
        <w:jc w:val="both"/>
      </w:pPr>
      <w:r>
        <w:t>III/ Isplata će se izvršiti nakon pravomoćnosti ovog rješenja o namirenju.</w:t>
      </w:r>
    </w:p>
    <w:p w:rsidRDefault="00745606" w:rsidP="00745606" w:rsidR="00745606">
      <w:pPr>
        <w:spacing w:after="0"/>
        <w:jc w:val="both"/>
      </w:pPr>
    </w:p>
    <w:p w:rsidRDefault="00745606" w:rsidP="00745606" w:rsidR="00745606">
      <w:pPr>
        <w:spacing w:after="0"/>
        <w:jc w:val="both"/>
      </w:pPr>
    </w:p>
    <w:p w:rsidRDefault="00745606" w:rsidP="00745606" w:rsidR="00745606">
      <w:pPr>
        <w:spacing w:after="0"/>
        <w:jc w:val="both"/>
      </w:pPr>
    </w:p>
    <w:p w:rsidRDefault="00745606" w:rsidP="00745606" w:rsidR="00745606">
      <w:pPr>
        <w:spacing w:after="0"/>
        <w:jc w:val="both"/>
      </w:pPr>
    </w:p>
    <w:p w:rsidRDefault="00745606" w:rsidP="00745606" w:rsidR="00745606">
      <w:pPr>
        <w:spacing w:after="0"/>
        <w:jc w:val="center"/>
      </w:pPr>
      <w:r>
        <w:t>Obrazloženje</w:t>
      </w:r>
    </w:p>
    <w:p w:rsidRDefault="00745606" w:rsidP="00745606" w:rsidR="00745606">
      <w:pPr>
        <w:spacing w:after="0"/>
      </w:pPr>
    </w:p>
    <w:p w:rsidRDefault="00745606" w:rsidP="00745606" w:rsidR="00745606">
      <w:pPr>
        <w:spacing w:after="0"/>
        <w:ind w:firstLine="708"/>
        <w:jc w:val="both"/>
      </w:pPr>
      <w:r>
        <w:t xml:space="preserve">U postupku prodaje nekretnina stečajnog dužnika Autobusni promet d.d. u stečaju, Varaždin, donijeto je rješenje o dosudi broj 3 St-98/08-516 od 18.05.2015.g. koje je postalo pravomoćno dana 30.05.2015.g. </w:t>
      </w:r>
    </w:p>
    <w:p w:rsidRDefault="00745606" w:rsidP="00745606" w:rsidR="00745606">
      <w:pPr>
        <w:spacing w:after="0"/>
        <w:ind w:firstLine="708"/>
        <w:jc w:val="both"/>
      </w:pPr>
      <w:r>
        <w:t xml:space="preserve">Na temelju pravomoćnog rješenja o dosudi kupac PRESEČKI GRUPA d.o.o. je platio ukupnu kupoprodajnu cijenu u iznosu od </w:t>
      </w:r>
      <w:r>
        <w:rPr>
          <w:lang w:val="pt-BR"/>
        </w:rPr>
        <w:t>6.529.145,53 kn</w:t>
      </w:r>
      <w:r>
        <w:t>.</w:t>
      </w:r>
    </w:p>
    <w:p w:rsidRDefault="00745606" w:rsidP="00745606" w:rsidR="00745606">
      <w:pPr>
        <w:spacing w:after="0"/>
        <w:ind w:firstLine="708"/>
        <w:jc w:val="both"/>
      </w:pPr>
      <w:r>
        <w:t>Stečajni sudac odredio je ročište za diobu kupovnine za dan 04.09.2015.g.</w:t>
      </w:r>
    </w:p>
    <w:p w:rsidRDefault="00745606" w:rsidP="00745606" w:rsidR="00745606">
      <w:pPr>
        <w:spacing w:after="0"/>
        <w:ind w:firstLine="708"/>
        <w:jc w:val="both"/>
      </w:pPr>
      <w:r>
        <w:t>Stečajni upravitelj podnio je konačni prijedlog diobe zaprimljen 31.08.2015.g.</w:t>
      </w:r>
    </w:p>
    <w:p w:rsidRDefault="00745606" w:rsidP="00745606" w:rsidR="00745606">
      <w:pPr>
        <w:spacing w:after="0"/>
        <w:ind w:firstLine="708"/>
        <w:jc w:val="both"/>
      </w:pPr>
      <w:r>
        <w:t>U prijedlogu obrazlaže troškove i to navodi da predlaže da se na ime pokrića troškova identifikacije i unovčenja imovine temeljem čl. 170. st. 1. i 2. Stečajnog zakona odobri iznos od 5% od kupovnine, tj. iznos od 326.457,28 kn. S preostalim iznosom predlaže se namiriti razlučni vjerovnik Zagrebačka banka d.d.</w:t>
      </w:r>
    </w:p>
    <w:p w:rsidRDefault="00745606" w:rsidP="00745606" w:rsidR="00745606">
      <w:pPr>
        <w:spacing w:after="0"/>
        <w:ind w:firstLine="708"/>
        <w:jc w:val="both"/>
      </w:pPr>
      <w:r>
        <w:t>Na ročištu za diobu kupovnine pristupili su zastupnik razlučnog vjerovnika Zagrebačke banke d.d. Saša Šamec, stečajni upravitelj Velimir Slamar, te zastupnik RH, zamjenik ŽDO Tomo Božić.</w:t>
      </w:r>
    </w:p>
    <w:p w:rsidRDefault="00745606" w:rsidP="00745606" w:rsidR="00745606">
      <w:pPr>
        <w:spacing w:after="0"/>
        <w:ind w:firstLine="708"/>
        <w:jc w:val="both"/>
      </w:pPr>
      <w:r>
        <w:t>Zastupnik razlučnog vjerovnika Zagrebačke banke d.d. Saša Šamec izjavio je da nema primjedbi na obračunati iznos troškova. Zastupnik RH, zamjenik ŽDO iskazao je suglasnost na prijedlog diobe stečajnog upravitelja.</w:t>
      </w:r>
    </w:p>
    <w:p w:rsidRDefault="00745606" w:rsidP="00745606" w:rsidR="00745606">
      <w:pPr>
        <w:spacing w:after="0"/>
        <w:ind w:firstLine="708"/>
        <w:jc w:val="both"/>
      </w:pPr>
      <w:r>
        <w:t>Članak 164.a st. 3. Stečajnog zakona (N.N. 44/96, 29/99, 129/00, 123/03, 82/06, 116/10, 25/12 i 133/12, dalje skraćeno: SZ-a) propisuje da nakon što stečajni sudac u stečajnom postupku unovči stvari ili pravo na kojemu postoji razlučno pravo upisano u javnoj knjizi, on će iz iznosa ostvarenog prodajom: 1. namiriti troškove unovčenja obračunate prema pravilima iz čl. 170. ovog zakona, 2. namiriti tražbine razlučnih vjerovnika prema redoslijedu predviđenom pravilima ovršnog postupka, 3. preostali iznos predati stečajnom upravitelju za namirenje stečajnih vjerovnika.</w:t>
      </w:r>
    </w:p>
    <w:p w:rsidRDefault="00745606" w:rsidP="00745606" w:rsidR="00745606">
      <w:pPr>
        <w:spacing w:after="0"/>
        <w:ind w:firstLine="708"/>
        <w:jc w:val="both"/>
      </w:pPr>
      <w:r>
        <w:t>Uvidom u zk.ul. 12344 k.o. Varaždin u osnivanju utvrđeno je da je u teretovnici C upisana pod RZ.1049/99 od 23.06.1999.g. Varaždinska banka d.d. Varaždin za iznos od 357.904,32 EUR, pod RZ.89/2000 od 25.01.2000.g. Varaždinska banka d.d. za iznos od 2.992.000,00 DEM, pod RZ.1170/2000 od 25.07.2000.g. Varaždinska banka d.d. za iznos od 613.550,30 EUR, pod RZ.760/2001 od 30.03.2001.g. Varaždinska banka d.d. za iznos od 3.000.000,00 kn, pod RZ.1638/2001 od 07.08.2001.g. Varaždinska banka d.d. za iznos od 1.278.229,70 EUR, pod RZ.679/2003 od 03.04.2003.g. Varaždinska banka d.d. za iznos od 150.000,00 EUR, pod RZ-715/2003 od 08.04.2003.g. Varaždinska banka d.d. za iznos od 1.200.000,00 EUR, pod RZ-1633/2003 od 13.08.2003.g. Varaždinska banka d.d. za iznos od 1.500.000,00 kn, pod RZ-1634/2003 od 13.08.2003.g. Varaždinska banka d.d. za iznos od 2.616.270,00 kn, pod RZ-2242/2003 od 27.10.2003.g. Varaždinska banka d.d. za iznos od 418.754,00 EUR, te pod RZ-2087/04 od 05.11.2004.g. Zagrebačka banka d.d. za iznos od 14.000.000,00 kn. Kasnije upisani razlučni vjerovnici su Auto Hrvatska d.d. Zagreb, Zovko-Zagreb d.o.o. Sesvete, Republika Hrvatska Ministarstvo financija, Ivica Zovko, Marinko Zovko i Zovko-Oil.</w:t>
      </w:r>
    </w:p>
    <w:p w:rsidRDefault="00745606" w:rsidP="00745606" w:rsidR="00745606">
      <w:pPr>
        <w:spacing w:after="0"/>
        <w:jc w:val="both"/>
      </w:pPr>
      <w:r>
        <w:tab/>
        <w:t>Kako je Zagrebačka banka d.d. Zagreb pravni slijednik Varaždinske banke d.d. Varaždin, a visina tražbina iz upisanog zaloga u korist Zagrebačke banke višestruko premašuje iznos kupovnine, proizlazi da iz polučene kupovnine na red namirenja dolazi razlučni vjerovnik Zagrebačka banka d.d. Zagreb.</w:t>
      </w:r>
    </w:p>
    <w:p w:rsidRDefault="00745606" w:rsidP="00745606" w:rsidR="00745606">
      <w:pPr>
        <w:spacing w:after="0"/>
        <w:jc w:val="both"/>
      </w:pPr>
      <w:r>
        <w:lastRenderedPageBreak/>
        <w:tab/>
        <w:t xml:space="preserve">Na ročištu za diobu kupovnine Zagrebačka banka d.d. podnijela je obračun potraživanja s osnova glavnica i kamate i to kamate 3 godine nakon donošenja rješenja o dosudi u ukupnom iznosu od 32.224.765,46 kn. </w:t>
      </w:r>
    </w:p>
    <w:p w:rsidRDefault="00745606" w:rsidP="00745606" w:rsidR="00745606">
      <w:pPr>
        <w:spacing w:after="0"/>
        <w:jc w:val="both"/>
      </w:pPr>
      <w:r>
        <w:tab/>
        <w:t>Iz navedenih upisa u zemljišne knjige i obračuna potraživanja razlučnog vjerovnika proizlazi da na red namirenja iz kupoprodajne cijene prema rješenju o dosudi broj 3 St-98/08-516 od 18.05.2015.g., nakon namirenja troškova temeljem čl. 170. st. 1. i 2. SZ-a, dolazi prvoupisani razlučni vjerovnik Zagrebačka banka d.d. Zagreb.</w:t>
      </w:r>
    </w:p>
    <w:p w:rsidRDefault="00745606" w:rsidP="00745606" w:rsidR="00745606">
      <w:pPr>
        <w:spacing w:after="0"/>
        <w:jc w:val="both"/>
      </w:pPr>
      <w:r>
        <w:tab/>
        <w:t>Slijedom navedenog, sud je riješio kao u izreci.</w:t>
      </w:r>
    </w:p>
    <w:p w:rsidRDefault="00745606" w:rsidP="00745606" w:rsidR="00745606">
      <w:pPr>
        <w:spacing w:after="0"/>
        <w:jc w:val="both"/>
      </w:pPr>
    </w:p>
    <w:p w:rsidRDefault="00745606" w:rsidP="00745606" w:rsidR="00745606">
      <w:pPr>
        <w:spacing w:after="0"/>
        <w:jc w:val="both"/>
      </w:pPr>
    </w:p>
    <w:p w:rsidRDefault="00745606" w:rsidP="00745606" w:rsidR="00745606">
      <w:pPr>
        <w:spacing w:after="0"/>
        <w:jc w:val="both"/>
      </w:pPr>
    </w:p>
    <w:p w:rsidRDefault="00745606" w:rsidP="00745606" w:rsidR="00745606">
      <w:pPr>
        <w:spacing w:after="0"/>
        <w:jc w:val="center"/>
      </w:pPr>
      <w:r>
        <w:t>U Varaždinu, 08. rujna 2015. godine</w:t>
      </w:r>
    </w:p>
    <w:p w:rsidRDefault="00745606" w:rsidP="00745606" w:rsidR="00745606">
      <w:pPr>
        <w:spacing w:after="0"/>
        <w:jc w:val="center"/>
      </w:pPr>
    </w:p>
    <w:p w:rsidRDefault="00745606" w:rsidP="00745606" w:rsidR="00745606">
      <w:pPr>
        <w:spacing w:after="0"/>
        <w:jc w:val="center"/>
      </w:pPr>
    </w:p>
    <w:p w:rsidRDefault="00745606" w:rsidP="00745606" w:rsidR="00745606">
      <w:pPr>
        <w:spacing w:after="0"/>
        <w:jc w:val="center"/>
      </w:pPr>
    </w:p>
    <w:p w:rsidRDefault="00745606" w:rsidP="00745606" w:rsidR="00745606">
      <w:pPr>
        <w:spacing w:after="0"/>
        <w:jc w:val="both"/>
      </w:pPr>
      <w:r>
        <w:t xml:space="preserve">                                                                                                   STEČAJNI SUDAC:</w:t>
      </w:r>
    </w:p>
    <w:p w:rsidRDefault="00745606" w:rsidP="00745606" w:rsidR="00745606">
      <w:pPr>
        <w:spacing w:after="0"/>
        <w:jc w:val="both"/>
      </w:pPr>
    </w:p>
    <w:p w:rsidRDefault="00745606" w:rsidP="00745606" w:rsidR="00745606">
      <w:pPr>
        <w:spacing w:after="0"/>
        <w:jc w:val="both"/>
      </w:pPr>
      <w:r>
        <w:t xml:space="preserve">                                                                                                          Jasna Lekić</w:t>
      </w:r>
    </w:p>
    <w:p w:rsidRDefault="00745606" w:rsidP="00745606" w:rsidR="00745606">
      <w:pPr>
        <w:spacing w:after="0"/>
        <w:jc w:val="both"/>
      </w:pPr>
    </w:p>
    <w:p w:rsidRDefault="00745606" w:rsidP="00745606" w:rsidR="00745606">
      <w:pPr>
        <w:spacing w:after="0"/>
        <w:jc w:val="both"/>
      </w:pPr>
    </w:p>
    <w:p w:rsidRDefault="00745606" w:rsidP="00745606" w:rsidR="00745606">
      <w:pPr>
        <w:spacing w:after="0"/>
        <w:jc w:val="both"/>
      </w:pPr>
      <w:r>
        <w:t xml:space="preserve">                                                                                      </w:t>
      </w:r>
    </w:p>
    <w:p w:rsidRDefault="00745606" w:rsidP="00745606" w:rsidR="00745606">
      <w:pPr>
        <w:spacing w:after="0"/>
        <w:jc w:val="both"/>
      </w:pPr>
    </w:p>
    <w:p w:rsidRDefault="00745606" w:rsidP="00745606" w:rsidR="00745606">
      <w:pPr>
        <w:spacing w:after="0"/>
        <w:jc w:val="both"/>
      </w:pPr>
    </w:p>
    <w:p w:rsidRDefault="00745606" w:rsidP="00745606" w:rsidR="00745606">
      <w:pPr>
        <w:spacing w:after="0"/>
        <w:jc w:val="both"/>
      </w:pPr>
    </w:p>
    <w:p w:rsidRDefault="00745606" w:rsidP="00745606" w:rsidR="00745606">
      <w:pPr>
        <w:spacing w:after="0"/>
        <w:jc w:val="both"/>
      </w:pPr>
      <w:r>
        <w:t>POUKA O PRAVNOM LIJEKU:</w:t>
      </w:r>
    </w:p>
    <w:p w:rsidRDefault="00745606" w:rsidP="00745606" w:rsidR="00745606">
      <w:pPr>
        <w:spacing w:after="0"/>
        <w:jc w:val="both"/>
      </w:pPr>
    </w:p>
    <w:p w:rsidRDefault="00745606" w:rsidP="00745606" w:rsidR="00745606">
      <w:pPr>
        <w:spacing w:after="0"/>
        <w:jc w:val="both"/>
      </w:pPr>
      <w:r>
        <w:tab/>
        <w:t>Protiv ovog rješenja može se izjaviti žalba u roku od 8 dana od dana primitka istog u 3 primjerka. Žalba se podnosi putem ovoga suda, s time da o žalbi odlučuje Visoki trgovački sud Republike Hrvatske u Zagrebu.</w:t>
      </w:r>
    </w:p>
    <w:p w:rsidRDefault="00745606" w:rsidP="00745606" w:rsidR="00745606">
      <w:pPr>
        <w:spacing w:after="0"/>
        <w:jc w:val="both"/>
      </w:pPr>
    </w:p>
    <w:p w:rsidRDefault="00745606" w:rsidP="00745606" w:rsidR="00745606">
      <w:pPr>
        <w:spacing w:after="0"/>
        <w:jc w:val="both"/>
      </w:pPr>
    </w:p>
    <w:p w:rsidRDefault="00745606" w:rsidP="00745606" w:rsidR="00745606">
      <w:pPr>
        <w:spacing w:after="0"/>
        <w:jc w:val="both"/>
      </w:pPr>
    </w:p>
    <w:p w:rsidRDefault="00745606" w:rsidP="00745606" w:rsidR="00745606">
      <w:pPr>
        <w:spacing w:after="0"/>
        <w:jc w:val="both"/>
      </w:pPr>
    </w:p>
    <w:p w:rsidRDefault="00745606" w:rsidP="00745606" w:rsidR="00745606">
      <w:pPr>
        <w:spacing w:after="0"/>
        <w:jc w:val="both"/>
      </w:pPr>
      <w:r>
        <w:t>DNA: 1. Stečajni upravitelj Velimir Slamar, dipl. oec. iz Varaždina, Miroslava Kreleže 1/1</w:t>
      </w:r>
    </w:p>
    <w:p w:rsidRDefault="00745606" w:rsidP="00745606" w:rsidR="00745606">
      <w:pPr>
        <w:spacing w:after="0"/>
        <w:jc w:val="both"/>
      </w:pPr>
      <w:r>
        <w:t xml:space="preserve">           2. ŽDO Varaždin, građansko-upravni odjel</w:t>
      </w:r>
    </w:p>
    <w:p w:rsidRDefault="00745606" w:rsidP="00745606" w:rsidR="00745606">
      <w:pPr>
        <w:spacing w:after="0"/>
        <w:jc w:val="both"/>
      </w:pPr>
      <w:r>
        <w:t xml:space="preserve">           3. Zagrebačka banka d.d. Zagreb, Paromlinska 2</w:t>
      </w:r>
    </w:p>
    <w:p w:rsidRDefault="00745606" w:rsidP="00745606" w:rsidR="00745606">
      <w:pPr>
        <w:spacing w:after="0"/>
        <w:jc w:val="both"/>
      </w:pPr>
      <w:r>
        <w:t xml:space="preserve">           4. Zovko-Zagreb d.o.o. "u stečaju" Sesvete, po stečajnom upravitelju Nikoli Jakir </w:t>
      </w:r>
    </w:p>
    <w:p w:rsidRDefault="00745606" w:rsidP="00745606" w:rsidR="00745606">
      <w:pPr>
        <w:spacing w:after="0"/>
        <w:jc w:val="both"/>
      </w:pPr>
      <w:r>
        <w:t xml:space="preserve">               iz Zagreba, Vojina Bakića 10</w:t>
      </w:r>
    </w:p>
    <w:p w:rsidRDefault="00745606" w:rsidP="00745606" w:rsidR="00745606">
      <w:pPr>
        <w:spacing w:after="0"/>
        <w:jc w:val="both"/>
      </w:pPr>
      <w:r>
        <w:t xml:space="preserve">           5. Ivica Zovko iz Zagreba, Petrine 29</w:t>
      </w:r>
    </w:p>
    <w:p w:rsidRDefault="00745606" w:rsidP="00745606" w:rsidR="00745606">
      <w:pPr>
        <w:spacing w:after="0"/>
        <w:jc w:val="both"/>
      </w:pPr>
      <w:r>
        <w:t xml:space="preserve">           6. Danica Zovko iz Zagreba, Petrine 29</w:t>
      </w:r>
    </w:p>
    <w:p w:rsidRDefault="00745606" w:rsidP="00745606" w:rsidR="00745606">
      <w:pPr>
        <w:spacing w:after="0"/>
        <w:jc w:val="both"/>
      </w:pPr>
      <w:r>
        <w:t xml:space="preserve">           7. Marinko Zovko iz Zagreba, Petrine 29</w:t>
      </w:r>
    </w:p>
    <w:p w:rsidRDefault="00745606" w:rsidP="00745606" w:rsidR="00745606">
      <w:pPr>
        <w:spacing w:after="0"/>
        <w:jc w:val="both"/>
      </w:pPr>
      <w:r>
        <w:t xml:space="preserve">           8. Zovko Oil d.o.o. Žepče, Golijašnica bb</w:t>
      </w:r>
    </w:p>
    <w:p w:rsidRDefault="00745606" w:rsidP="00745606" w:rsidR="00745606">
      <w:pPr>
        <w:spacing w:after="0"/>
        <w:jc w:val="both"/>
      </w:pPr>
      <w:r>
        <w:t xml:space="preserve">           9. Auto Hrvatska d.d. Zagreb, Heinzelova 70</w:t>
      </w:r>
    </w:p>
    <w:p w:rsidRDefault="00745606" w:rsidP="00745606" w:rsidR="00745606">
      <w:pPr>
        <w:spacing w:after="0"/>
        <w:jc w:val="both"/>
      </w:pPr>
      <w:r>
        <w:t xml:space="preserve">         10. Računovodstvo ovoga suda – po pravomoćnosti</w:t>
      </w:r>
    </w:p>
    <w:p w:rsidRDefault="00AE649C" w:rsidP="00745606" w:rsidR="00AE649C" w:rsidRPr="00B76F3C">
      <w:pPr>
        <w:pStyle w:val="Naslov3"/>
        <w:numPr>
          <w:ilvl w:val="0"/>
          <w:numId w:val="0"/>
        </w:numPr>
        <w:spacing w:after="0"/>
        <w:ind w:left="720"/>
      </w:pPr>
    </w:p>
    <w:p w:rsidRDefault="00F60A5E" w:rsidP="00745606"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745606" w:rsidR="00DA0242">
      <w:pPr>
        <w:pStyle w:val="SudSjedite"/>
      </w:pPr>
      <w:r>
        <w:tab/>
      </w: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0A5E" w:rsidP="00537B78" w:rsidR="00F60A5E">
      <w:r>
        <w:separator/>
      </w:r>
    </w:p>
  </w:endnote>
  <w:endnote w:id="0" w:type="continuationSeparator">
    <w:p w:rsidRDefault="00F60A5E" w:rsidP="00537B78" w:rsidR="00F60A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0A5E" w:rsidP="00537B78" w:rsidR="00F60A5E">
      <w:r>
        <w:separator/>
      </w:r>
    </w:p>
  </w:footnote>
  <w:footnote w:id="0" w:type="continuationSeparator">
    <w:p w:rsidRDefault="00F60A5E" w:rsidP="00537B78" w:rsidR="00F60A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EFE5C52"/>
    <w:multiLevelType w:val="hybridMultilevel"/>
    <w:tmpl w:val="968CDFF6"/>
    <w:lvl w:tplc="B8482D8A" w:ilvl="0">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5"/>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3A16"/>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5606"/>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0A5E"/>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664077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2015.</izvorni_sadrzaj>
    <derivirana_varijabla naziv="DomainObject.DatumDonosenjaOdluke_1">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St-98/2008-540</izvorni_sadrzaj>
    <derivirana_varijabla naziv="DomainObject.Oznaka_1">St-98/2008-540</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izvorni_sadrzaj>
    <derivirana_varijabla naziv="DomainObject.Predmet.Broj_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2008.</izvorni_sadrzaj>
    <derivirana_varijabla naziv="DomainObject.Predmet.DatumOsnivanja_1">10. studenog 2008.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 otvoren 9.2.2009. (Rj. St-98/08-26).
Objava - oglasna ploča: 9. veljače 2009.
Objava - NN-22/09 od 18. veljače 2009.
PRESLIKA SPISA NA VTS 18.2.2013.</izvorni_sadrzaj>
    <derivirana_varijabla naziv="DomainObject.Predmet.Opis_1">Stečaj otvoren 9.2.2009. (Rj. St-98/08-26).
Objava - oglasna ploča: 9. veljače 2009.
Objava - NN-22/09 od 18. veljače 2009.
PRESLIKA SPISA NA VTS 18.2.2013.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St-98/2008</izvorni_sadrzaj>
    <derivirana_varijabla naziv="DomainObject.Predmet.OznakaBroj_1">St-98/2008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Ročište za otvaranje pisanih ponuda 20.12.2013. u 09,00
ROČ.DIOBA 4.9.2015 u 9,00
========================</izvorni_sadrzaj>
    <derivirana_varijabla naziv="DomainObject.Predmet.PrimjedbaSuca_1">Ročište za otvaranje pisanih ponuda 20.12.2013. u 09,00
ROČ.DIOBA 4.9.2015 u 9,00
========================</derivirana_varijabla>
  </DomainObject.Predmet.PrimjedbaSuca>
  <DomainObject.Predmet.PrimjedbaUpisnicara>
    <izvorni_sadrzaj/>
    <derivirana_varijabla naziv="DomainObject.Predmet.PrimjedbaUpisnicara_1"/>
  </DomainObject.Predmet.PrimjedbaUpisnicara>
  <DomainObject.Predmet.ProtustrankaFormated>
    <izvorni_sadrzaj>  AUTOBUSNI PROMET d.d. VARAŽDIN - dioničko društvo za prijevoz putnika u tuzemnom i inozemnom cestovnom prometu, turizam, kolo</izvorni_sadrzaj>
    <derivirana_varijabla naziv="DomainObject.Predmet.ProtustrankaFormated_1">  AUTOBUSNI PROMET d.d. VARAŽDIN - dioničko društvo za prijevoz putnika u tuzemnom i inozemnom cestovnom prometu, turizam, kolo</derivirana_varijabla>
  </DomainObject.Predmet.ProtustrankaFormated>
  <DomainObject.Predmet.ProtustrankaFormatedOIB>
    <izvorni_sadrzaj>  AUTOBUSNI PROMET d.d. VARAŽDIN - dioničko društvo za prijevoz putnika u tuzemnom i inozemnom cestovnom prometu, turizam, kolo, OIB 51631089795</izvorni_sadrzaj>
    <derivirana_varijabla naziv="DomainObject.Predmet.ProtustrankaFormatedOIB_1">  AUTOBUSNI PROMET d.d. VARAŽDIN - dioničko društvo za prijevoz putnika u tuzemnom i inozemnom cestovnom prometu, turizam, kolo, OIB 51631089795</derivirana_varijabla>
  </DomainObject.Predmet.ProtustrankaFormatedOIB>
  <DomainObject.Predmet.ProtustrankaFormatedWithAdress>
    <izvorni_sadrzaj> AUTOBUSNI PROMET d.d. VARAŽDIN - dioničko društvo za prijevoz putnika u tuzemnom i inozemnom cestovnom prometu, turizam, kolo, Gospodarska 56, Varaždin</izvorni_sadrzaj>
    <derivirana_varijabla naziv="DomainObject.Predmet.ProtustrankaFormatedWithAdress_1"> AUTOBUSNI PROMET d.d. VARAŽDIN - dioničko društvo za prijevoz putnika u tuzemnom i inozemnom cestovnom prometu, turizam, kolo, Gospodarska 56, Varaždin</derivirana_varijabla>
  </DomainObject.Predmet.ProtustrankaFormatedWithAdress>
  <DomainObject.Predmet.ProtustrankaFormatedWithAdressOIB>
    <izvorni_sadrzaj> AUTOBUSNI PROMET d.d. VARAŽDIN - dioničko društvo za prijevoz putnika u tuzemnom i inozemnom cestovnom prometu, turizam, kolo, OIB 51631089795, Gospodarska 56, Varaždin</izvorni_sadrzaj>
    <derivirana_varijabla naziv="DomainObject.Predmet.ProtustrankaFormatedWithAdressOIB_1"> AUTOBUSNI PROMET d.d. VARAŽDIN - dioničko društvo za prijevoz putnika u tuzemnom i inozemnom cestovnom prometu, turizam, kolo, OIB 51631089795, Gospodarska 56, Varaždin</derivirana_varijabla>
  </DomainObject.Predmet.ProtustrankaFormatedWithAdressOIB>
  <DomainObject.Predmet.ProtustrankaWithAdress>
    <izvorni_sadrzaj>AUTOBUSNI PROMET d.d. VARAŽDIN - dioničko društvo za prijevoz putnika u tuzemnom i inozemnom cestovnom prometu, turizam, kolo Gospodarska 56, Varaždin</izvorni_sadrzaj>
    <derivirana_varijabla naziv="DomainObject.Predmet.ProtustrankaWithAdress_1">AUTOBUSNI PROMET d.d. VARAŽDIN - dioničko društvo za prijevoz putnika u tuzemnom i inozemnom cestovnom prometu, turizam, kolo Gospodarska 56, Varaždin</derivirana_varijabla>
  </DomainObject.Predmet.ProtustrankaWithAdress>
  <DomainObject.Predmet.ProtustrankaWithAdressOIB>
    <izvorni_sadrzaj>AUTOBUSNI PROMET d.d. VARAŽDIN - dioničko društvo za prijevoz putnika u tuzemnom i inozemnom cestovnom prometu, turizam, kolo, OIB 51631089795, Gospodarska 56, Varaždin</izvorni_sadrzaj>
    <derivirana_varijabla naziv="DomainObject.Predmet.ProtustrankaWithAdressOIB_1">AUTOBUSNI PROMET d.d. VARAŽDIN - dioničko društvo za prijevoz putnika u tuzemnom i inozemnom cestovnom prometu, turizam, kolo, OIB 51631089795, Gospodarska 56, Varaždin</derivirana_varijabla>
  </DomainObject.Predmet.ProtustrankaWithAdressOIB>
  <DomainObject.Predmet.ProtustrankaNazivFormated>
    <izvorni_sadrzaj>AUTOBUSNI PROMET d.d. VARAŽDIN - dioničko društvo za prijevoz putnika u tuzemnom i inozemnom cestovnom prometu, turizam, kolo</izvorni_sadrzaj>
    <derivirana_varijabla naziv="DomainObject.Predmet.ProtustrankaNazivFormated_1">AUTOBUSNI PROMET d.d. VARAŽDIN - dioničko društvo za prijevoz putnika u tuzemnom i inozemnom cestovnom prometu, turizam, kolo</derivirana_varijabla>
  </DomainObject.Predmet.ProtustrankaNazivFormated>
  <DomainObject.Predmet.ProtustrankaNazivFormatedOIB>
    <izvorni_sadrzaj>AUTOBUSNI PROMET d.d. VARAŽDIN - dioničko društvo za prijevoz putnika u tuzemnom i inozemnom cestovnom prometu, turizam, kolo, OIB 51631089795</izvorni_sadrzaj>
    <derivirana_varijabla naziv="DomainObject.Predmet.ProtustrankaNazivFormatedOIB_1">AUTOBUSNI PROMET d.d. VARAŽDIN - dioničko društvo za prijevoz putnika u tuzemnom i inozemnom cestovnom prometu, turizam, kolo, OIB 51631089795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Sudnica 226</izvorni_sadrzaj>
    <derivirana_varijabla naziv="DomainObject.Predmet.Referada.Prostorija.Oznaka_1">Sudnica 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LARUS d.o.o. za usluge u gospodarstvu "u stečaju"; SSSH za Sjeverozapadnu Hrvatsku (po Franji Veble za radnike st. dužnika)</izvorni_sadrzaj>
    <derivirana_varijabla naziv="DomainObject.Predmet.StrankaFormated_1">  LARUS d.o.o. za usluge u gospodarstvu "u stečaju"; SSSH za Sjeverozapadnu Hrvatsku (po Franji Veble za radnike st. dužnika)</derivirana_varijabla>
  </DomainObject.Predmet.StrankaFormated>
  <DomainObject.Predmet.StrankaFormatedOIB>
    <izvorni_sadrzaj>  LARUS d.o.o. za usluge u gospodarstvu "u stečaju", OIB 25662444926; SSSH za Sjeverozapadnu Hrvatsku (po Franji Veble za radnike st. dužnika)</izvorni_sadrzaj>
    <derivirana_varijabla naziv="DomainObject.Predmet.StrankaFormatedOIB_1">  LARUS d.o.o. za usluge u gospodarstvu "u stečaju", OIB 25662444926; SSSH za Sjeverozapadnu Hrvatsku (po Franji Veble za radnike st. dužnika)</derivirana_varijabla>
  </DomainObject.Predmet.StrankaFormatedOIB>
  <DomainObject.Predmet.StrankaFormatedWithAdress>
    <izvorni_sadrzaj> LARUS d.o.o. za usluge u gospodarstvu "u stečaju", Široka ulica 6, Zadar; SSSH za Sjeverozapadnu Hrvatsku (po Franji Veble za radnike st. dužnika), TRG REPUBLIKE 1, 40000 Čakovec</izvorni_sadrzaj>
    <derivirana_varijabla naziv="DomainObject.Predmet.StrankaFormatedWithAdress_1"> LARUS d.o.o. za usluge u gospodarstvu "u stečaju", Široka ulica 6, Zadar; SSSH za Sjeverozapadnu Hrvatsku (po Franji Veble za radnike st. dužnika), TRG REPUBLIKE 1, 40000 Čakovec</derivirana_varijabla>
  </DomainObject.Predmet.StrankaFormatedWithAdress>
  <DomainObject.Predmet.StrankaFormatedWithAdressOIB>
    <izvorni_sadrzaj> LARUS d.o.o. za usluge u gospodarstvu "u stečaju", OIB 25662444926, Široka ulica 6, Zadar; SSSH za Sjeverozapadnu Hrvatsku (po Franji Veble za radnike st. dužnika), TRG REPUBLIKE 1, 40000 Čakovec</izvorni_sadrzaj>
    <derivirana_varijabla naziv="DomainObject.Predmet.StrankaFormatedWithAdressOIB_1"> LARUS d.o.o. za usluge u gospodarstvu "u stečaju", OIB 25662444926, Široka ulica 6, Zadar; SSSH za Sjeverozapadnu Hrvatsku (po Franji Veble za radnike st. dužnika), TRG REPUBLIKE 1, 40000 Čakovec</derivirana_varijabla>
  </DomainObject.Predmet.StrankaFormatedWithAdressOIB>
  <DomainObject.Predmet.StrankaWithAdress>
    <izvorni_sadrzaj>LARUS d.o.o. za usluge u gospodarstvu "u stečaju" Široka ulica 6,Zadar,SSSH za Sjeverozapadnu Hrvatsku (po Franji Veble za radnike st. dužnika) TRG REPUBLIKE 1,40000 Čakovec</izvorni_sadrzaj>
    <derivirana_varijabla naziv="DomainObject.Predmet.StrankaWithAdress_1">LARUS d.o.o. za usluge u gospodarstvu "u stečaju" Široka ulica 6,Zadar,SSSH za Sjeverozapadnu Hrvatsku (po Franji Veble za radnike st. dužnika) TRG REPUBLIKE 1,40000 Čakovec</derivirana_varijabla>
  </DomainObject.Predmet.StrankaWithAdress>
  <DomainObject.Predmet.StrankaWithAdressOIB>
    <izvorni_sadrzaj>LARUS d.o.o. za usluge u gospodarstvu "u stečaju", OIB 25662444926, Široka ulica 6,Zadar,SSSH za Sjeverozapadnu Hrvatsku (po Franji Veble za radnike st. dužnika), TRG REPUBLIKE 1,40000 Čakovec</izvorni_sadrzaj>
    <derivirana_varijabla naziv="DomainObject.Predmet.StrankaWithAdressOIB_1">LARUS d.o.o. za usluge u gospodarstvu "u stečaju", OIB 25662444926, Široka ulica 6,Zadar,SSSH za Sjeverozapadnu Hrvatsku (po Franji Veble za radnike st. dužnika), TRG REPUBLIKE 1,40000 Čakovec</derivirana_varijabla>
  </DomainObject.Predmet.StrankaWithAdressOIB>
  <DomainObject.Predmet.StrankaNazivFormated>
    <izvorni_sadrzaj>LARUS d.o.o. za usluge u gospodarstvu "u stečaju",SSSH za Sjeverozapadnu Hrvatsku (po Franji Veble za radnike st. dužnika)</izvorni_sadrzaj>
    <derivirana_varijabla naziv="DomainObject.Predmet.StrankaNazivFormated_1">LARUS d.o.o. za usluge u gospodarstvu "u stečaju",SSSH za Sjeverozapadnu Hrvatsku (po Franji Veble za radnike st. dužnika)</derivirana_varijabla>
  </DomainObject.Predmet.StrankaNazivFormated>
  <DomainObject.Predmet.StrankaNazivFormatedOIB>
    <izvorni_sadrzaj>LARUS d.o.o. za usluge u gospodarstvu "u stečaju", OIB 25662444926,SSSH za Sjeverozapadnu Hrvatsku (po Franji Veble za radnike st. dužnika)</izvorni_sadrzaj>
    <derivirana_varijabla naziv="DomainObject.Predmet.StrankaNazivFormatedOIB_1">LARUS d.o.o. za usluge u gospodarstvu "u stečaju", OIB 25662444926,SSSH za Sjeverozapadnu Hrvatsku (po Franji Veble za radnike st. dužnika)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LARUS d.o.o. za usluge u gospodarstvu "u stečaju"</item>
      <item>SSSH za Sjeverozapadnu Hrvatsku (po Franji Veble za radnike st. dužnika)</item>
    </izvorni_sadrzaj>
    <derivirana_varijabla naziv="DomainObject.Predmet.StrankaListFormated_1">
      <item>LARUS d.o.o. za usluge u gospodarstvu "u stečaju"</item>
      <item>SSSH za Sjeverozapadnu Hrvatsku (po Franji Veble za radnike st. dužnika)</item>
    </derivirana_varijabla>
  </DomainObject.Predmet.StrankaListFormated>
  <DomainObject.Predmet.StrankaListFormatedOIB>
    <izvorni_sadrzaj>
      <item>LARUS d.o.o. za usluge u gospodarstvu "u stečaju", OIB 25662444926</item>
      <item>SSSH za Sjeverozapadnu Hrvatsku (po Franji Veble za radnike st. dužnika)</item>
    </izvorni_sadrzaj>
    <derivirana_varijabla naziv="DomainObject.Predmet.StrankaListFormatedOIB_1">
      <item>LARUS d.o.o. za usluge u gospodarstvu "u stečaju", OIB 25662444926</item>
      <item>SSSH za Sjeverozapadnu Hrvatsku (po Franji Veble za radnike st. dužnika)</item>
    </derivirana_varijabla>
  </DomainObject.Predmet.StrankaListFormatedOIB>
  <DomainObject.Predmet.StrankaListFormatedWithAdress>
    <izvorni_sadrzaj>
      <item>LARUS d.o.o. za usluge u gospodarstvu "u stečaju", Široka ulica 6, Zadar</item>
      <item>SSSH za Sjeverozapadnu Hrvatsku (po Franji Veble za radnike st. dužnika), TRG REPUBLIKE 1, 40000 Čakovec</item>
    </izvorni_sadrzaj>
    <derivirana_varijabla naziv="DomainObject.Predmet.StrankaListFormatedWithAdress_1">
      <item>LARUS d.o.o. za usluge u gospodarstvu "u stečaju", Široka ulica 6, Zadar</item>
      <item>SSSH za Sjeverozapadnu Hrvatsku (po Franji Veble za radnike st. dužnika), TRG REPUBLIKE 1, 40000 Čakovec</item>
    </derivirana_varijabla>
  </DomainObject.Predmet.StrankaListFormatedWithAdress>
  <DomainObject.Predmet.StrankaListFormatedWithAdressOIB>
    <izvorni_sadrzaj>
      <item>LARUS d.o.o. za usluge u gospodarstvu "u stečaju", OIB 25662444926, Široka ulica 6, Zadar</item>
      <item>SSSH za Sjeverozapadnu Hrvatsku (po Franji Veble za radnike st. dužnika), TRG REPUBLIKE 1, 40000 Čakovec</item>
    </izvorni_sadrzaj>
    <derivirana_varijabla naziv="DomainObject.Predmet.StrankaListFormatedWithAdressOIB_1">
      <item>LARUS d.o.o. za usluge u gospodarstvu "u stečaju", OIB 25662444926, Široka ulica 6, Zadar</item>
      <item>SSSH za Sjeverozapadnu Hrvatsku (po Franji Veble za radnike st. dužnika), TRG REPUBLIKE 1, 40000 Čakovec</item>
    </derivirana_varijabla>
  </DomainObject.Predmet.StrankaListFormatedWithAdressOIB>
  <DomainObject.Predmet.StrankaListNazivFormated>
    <izvorni_sadrzaj>
      <item>LARUS d.o.o. za usluge u gospodarstvu "u stečaju"</item>
      <item>SSSH za Sjeverozapadnu Hrvatsku (po Franji Veble za radnike st. dužnika)</item>
    </izvorni_sadrzaj>
    <derivirana_varijabla naziv="DomainObject.Predmet.StrankaListNazivFormated_1">
      <item>LARUS d.o.o. za usluge u gospodarstvu "u stečaju"</item>
      <item>SSSH za Sjeverozapadnu Hrvatsku (po Franji Veble za radnike st. dužnika)</item>
    </derivirana_varijabla>
  </DomainObject.Predmet.StrankaListNazivFormated>
  <DomainObject.Predmet.StrankaListNazivFormatedOIB>
    <izvorni_sadrzaj>
      <item>LARUS d.o.o. za usluge u gospodarstvu "u stečaju", OIB 25662444926</item>
      <item>SSSH za Sjeverozapadnu Hrvatsku (po Franji Veble za radnike st. dužnika)</item>
    </izvorni_sadrzaj>
    <derivirana_varijabla naziv="DomainObject.Predmet.StrankaListNazivFormatedOIB_1">
      <item>LARUS d.o.o. za usluge u gospodarstvu "u stečaju", OIB 25662444926</item>
      <item>SSSH za Sjeverozapadnu Hrvatsku (po Franji Veble za radnike st. dužnika)</item>
    </derivirana_varijabla>
  </DomainObject.Predmet.StrankaListNazivFormatedOIB>
  <DomainObject.Predmet.ProtuStrankaListFormated>
    <izvorni_sadrzaj>
      <item>AUTOBUSNI PROMET d.d. VARAŽDIN - dioničko društvo za prijevoz putnika u tuzemnom i inozemnom cestovnom prometu, turizam, kolo</item>
    </izvorni_sadrzaj>
    <derivirana_varijabla naziv="DomainObject.Predmet.ProtuStrankaListFormated_1">
      <item>AUTOBUSNI PROMET d.d. VARAŽDIN - dioničko društvo za prijevoz putnika u tuzemnom i inozemnom cestovnom prometu, turizam, kolo</item>
    </derivirana_varijabla>
  </DomainObject.Predmet.ProtuStrankaListFormated>
  <DomainObject.Predmet.ProtuStrankaListFormatedOIB>
    <izvorni_sadrzaj>
      <item>AUTOBUSNI PROMET d.d. VARAŽDIN - dioničko društvo za prijevoz putnika u tuzemnom i inozemnom cestovnom prometu, turizam, kolo, OIB 51631089795</item>
    </izvorni_sadrzaj>
    <derivirana_varijabla naziv="DomainObject.Predmet.ProtuStrankaListFormatedOIB_1">
      <item>AUTOBUSNI PROMET d.d. VARAŽDIN - dioničko društvo za prijevoz putnika u tuzemnom i inozemnom cestovnom prometu, turizam, kolo, OIB 51631089795</item>
    </derivirana_varijabla>
  </DomainObject.Predmet.ProtuStrankaListFormatedOIB>
  <DomainObject.Predmet.ProtuStrankaListFormatedWithAdress>
    <izvorni_sadrzaj>
      <item>AUTOBUSNI PROMET d.d. VARAŽDIN - dioničko društvo za prijevoz putnika u tuzemnom i inozemnom cestovnom prometu, turizam, kolo, Gospodarska 56, Varaždin</item>
    </izvorni_sadrzaj>
    <derivirana_varijabla naziv="DomainObject.Predmet.ProtuStrankaListFormatedWithAdress_1">
      <item>AUTOBUSNI PROMET d.d. VARAŽDIN - dioničko društvo za prijevoz putnika u tuzemnom i inozemnom cestovnom prometu, turizam, kolo, Gospodarska 56, Varaždin</item>
    </derivirana_varijabla>
  </DomainObject.Predmet.ProtuStrankaListFormatedWithAdress>
  <DomainObject.Predmet.ProtuStrankaListFormatedWithAdressOIB>
    <izvorni_sadrzaj>
      <item>AUTOBUSNI PROMET d.d. VARAŽDIN - dioničko društvo za prijevoz putnika u tuzemnom i inozemnom cestovnom prometu, turizam, kolo, OIB 51631089795, Gospodarska 56, Varaždin</item>
    </izvorni_sadrzaj>
    <derivirana_varijabla naziv="DomainObject.Predmet.ProtuStrankaListFormatedWithAdressOIB_1">
      <item>AUTOBUSNI PROMET d.d. VARAŽDIN - dioničko društvo za prijevoz putnika u tuzemnom i inozemnom cestovnom prometu, turizam, kolo, OIB 51631089795, Gospodarska 56, Varaždin</item>
    </derivirana_varijabla>
  </DomainObject.Predmet.ProtuStrankaListFormatedWithAdressOIB>
  <DomainObject.Predmet.ProtuStrankaListNazivFormated>
    <izvorni_sadrzaj>
      <item>AUTOBUSNI PROMET d.d. VARAŽDIN - dioničko društvo za prijevoz putnika u tuzemnom i inozemnom cestovnom prometu, turizam, kolo</item>
    </izvorni_sadrzaj>
    <derivirana_varijabla naziv="DomainObject.Predmet.ProtuStrankaListNazivFormated_1">
      <item>AUTOBUSNI PROMET d.d. VARAŽDIN - dioničko društvo za prijevoz putnika u tuzemnom i inozemnom cestovnom prometu, turizam, kolo</item>
    </derivirana_varijabla>
  </DomainObject.Predmet.ProtuStrankaListNazivFormated>
  <DomainObject.Predmet.ProtuStrankaListNazivFormatedOIB>
    <izvorni_sadrzaj>
      <item>AUTOBUSNI PROMET d.d. VARAŽDIN - dioničko društvo za prijevoz putnika u tuzemnom i inozemnom cestovnom prometu, turizam, kolo, OIB 51631089795</item>
    </izvorni_sadrzaj>
    <derivirana_varijabla naziv="DomainObject.Predmet.ProtuStrankaListNazivFormatedOIB_1">
      <item>AUTOBUSNI PROMET d.d. VARAŽDIN - dioničko društvo za prijevoz putnika u tuzemnom i inozemnom cestovnom prometu, turizam, kolo, OIB 51631089795</item>
    </derivirana_varijabla>
  </DomainObject.Predmet.ProtuStrankaListNazivFormatedOIB>
  <DomainObject.Predmet.OstaliListFormated>
    <izvorni_sadrzaj>
      <item>ZAGREBAČKA BANKA DIONIČKO DRUŠTVO</item>
      <item>Ozren Tatarac, odvjetnik (pun. predlagatelja)</item>
      <item>Velimir Slamar</item>
      <item>Vlado Brlić</item>
      <item>Zoran Hačić i Marko Kallay iz OD Hačić &amp; Kallay</item>
      <item>ŽDO Građansko-upravni odjel u Varaždinu</item>
      <item>Hrvatska banka za obnovu i razvitak</item>
      <item>ZOU Tomislav Mašić i Martina Pečenko</item>
      <item>RH Ministarstvo financija - Porezna uprava Varaždin</item>
      <item>MEĐIMURKA d.d.</item>
      <item>DRAVA d.d. za prijevoz robe u cestovnom prometu - u stečaju</item>
      <item>Leon Sulić</item>
      <item>CROATIA osiguranje d.d.</item>
      <item>ZOVKO-ZAGREB d.o.o. za trgovinu i transport - u stečaju</item>
      <item>Međimurska banka d. d.</item>
      <item>TEHNOCOMMERCE d.o.o. za trgovinu, popravak i održavanje elektrotehničkih aparata i uređaja</item>
      <item>HYPO STEIERMARK KRAFTFAHRZEUG-UND MASCHINENLEASING GmbH</item>
      <item>MERCEDES-BENZ LEASING HRVATSKA d.o.o.</item>
      <item>ZAGREBAČKA BANKA DIONIČKO DRUŠTVO</item>
      <item>CROATIA - BUS dioničko društvo za prijevoz putnika u tuzemnom i inozemnom cestovnom prometu, remont i servis za pranje i podma</item>
      <item>RH Ministarstvo financija Porezna uprava Varaždin</item>
      <item>EUROBUS INTERNATIONAL poduzeće za proizvodnju cestovnih vozila i marketing d.o.o.</item>
      <item>KARLOVAČKA BANKA dioničko društvo</item>
      <item>OTPREMNIČKO PODUZEĆE ZAGREB d.d. za prijevoz robe u cestovnom prometu "u stečaju"</item>
      <item>CROATIA OSIGURANJE d.d. Zagreb, Filijala Varaždin</item>
      <item>ZOVKO-ZAGREB d.o.o. za trgovinu i transport - u stečaju</item>
      <item>TRANSCROATIA društvo s ograničenom odgovornošću za prijevoz robe u cestovnom prometu i prijevoz specijalnih tereta "u steča</item>
      <item>Hrvoje Grenac iz OD Abel &amp; Grenac</item>
      <item>Međimurska banka d. d.</item>
      <item>RH Ministarstvo financija</item>
      <item>Violeta Njegač</item>
      <item>Zvonko Stričak</item>
      <item>Dubravko Pokorny (predsjednik OV iz Porezne upr. Vž.)</item>
      <item>RIS - Siniša Miličić</item>
      <item>Žnidarić konzalting društvo s ograničenom odgovornošću za trgovinu i promet nekretninama</item>
      <item>ZOU VLADO SEVŠEK I MAJA TKALČEC</item>
      <item>Odvjetnik Neno Rstić</item>
      <item>ENERGIJA AGRO društvo s ograničenom odgovornošću za proizvodnju i usluge</item>
      <item>Dalibor Gradinščak,ODVJETNIK</item>
      <item>Ivica Zovko</item>
      <item>Josip Kozjak, odvjetnik iz ZOU</item>
      <item>Raiffeisenbank Austria d.d.</item>
      <item>Odvjetničko društvo GLAMUZINA &amp; GROŠETA</item>
      <item>Ivo Šućur, odvjetnik</item>
      <item>Danica Zovko</item>
      <item>Ivo Šućur, odvjetnik</item>
      <item>Hrvatska Lutrija društvo s ograničenom odgovornošću za organiziranje i priređivanje igara na sreću i zabavnih igara</item>
      <item>AUTOTRANS d. o. o. za javni prijevoz putnika u cestovonom prometu, trgovinu, usluge i turistička agencija</item>
      <item>PRESEČKI GRUPA d.o.o. za prijevoz, usluge, trgovinu i putničku agenciju</item>
      <item>HUDEK-TRGOTRANS društvo s ograničenom odgovornošću</item>
      <item>Dalibor Gradinščak,odvjetnik</item>
      <item>Marinko Zovko</item>
      <item>Zovko oil d.o.o. Žepče</item>
      <item>RH Općinski sud u Varaždinu, Zemljišnoknjižni odjel Varaždin</item>
      <item>AUTOBUSNI PRIJEVOZ društvo s ograničenom odgovornošću za prijevoze i usluge</item>
      <item>Zemljišno-knjižni odjel</item>
    </izvorni_sadrzaj>
    <derivirana_varijabla naziv="DomainObject.Predmet.OstaliListFormated_1">
      <item>ZAGREBAČKA BANKA DIONIČKO DRUŠTVO</item>
      <item>Ozren Tatarac, odvjetnik (pun. predlagatelja)</item>
      <item>Velimir Slamar</item>
      <item>Vlado Brlić</item>
      <item>Zoran Hačić i Marko Kallay iz OD Hačić &amp; Kallay</item>
      <item>ŽDO Građansko-upravni odjel u Varaždinu</item>
      <item>Hrvatska banka za obnovu i razvitak</item>
      <item>ZOU Tomislav Mašić i Martina Pečenko</item>
      <item>RH Ministarstvo financija - Porezna uprava Varaždin</item>
      <item>MEĐIMURKA d.d.</item>
      <item>DRAVA d.d. za prijevoz robe u cestovnom prometu - u stečaju</item>
      <item>Leon Sulić</item>
      <item>CROATIA osiguranje d.d.</item>
      <item>ZOVKO-ZAGREB d.o.o. za trgovinu i transport - u stečaju</item>
      <item>Međimurska banka d. d.</item>
      <item>TEHNOCOMMERCE d.o.o. za trgovinu, popravak i održavanje elektrotehničkih aparata i uređaja</item>
      <item>HYPO STEIERMARK KRAFTFAHRZEUG-UND MASCHINENLEASING GmbH</item>
      <item>MERCEDES-BENZ LEASING HRVATSKA d.o.o.</item>
      <item>ZAGREBAČKA BANKA DIONIČKO DRUŠTVO</item>
      <item>CROATIA - BUS dioničko društvo za prijevoz putnika u tuzemnom i inozemnom cestovnom prometu, remont i servis za pranje i podma</item>
      <item>RH Ministarstvo financija Porezna uprava Varaždin</item>
      <item>EUROBUS INTERNATIONAL poduzeće za proizvodnju cestovnih vozila i marketing d.o.o.</item>
      <item>KARLOVAČKA BANKA dioničko društvo</item>
      <item>OTPREMNIČKO PODUZEĆE ZAGREB d.d. za prijevoz robe u cestovnom prometu "u stečaju"</item>
      <item>CROATIA OSIGURANJE d.d. Zagreb, Filijala Varaždin</item>
      <item>ZOVKO-ZAGREB d.o.o. za trgovinu i transport - u stečaju</item>
      <item>TRANSCROATIA društvo s ograničenom odgovornošću za prijevoz robe u cestovnom prometu i prijevoz specijalnih tereta "u steča</item>
      <item>Hrvoje Grenac iz OD Abel &amp; Grenac</item>
      <item>Međimurska banka d. d.</item>
      <item>RH Ministarstvo financija</item>
      <item>Violeta Njegač</item>
      <item>Zvonko Stričak</item>
      <item>Dubravko Pokorny (predsjednik OV iz Porezne upr. Vž.)</item>
      <item>RIS - Siniša Miličić</item>
      <item>Žnidarić konzalting društvo s ograničenom odgovornošću za trgovinu i promet nekretninama</item>
      <item>ZOU VLADO SEVŠEK I MAJA TKALČEC</item>
      <item>Odvjetnik Neno Rstić</item>
      <item>ENERGIJA AGRO društvo s ograničenom odgovornošću za proizvodnju i usluge</item>
      <item>Dalibor Gradinščak,ODVJETNIK</item>
      <item>Ivica Zovko</item>
      <item>Josip Kozjak, odvjetnik iz ZOU</item>
      <item>Raiffeisenbank Austria d.d.</item>
      <item>Odvjetničko društvo GLAMUZINA &amp; GROŠETA</item>
      <item>Ivo Šućur, odvjetnik</item>
      <item>Danica Zovko</item>
      <item>Ivo Šućur, odvjetnik</item>
      <item>Hrvatska Lutrija društvo s ograničenom odgovornošću za organiziranje i priređivanje igara na sreću i zabavnih igara</item>
      <item>AUTOTRANS d. o. o. za javni prijevoz putnika u cestovonom prometu, trgovinu, usluge i turistička agencija</item>
      <item>PRESEČKI GRUPA d.o.o. za prijevoz, usluge, trgovinu i putničku agenciju</item>
      <item>HUDEK-TRGOTRANS društvo s ograničenom odgovornošću</item>
      <item>Dalibor Gradinščak,odvjetnik</item>
      <item>Marinko Zovko</item>
      <item>Zovko oil d.o.o. Žepče</item>
      <item>RH Općinski sud u Varaždinu, Zemljišnoknjižni odjel Varaždin</item>
      <item>AUTOBUSNI PRIJEVOZ društvo s ograničenom odgovornošću za prijevoze i usluge</item>
      <item>Zemljišno-knjižni odjel</item>
    </derivirana_varijabla>
  </DomainObject.Predmet.OstaliListFormated>
  <DomainObject.Predmet.OstaliListFormatedOIB>
    <izvorni_sadrzaj>
      <item>ZAGREBAČKA BANKA DIONIČKO DRUŠTVO, OIB 92963223473</item>
      <item>Ozren Tatarac, odvjetnik (pun. predlagatelja)</item>
      <item>Velimir Slamar, OIB 69715502514</item>
      <item>Vlado Brlić</item>
      <item>Zoran Hačić i Marko Kallay iz OD Hačić &amp; Kallay</item>
      <item>ŽDO Građansko-upravni odjel u Varaždinu</item>
      <item>Hrvatska banka za obnovu i razvitak, OIB 26702280390</item>
      <item>ZOU Tomislav Mašić i Martina Pečenko</item>
      <item>RH Ministarstvo financija - Porezna uprava Varaždin</item>
      <item>MEĐIMURKA d.d., OIB 22481023589</item>
      <item>DRAVA d.d. za prijevoz robe u cestovnom prometu - u stečaju, OIB 50677943856</item>
      <item>Leon Sulić</item>
      <item>CROATIA osiguranje d.d., OIB 26187994862</item>
      <item>ZOVKO-ZAGREB d.o.o. za trgovinu i transport - u stečaju, OIB 02310872315</item>
      <item>Međimurska banka d. d., OIB 48744996512</item>
      <item>TEHNOCOMMERCE d.o.o. za trgovinu, popravak i održavanje elektrotehničkih aparata i uređaja, OIB 85833578212</item>
      <item>HYPO STEIERMARK KRAFTFAHRZEUG-UND MASCHINENLEASING GmbH</item>
      <item>MERCEDES-BENZ LEASING HRVATSKA d.o.o., OIB 17080997510</item>
      <item>ZAGREBAČKA BANKA DIONIČKO DRUŠTVO, OIB 92963223473</item>
      <item>CROATIA - BUS dioničko društvo za prijevoz putnika u tuzemnom i inozemnom cestovnom prometu, remont i servis za pranje i podma, OIB 53772435884</item>
      <item>RH Ministarstvo financija Porezna uprava Varaždin</item>
      <item>EUROBUS INTERNATIONAL poduzeće za proizvodnju cestovnih vozila i marketing d.o.o., OIB 33274473528</item>
      <item>KARLOVAČKA BANKA dioničko društvo, OIB 08106331075</item>
      <item>OTPREMNIČKO PODUZEĆE ZAGREB d.d. za prijevoz robe u cestovnom prometu "u stečaju", OIB 60842584260</item>
      <item>CROATIA OSIGURANJE d.d. Zagreb, Filijala Varaždin, OIB 26187994862</item>
      <item>ZOVKO-ZAGREB d.o.o. za trgovinu i transport - u stečaju, OIB 02310872315</item>
      <item>TRANSCROATIA društvo s ograničenom odgovornošću za prijevoz robe u cestovnom prometu i prijevoz specijalnih tereta "u steča, OIB 93969536510</item>
      <item>Hrvoje Grenac iz OD Abel &amp; Grenac</item>
      <item>Međimurska banka d. d., OIB 48744996512</item>
      <item>RH Ministarstvo financija</item>
      <item>Violeta Njegač</item>
      <item>Zvonko Stričak</item>
      <item>Dubravko Pokorny (predsjednik OV iz Porezne upr. Vž.)</item>
      <item>RIS - Siniša Miličić</item>
      <item>Žnidarić konzalting društvo s ograničenom odgovornošću za trgovinu i promet nekretninama, OIB 72659258433</item>
      <item>ZOU VLADO SEVŠEK I MAJA TKALČEC</item>
      <item>Odvjetnik Neno Rstić</item>
      <item>ENERGIJA AGRO društvo s ograničenom odgovornošću za proizvodnju i usluge, OIB 96473983045</item>
      <item>Dalibor Gradinščak,ODVJETNIK</item>
      <item>Ivica Zovko, OIB 54196104128</item>
      <item>Josip Kozjak, odvjetnik iz ZOU</item>
      <item>Raiffeisenbank Austria d.d., OIB 53056966535</item>
      <item>Odvjetničko društvo GLAMUZINA &amp; GROŠETA, OIB 69402757072</item>
      <item>Ivo Šućur, odvjetnik</item>
      <item>Danica Zovko, OIB 40467015056</item>
      <item>Ivo Šućur, odvjetnik</item>
      <item>Hrvatska Lutrija društvo s ograničenom odgovornošću za organiziranje i priređivanje igara na sreću i zabavnih igara, OIB 27905228158</item>
      <item>AUTOTRANS d. o. o. za javni prijevoz putnika u cestovonom prometu, trgovinu, usluge i turistička agencija, OIB 19819724166</item>
      <item>PRESEČKI GRUPA d.o.o. za prijevoz, usluge, trgovinu i putničku agenciju, OIB 85843181422</item>
      <item>HUDEK-TRGOTRANS društvo s ograničenom odgovornošću, OIB 66718146008</item>
      <item>Dalibor Gradinščak,odvjetnik, OIB 16095594061</item>
      <item>Marinko Zovko</item>
      <item>Zovko oil d.o.o. Žepče</item>
      <item>RH Općinski sud u Varaždinu, Zemljišnoknjižni odjel Varaždin</item>
      <item>AUTOBUSNI PRIJEVOZ društvo s ograničenom odgovornošću za prijevoze i usluge, OIB 15263066301</item>
      <item>Zemljišno-knjižni odjel</item>
    </izvorni_sadrzaj>
    <derivirana_varijabla naziv="DomainObject.Predmet.OstaliListFormatedOIB_1">
      <item>ZAGREBAČKA BANKA DIONIČKO DRUŠTVO, OIB 92963223473</item>
      <item>Ozren Tatarac, odvjetnik (pun. predlagatelja)</item>
      <item>Velimir Slamar, OIB 69715502514</item>
      <item>Vlado Brlić</item>
      <item>Zoran Hačić i Marko Kallay iz OD Hačić &amp; Kallay</item>
      <item>ŽDO Građansko-upravni odjel u Varaždinu</item>
      <item>Hrvatska banka za obnovu i razvitak, OIB 26702280390</item>
      <item>ZOU Tomislav Mašić i Martina Pečenko</item>
      <item>RH Ministarstvo financija - Porezna uprava Varaždin</item>
      <item>MEĐIMURKA d.d., OIB 22481023589</item>
      <item>DRAVA d.d. za prijevoz robe u cestovnom prometu - u stečaju, OIB 50677943856</item>
      <item>Leon Sulić</item>
      <item>CROATIA osiguranje d.d., OIB 26187994862</item>
      <item>ZOVKO-ZAGREB d.o.o. za trgovinu i transport - u stečaju, OIB 02310872315</item>
      <item>Međimurska banka d. d., OIB 48744996512</item>
      <item>TEHNOCOMMERCE d.o.o. za trgovinu, popravak i održavanje elektrotehničkih aparata i uređaja, OIB 85833578212</item>
      <item>HYPO STEIERMARK KRAFTFAHRZEUG-UND MASCHINENLEASING GmbH</item>
      <item>MERCEDES-BENZ LEASING HRVATSKA d.o.o., OIB 17080997510</item>
      <item>ZAGREBAČKA BANKA DIONIČKO DRUŠTVO, OIB 92963223473</item>
      <item>CROATIA - BUS dioničko društvo za prijevoz putnika u tuzemnom i inozemnom cestovnom prometu, remont i servis za pranje i podma, OIB 53772435884</item>
      <item>RH Ministarstvo financija Porezna uprava Varaždin</item>
      <item>EUROBUS INTERNATIONAL poduzeće za proizvodnju cestovnih vozila i marketing d.o.o., OIB 33274473528</item>
      <item>KARLOVAČKA BANKA dioničko društvo, OIB 08106331075</item>
      <item>OTPREMNIČKO PODUZEĆE ZAGREB d.d. za prijevoz robe u cestovnom prometu "u stečaju", OIB 60842584260</item>
      <item>CROATIA OSIGURANJE d.d. Zagreb, Filijala Varaždin, OIB 26187994862</item>
      <item>ZOVKO-ZAGREB d.o.o. za trgovinu i transport - u stečaju, OIB 02310872315</item>
      <item>TRANSCROATIA društvo s ograničenom odgovornošću za prijevoz robe u cestovnom prometu i prijevoz specijalnih tereta "u steča, OIB 93969536510</item>
      <item>Hrvoje Grenac iz OD Abel &amp; Grenac</item>
      <item>Međimurska banka d. d., OIB 48744996512</item>
      <item>RH Ministarstvo financija</item>
      <item>Violeta Njegač</item>
      <item>Zvonko Stričak</item>
      <item>Dubravko Pokorny (predsjednik OV iz Porezne upr. Vž.)</item>
      <item>RIS - Siniša Miličić</item>
      <item>Žnidarić konzalting društvo s ograničenom odgovornošću za trgovinu i promet nekretninama, OIB 72659258433</item>
      <item>ZOU VLADO SEVŠEK I MAJA TKALČEC</item>
      <item>Odvjetnik Neno Rstić</item>
      <item>ENERGIJA AGRO društvo s ograničenom odgovornošću za proizvodnju i usluge, OIB 96473983045</item>
      <item>Dalibor Gradinščak,ODVJETNIK</item>
      <item>Ivica Zovko, OIB 54196104128</item>
      <item>Josip Kozjak, odvjetnik iz ZOU</item>
      <item>Raiffeisenbank Austria d.d., OIB 53056966535</item>
      <item>Odvjetničko društvo GLAMUZINA &amp; GROŠETA, OIB 69402757072</item>
      <item>Ivo Šućur, odvjetnik</item>
      <item>Danica Zovko, OIB 40467015056</item>
      <item>Ivo Šućur, odvjetnik</item>
      <item>Hrvatska Lutrija društvo s ograničenom odgovornošću za organiziranje i priređivanje igara na sreću i zabavnih igara, OIB 27905228158</item>
      <item>AUTOTRANS d. o. o. za javni prijevoz putnika u cestovonom prometu, trgovinu, usluge i turistička agencija, OIB 19819724166</item>
      <item>PRESEČKI GRUPA d.o.o. za prijevoz, usluge, trgovinu i putničku agenciju, OIB 85843181422</item>
      <item>HUDEK-TRGOTRANS društvo s ograničenom odgovornošću, OIB 66718146008</item>
      <item>Dalibor Gradinščak,odvjetnik, OIB 16095594061</item>
      <item>Marinko Zovko</item>
      <item>Zovko oil d.o.o. Žepče</item>
      <item>RH Općinski sud u Varaždinu, Zemljišnoknjižni odjel Varaždin</item>
      <item>AUTOBUSNI PRIJEVOZ društvo s ograničenom odgovornošću za prijevoze i usluge, OIB 15263066301</item>
      <item>Zemljišno-knjižni odjel</item>
    </derivirana_varijabla>
  </DomainObject.Predmet.OstaliListFormatedOIB>
  <DomainObject.Predmet.OstaliListFormatedWithAdress>
    <izvorni_sadrzaj>
      <item>ZAGREBAČKA BANKA DIONIČKO DRUŠTVO, Trg bana Josipa Jelačića 10, 10000 Zagreb</item>
      <item>Ozren Tatarac, odvjetnik (pun. predlagatelja), Bogišićeva 2, 10000 Zagreb</item>
      <item>Velimir Slamar, Ul. M. Krleže 1/1, 42000 Varaždin</item>
      <item>Vlado Brlić, Krč 36, 42220 Novi Marof</item>
      <item>Zoran Hačić i Marko Kallay iz OD Hačić &amp; Kallay, Palmotićeva 3, 10000 Zagreb</item>
      <item>ŽDO Građansko-upravni odjel u Varaždinu, Vrazova 4, 42000 Varaždin</item>
      <item>Hrvatska banka za obnovu i razvitak, Strosmayerov trg 9, 10000 Zagreb</item>
      <item>ZOU Tomislav Mašić i Martina Pečenko, D. Domjanića 1a, 10380 SVETI IVAN ZELIN</item>
      <item>RH Ministarstvo financija - Porezna uprava Varaždin, Graberje 1, 42000 Varaždin</item>
      <item>MEĐIMURKA d.d., Trg Republike 6, 40000 Čakovec</item>
      <item>DRAVA d.d. za prijevoz robe u cestovnom prometu - u stečaju, Donje Svetice/bb, 10000 Zagreb</item>
      <item>Leon Sulić, Štoosova 12, 10000 Zagreb</item>
      <item>CROATIA osiguranje d.d., Miramarska 22, 10000 Zagreb</item>
      <item>ZOVKO-ZAGREB d.o.o. za trgovinu i transport - u stečaju, Slavonska avenija 63, Sesvete</item>
      <item>Međimurska banka d. d., Valenta Morandinija 37, Čakovec</item>
      <item>TEHNOCOMMERCE d.o.o. za trgovinu, popravak i održavanje elektrotehničkih aparata i uređaja, Antuna Gustava Matoša 23, Karlovac</item>
      <item>HYPO STEIERMARK KRAFTFAHRZEUG-UND MASCHINENLEASING GmbH, Joanneumring 20, GRAZ</item>
      <item>MERCEDES-BENZ LEASING HRVATSKA d.o.o., Kovinska 5, 10000 Zagreb</item>
      <item>ZAGREBAČKA BANKA DIONIČKO DRUŠTVO, Trg bana Josipa Jelačića 10, 10000 Zagreb</item>
      <item>CROATIA - BUS dioničko društvo za prijevoz putnika u tuzemnom i inozemnom cestovnom prometu, remont i servis za pranje i podma, Heinzelova 61, 10000 Zagreb</item>
      <item>RH Ministarstvo financija Porezna uprava Varaždin, Graberje 1, 42000 Varaždin</item>
      <item>EUROBUS INTERNATIONAL poduzeće za proizvodnju cestovnih vozila i marketing d.o.o., Kralja Tomislava 17, Karlovac</item>
      <item>KARLOVAČKA BANKA dioničko društvo, Ivana Gorana Kovačića 1, Karlovac</item>
      <item>OTPREMNIČKO PODUZEĆE ZAGREB d.d. za prijevoz robe u cestovnom prometu "u stečaju", Gospodarska 56, Varaždin</item>
      <item>CROATIA OSIGURANJE d.d. Zagreb, Filijala Varaždin, Kapucinski trg 14, 42000 Varaždin</item>
      <item>ZOVKO-ZAGREB d.o.o. za trgovinu i transport - u stečaju, Slavonska avenija 63, Sesvete</item>
      <item>TRANSCROATIA društvo s ograničenom odgovornošću za prijevoz robe u cestovnom prometu i prijevoz specijalnih tereta "u steča, Gospodarska 56, Varaždin</item>
      <item>Hrvoje Grenac iz OD Abel &amp; Grenac, Ulica kralja Držislava 4/II, 10000 Zagreb</item>
      <item>Međimurska banka d. d., Valenta Morandinija 37, Čakovec</item>
      <item>RH Ministarstvo financija, Katančićeva 5, 10000 Zagreb</item>
      <item>Violeta Njegač, Ivana Cankara 7/1, 42000 Varaždin</item>
      <item>Zvonko Stričak, Presečno 137a, 42220 Novi Marof</item>
      <item>Dubravko Pokorny (predsjednik OV iz Porezne upr. Vž.), Graberje 1, 42000 Varaždin</item>
      <item>RIS - Siniša Miličić, Kratka 1, 42 000 Varaždin</item>
      <item>Žnidarić konzalting društvo s ograničenom odgovornošću za trgovinu i promet nekretninama, Josipa Kozarca 2, Čakovec</item>
      <item>ZOU VLADO SEVŠEK I MAJA TKALČEC, Kratka 4/I, 42000 Varaždin</item>
      <item>Odvjetnik Neno Rstić, Biankinijeva 9, 10000 Zagreb</item>
      <item>ENERGIJA AGRO društvo s ograničenom odgovornošću za proizvodnju i usluge, Biljevec 77, 42243 Biljevec</item>
      <item>Dalibor Gradinščak,ODVJETNIK</item>
      <item>Ivica Zovko, Petrine 29, 10000 Zagreb</item>
      <item>Josip Kozjak, odvjetnik iz ZOU, Franjevački trg 11, 42000 Varaždin</item>
      <item>Raiffeisenbank Austria d.d., Petrinjska 59, 10000 Zagreb</item>
      <item>Odvjetničko društvo GLAMUZINA &amp; GROŠETA, Krajiška 27, 10000 Zagreb</item>
      <item>Ivo Šućur, odvjetnik, Masarykova 7, 10000 Zagreb</item>
      <item>Danica Zovko, Petrine 29, 10000 Zagreb</item>
      <item>Ivo Šućur, odvjetnik, Masarykova 7, 10000 Zagreb</item>
      <item>Hrvatska Lutrija društvo s ograničenom odgovornošću za organiziranje i priređivanje igara na sreću i zabavnih igara, Ulica grada Vukovara 72, 10000 Zagreb</item>
      <item>AUTOTRANS d. o. o. za javni prijevoz putnika u cestovonom prometu, trgovinu, usluge i turistička agencija, Šetalište 20. travnja 18, 51557 Cres</item>
      <item>PRESEČKI GRUPA d.o.o. za prijevoz, usluge, trgovinu i putničku agenciju, Frana Galovića 15, 49000 Krapina</item>
      <item>HUDEK-TRGOTRANS društvo s ograničenom odgovornošću, Biljevec 77, 42243 Biljevec</item>
      <item>Dalibor Gradinščak,odvjetnik, Pavlinska 5, 42000 Varaždin</item>
      <item>Marinko Zovko, Petrine 29, 10000 Zagreb</item>
      <item>Zovko oil d.o.o. Žepče</item>
      <item>RH Općinski sud u Varaždinu, Zemljišnoknjižni odjel Varaždin</item>
      <item>AUTOBUSNI PRIJEVOZ društvo s ograničenom odgovornošću za prijevoze i usluge, Gospodarska 56, 42000 Varaždin</item>
      <item>Zemljišno-knjižni odjel</item>
    </izvorni_sadrzaj>
    <derivirana_varijabla naziv="DomainObject.Predmet.OstaliListFormatedWithAdress_1">
      <item>ZAGREBAČKA BANKA DIONIČKO DRUŠTVO, Trg bana Josipa Jelačića 10, 10000 Zagreb</item>
      <item>Ozren Tatarac, odvjetnik (pun. predlagatelja), Bogišićeva 2, 10000 Zagreb</item>
      <item>Velimir Slamar, Ul. M. Krleže 1/1, 42000 Varaždin</item>
      <item>Vlado Brlić, Krč 36, 42220 Novi Marof</item>
      <item>Zoran Hačić i Marko Kallay iz OD Hačić &amp; Kallay, Palmotićeva 3, 10000 Zagreb</item>
      <item>ŽDO Građansko-upravni odjel u Varaždinu, Vrazova 4, 42000 Varaždin</item>
      <item>Hrvatska banka za obnovu i razvitak, Strosmayerov trg 9, 10000 Zagreb</item>
      <item>ZOU Tomislav Mašić i Martina Pečenko, D. Domjanića 1a, 10380 SVETI IVAN ZELIN</item>
      <item>RH Ministarstvo financija - Porezna uprava Varaždin, Graberje 1, 42000 Varaždin</item>
      <item>MEĐIMURKA d.d., Trg Republike 6, 40000 Čakovec</item>
      <item>DRAVA d.d. za prijevoz robe u cestovnom prometu - u stečaju, Donje Svetice/bb, 10000 Zagreb</item>
      <item>Leon Sulić, Štoosova 12, 10000 Zagreb</item>
      <item>CROATIA osiguranje d.d., Miramarska 22, 10000 Zagreb</item>
      <item>ZOVKO-ZAGREB d.o.o. za trgovinu i transport - u stečaju, Slavonska avenija 63, Sesvete</item>
      <item>Međimurska banka d. d., Valenta Morandinija 37, Čakovec</item>
      <item>TEHNOCOMMERCE d.o.o. za trgovinu, popravak i održavanje elektrotehničkih aparata i uređaja, Antuna Gustava Matoša 23, Karlovac</item>
      <item>HYPO STEIERMARK KRAFTFAHRZEUG-UND MASCHINENLEASING GmbH, Joanneumring 20, GRAZ</item>
      <item>MERCEDES-BENZ LEASING HRVATSKA d.o.o., Kovinska 5, 10000 Zagreb</item>
      <item>ZAGREBAČKA BANKA DIONIČKO DRUŠTVO, Trg bana Josipa Jelačića 10, 10000 Zagreb</item>
      <item>CROATIA - BUS dioničko društvo za prijevoz putnika u tuzemnom i inozemnom cestovnom prometu, remont i servis za pranje i podma, Heinzelova 61, 10000 Zagreb</item>
      <item>RH Ministarstvo financija Porezna uprava Varaždin, Graberje 1, 42000 Varaždin</item>
      <item>EUROBUS INTERNATIONAL poduzeće za proizvodnju cestovnih vozila i marketing d.o.o., Kralja Tomislava 17, Karlovac</item>
      <item>KARLOVAČKA BANKA dioničko društvo, Ivana Gorana Kovačića 1, Karlovac</item>
      <item>OTPREMNIČKO PODUZEĆE ZAGREB d.d. za prijevoz robe u cestovnom prometu "u stečaju", Gospodarska 56, Varaždin</item>
      <item>CROATIA OSIGURANJE d.d. Zagreb, Filijala Varaždin, Kapucinski trg 14, 42000 Varaždin</item>
      <item>ZOVKO-ZAGREB d.o.o. za trgovinu i transport - u stečaju, Slavonska avenija 63, Sesvete</item>
      <item>TRANSCROATIA društvo s ograničenom odgovornošću za prijevoz robe u cestovnom prometu i prijevoz specijalnih tereta "u steča, Gospodarska 56, Varaždin</item>
      <item>Hrvoje Grenac iz OD Abel &amp; Grenac, Ulica kralja Držislava 4/II, 10000 Zagreb</item>
      <item>Međimurska banka d. d., Valenta Morandinija 37, Čakovec</item>
      <item>RH Ministarstvo financija, Katančićeva 5, 10000 Zagreb</item>
      <item>Violeta Njegač, Ivana Cankara 7/1, 42000 Varaždin</item>
      <item>Zvonko Stričak, Presečno 137a, 42220 Novi Marof</item>
      <item>Dubravko Pokorny (predsjednik OV iz Porezne upr. Vž.), Graberje 1, 42000 Varaždin</item>
      <item>RIS - Siniša Miličić, Kratka 1, 42 000 Varaždin</item>
      <item>Žnidarić konzalting društvo s ograničenom odgovornošću za trgovinu i promet nekretninama, Josipa Kozarca 2, Čakovec</item>
      <item>ZOU VLADO SEVŠEK I MAJA TKALČEC, Kratka 4/I, 42000 Varaždin</item>
      <item>Odvjetnik Neno Rstić, Biankinijeva 9, 10000 Zagreb</item>
      <item>ENERGIJA AGRO društvo s ograničenom odgovornošću za proizvodnju i usluge, Biljevec 77, 42243 Biljevec</item>
      <item>Dalibor Gradinščak,ODVJETNIK</item>
      <item>Ivica Zovko, Petrine 29, 10000 Zagreb</item>
      <item>Josip Kozjak, odvjetnik iz ZOU, Franjevački trg 11, 42000 Varaždin</item>
      <item>Raiffeisenbank Austria d.d., Petrinjska 59, 10000 Zagreb</item>
      <item>Odvjetničko društvo GLAMUZINA &amp; GROŠETA, Krajiška 27, 10000 Zagreb</item>
      <item>Ivo Šućur, odvjetnik, Masarykova 7, 10000 Zagreb</item>
      <item>Danica Zovko, Petrine 29, 10000 Zagreb</item>
      <item>Ivo Šućur, odvjetnik, Masarykova 7, 10000 Zagreb</item>
      <item>Hrvatska Lutrija društvo s ograničenom odgovornošću za organiziranje i priređivanje igara na sreću i zabavnih igara, Ulica grada Vukovara 72, 10000 Zagreb</item>
      <item>AUTOTRANS d. o. o. za javni prijevoz putnika u cestovonom prometu, trgovinu, usluge i turistička agencija, Šetalište 20. travnja 18, 51557 Cres</item>
      <item>PRESEČKI GRUPA d.o.o. za prijevoz, usluge, trgovinu i putničku agenciju, Frana Galovića 15, 49000 Krapina</item>
      <item>HUDEK-TRGOTRANS društvo s ograničenom odgovornošću, Biljevec 77, 42243 Biljevec</item>
      <item>Dalibor Gradinščak,odvjetnik, Pavlinska 5, 42000 Varaždin</item>
      <item>Marinko Zovko, Petrine 29, 10000 Zagreb</item>
      <item>Zovko oil d.o.o. Žepče</item>
      <item>RH Općinski sud u Varaždinu, Zemljišnoknjižni odjel Varaždin</item>
      <item>AUTOBUSNI PRIJEVOZ društvo s ograničenom odgovornošću za prijevoze i usluge, Gospodarska 56, 42000 Varaždin</item>
      <item>Zemljišno-knjižni odjel</item>
    </derivirana_varijabla>
  </DomainObject.Predmet.OstaliListFormatedWithAdress>
  <DomainObject.Predmet.OstaliListFormatedWithAdressOIB>
    <izvorni_sadrzaj>
      <item>ZAGREBAČKA BANKA DIONIČKO DRUŠTVO, OIB 92963223473, Trg bana Josipa Jelačića 10, 10000 Zagreb</item>
      <item>Ozren Tatarac, odvjetnik (pun. predlagatelja), Bogišićeva 2, 10000 Zagreb</item>
      <item>Velimir Slamar, OIB 69715502514, Ul. M. Krleže 1/1, 42000 Varaždin</item>
      <item>Vlado Brlić, Krč 36, 42220 Novi Marof</item>
      <item>Zoran Hačić i Marko Kallay iz OD Hačić &amp; Kallay, Palmotićeva 3, 10000 Zagreb</item>
      <item>ŽDO Građansko-upravni odjel u Varaždinu, Vrazova 4, 42000 Varaždin</item>
      <item>Hrvatska banka za obnovu i razvitak, OIB 26702280390, Strosmayerov trg 9, 10000 Zagreb</item>
      <item>ZOU Tomislav Mašić i Martina Pečenko, D. Domjanića 1a, 10380 SVETI IVAN ZELIN</item>
      <item>RH Ministarstvo financija - Porezna uprava Varaždin, Graberje 1, 42000 Varaždin</item>
      <item>MEĐIMURKA d.d., OIB 22481023589, Trg Republike 6, 40000 Čakovec</item>
      <item>DRAVA d.d. za prijevoz robe u cestovnom prometu - u stečaju, OIB 50677943856, Donje Svetice/bb, 10000 Zagreb</item>
      <item>Leon Sulić, Štoosova 12, 10000 Zagreb</item>
      <item>CROATIA osiguranje d.d., OIB 26187994862, Miramarska 22, 10000 Zagreb</item>
      <item>ZOVKO-ZAGREB d.o.o. za trgovinu i transport - u stečaju, OIB 02310872315, Slavonska avenija 63, Sesvete</item>
      <item>Međimurska banka d. d., OIB 48744996512, Valenta Morandinija 37, Čakovec</item>
      <item>TEHNOCOMMERCE d.o.o. za trgovinu, popravak i održavanje elektrotehničkih aparata i uređaja, OIB 85833578212, Antuna Gustava Matoša 23, Karlovac</item>
      <item>HYPO STEIERMARK KRAFTFAHRZEUG-UND MASCHINENLEASING GmbH, Joanneumring 20, GRAZ</item>
      <item>MERCEDES-BENZ LEASING HRVATSKA d.o.o., OIB 17080997510, Kovinska 5, 10000 Zagreb</item>
      <item>ZAGREBAČKA BANKA DIONIČKO DRUŠTVO, OIB 92963223473, Trg bana Josipa Jelačića 10, 10000 Zagreb</item>
      <item>CROATIA - BUS dioničko društvo za prijevoz putnika u tuzemnom i inozemnom cestovnom prometu, remont i servis za pranje i podma, OIB 53772435884, Heinzelova 61, 10000 Zagreb</item>
      <item>RH Ministarstvo financija Porezna uprava Varaždin, Graberje 1, 42000 Varaždin</item>
      <item>EUROBUS INTERNATIONAL poduzeće za proizvodnju cestovnih vozila i marketing d.o.o., OIB 33274473528, Kralja Tomislava 17, Karlovac</item>
      <item>KARLOVAČKA BANKA dioničko društvo, OIB 08106331075, Ivana Gorana Kovačića 1, Karlovac</item>
      <item>OTPREMNIČKO PODUZEĆE ZAGREB d.d. za prijevoz robe u cestovnom prometu "u stečaju", OIB 60842584260, Gospodarska 56, Varaždin</item>
      <item>CROATIA OSIGURANJE d.d. Zagreb, Filijala Varaždin, OIB 26187994862, Kapucinski trg 14, 42000 Varaždin</item>
      <item>ZOVKO-ZAGREB d.o.o. za trgovinu i transport - u stečaju, OIB 02310872315, Slavonska avenija 63, Sesvete</item>
      <item>TRANSCROATIA društvo s ograničenom odgovornošću za prijevoz robe u cestovnom prometu i prijevoz specijalnih tereta "u steča, OIB 93969536510, Gospodarska 56, Varaždin</item>
      <item>Hrvoje Grenac iz OD Abel &amp; Grenac, Ulica kralja Držislava 4/II, 10000 Zagreb</item>
      <item>Međimurska banka d. d., OIB 48744996512, Valenta Morandinija 37, Čakovec</item>
      <item>RH Ministarstvo financija, Katančićeva 5, 10000 Zagreb</item>
      <item>Violeta Njegač, Ivana Cankara 7/1, 42000 Varaždin</item>
      <item>Zvonko Stričak, Presečno 137a, 42220 Novi Marof</item>
      <item>Dubravko Pokorny (predsjednik OV iz Porezne upr. Vž.), Graberje 1, 42000 Varaždin</item>
      <item>RIS - Siniša Miličić, Kratka 1, 42 000 Varaždin</item>
      <item>Žnidarić konzalting društvo s ograničenom odgovornošću za trgovinu i promet nekretninama, OIB 72659258433, Josipa Kozarca 2, Čakovec</item>
      <item>ZOU VLADO SEVŠEK I MAJA TKALČEC, Kratka 4/I, 42000 Varaždin</item>
      <item>Odvjetnik Neno Rstić, Biankinijeva 9, 10000 Zagreb</item>
      <item>ENERGIJA AGRO društvo s ograničenom odgovornošću za proizvodnju i usluge, OIB 96473983045, Biljevec 77, 42243 Biljevec</item>
      <item>Dalibor Gradinščak,ODVJETNIK</item>
      <item>Ivica Zovko, OIB 54196104128, Petrine 29, 10000 Zagreb</item>
      <item>Josip Kozjak, odvjetnik iz ZOU, Franjevački trg 11, 42000 Varaždin</item>
      <item>Raiffeisenbank Austria d.d., OIB 53056966535, Petrinjska 59, 10000 Zagreb</item>
      <item>Odvjetničko društvo GLAMUZINA &amp; GROŠETA, OIB 69402757072, Krajiška 27, 10000 Zagreb</item>
      <item>Ivo Šućur, odvjetnik, Masarykova 7, 10000 Zagreb</item>
      <item>Danica Zovko, OIB 40467015056, Petrine 29, 10000 Zagreb</item>
      <item>Ivo Šućur, odvjetnik, Masarykova 7, 10000 Zagreb</item>
      <item>Hrvatska Lutrija društvo s ograničenom odgovornošću za organiziranje i priređivanje igara na sreću i zabavnih igara, OIB 27905228158, Ulica grada Vukovara 72, 10000 Zagreb</item>
      <item>AUTOTRANS d. o. o. za javni prijevoz putnika u cestovonom prometu, trgovinu, usluge i turistička agencija, OIB 19819724166, Šetalište 20. travnja 18, 51557 Cres</item>
      <item>PRESEČKI GRUPA d.o.o. za prijevoz, usluge, trgovinu i putničku agenciju, OIB 85843181422, Frana Galovića 15, 49000 Krapina</item>
      <item>HUDEK-TRGOTRANS društvo s ograničenom odgovornošću, OIB 66718146008, Biljevec 77, 42243 Biljevec</item>
      <item>Dalibor Gradinščak,odvjetnik, OIB 16095594061, Pavlinska 5, 42000 Varaždin</item>
      <item>Marinko Zovko, Petrine 29, 10000 Zagreb</item>
      <item>Zovko oil d.o.o. Žepče</item>
      <item>RH Općinski sud u Varaždinu, Zemljišnoknjižni odjel Varaždin</item>
      <item>AUTOBUSNI PRIJEVOZ društvo s ograničenom odgovornošću za prijevoze i usluge, OIB 15263066301, Gospodarska 56, 42000 Varaždin</item>
      <item>Zemljišno-knjižni odjel</item>
    </izvorni_sadrzaj>
    <derivirana_varijabla naziv="DomainObject.Predmet.OstaliListFormatedWithAdressOIB_1">
      <item>ZAGREBAČKA BANKA DIONIČKO DRUŠTVO, OIB 92963223473, Trg bana Josipa Jelačića 10, 10000 Zagreb</item>
      <item>Ozren Tatarac, odvjetnik (pun. predlagatelja), Bogišićeva 2, 10000 Zagreb</item>
      <item>Velimir Slamar, OIB 69715502514, Ul. M. Krleže 1/1, 42000 Varaždin</item>
      <item>Vlado Brlić, Krč 36, 42220 Novi Marof</item>
      <item>Zoran Hačić i Marko Kallay iz OD Hačić &amp; Kallay, Palmotićeva 3, 10000 Zagreb</item>
      <item>ŽDO Građansko-upravni odjel u Varaždinu, Vrazova 4, 42000 Varaždin</item>
      <item>Hrvatska banka za obnovu i razvitak, OIB 26702280390, Strosmayerov trg 9, 10000 Zagreb</item>
      <item>ZOU Tomislav Mašić i Martina Pečenko, D. Domjanića 1a, 10380 SVETI IVAN ZELIN</item>
      <item>RH Ministarstvo financija - Porezna uprava Varaždin, Graberje 1, 42000 Varaždin</item>
      <item>MEĐIMURKA d.d., OIB 22481023589, Trg Republike 6, 40000 Čakovec</item>
      <item>DRAVA d.d. za prijevoz robe u cestovnom prometu - u stečaju, OIB 50677943856, Donje Svetice/bb, 10000 Zagreb</item>
      <item>Leon Sulić, Štoosova 12, 10000 Zagreb</item>
      <item>CROATIA osiguranje d.d., OIB 26187994862, Miramarska 22, 10000 Zagreb</item>
      <item>ZOVKO-ZAGREB d.o.o. za trgovinu i transport - u stečaju, OIB 02310872315, Slavonska avenija 63, Sesvete</item>
      <item>Međimurska banka d. d., OIB 48744996512, Valenta Morandinija 37, Čakovec</item>
      <item>TEHNOCOMMERCE d.o.o. za trgovinu, popravak i održavanje elektrotehničkih aparata i uređaja, OIB 85833578212, Antuna Gustava Matoša 23, Karlovac</item>
      <item>HYPO STEIERMARK KRAFTFAHRZEUG-UND MASCHINENLEASING GmbH, Joanneumring 20, GRAZ</item>
      <item>MERCEDES-BENZ LEASING HRVATSKA d.o.o., OIB 17080997510, Kovinska 5, 10000 Zagreb</item>
      <item>ZAGREBAČKA BANKA DIONIČKO DRUŠTVO, OIB 92963223473, Trg bana Josipa Jelačića 10, 10000 Zagreb</item>
      <item>CROATIA - BUS dioničko društvo za prijevoz putnika u tuzemnom i inozemnom cestovnom prometu, remont i servis za pranje i podma, OIB 53772435884, Heinzelova 61, 10000 Zagreb</item>
      <item>RH Ministarstvo financija Porezna uprava Varaždin, Graberje 1, 42000 Varaždin</item>
      <item>EUROBUS INTERNATIONAL poduzeće za proizvodnju cestovnih vozila i marketing d.o.o., OIB 33274473528, Kralja Tomislava 17, Karlovac</item>
      <item>KARLOVAČKA BANKA dioničko društvo, OIB 08106331075, Ivana Gorana Kovačića 1, Karlovac</item>
      <item>OTPREMNIČKO PODUZEĆE ZAGREB d.d. za prijevoz robe u cestovnom prometu "u stečaju", OIB 60842584260, Gospodarska 56, Varaždin</item>
      <item>CROATIA OSIGURANJE d.d. Zagreb, Filijala Varaždin, OIB 26187994862, Kapucinski trg 14, 42000 Varaždin</item>
      <item>ZOVKO-ZAGREB d.o.o. za trgovinu i transport - u stečaju, OIB 02310872315, Slavonska avenija 63, Sesvete</item>
      <item>TRANSCROATIA društvo s ograničenom odgovornošću za prijevoz robe u cestovnom prometu i prijevoz specijalnih tereta "u steča, OIB 93969536510, Gospodarska 56, Varaždin</item>
      <item>Hrvoje Grenac iz OD Abel &amp; Grenac, Ulica kralja Držislava 4/II, 10000 Zagreb</item>
      <item>Međimurska banka d. d., OIB 48744996512, Valenta Morandinija 37, Čakovec</item>
      <item>RH Ministarstvo financija, Katančićeva 5, 10000 Zagreb</item>
      <item>Violeta Njegač, Ivana Cankara 7/1, 42000 Varaždin</item>
      <item>Zvonko Stričak, Presečno 137a, 42220 Novi Marof</item>
      <item>Dubravko Pokorny (predsjednik OV iz Porezne upr. Vž.), Graberje 1, 42000 Varaždin</item>
      <item>RIS - Siniša Miličić, Kratka 1, 42 000 Varaždin</item>
      <item>Žnidarić konzalting društvo s ograničenom odgovornošću za trgovinu i promet nekretninama, OIB 72659258433, Josipa Kozarca 2, Čakovec</item>
      <item>ZOU VLADO SEVŠEK I MAJA TKALČEC, Kratka 4/I, 42000 Varaždin</item>
      <item>Odvjetnik Neno Rstić, Biankinijeva 9, 10000 Zagreb</item>
      <item>ENERGIJA AGRO društvo s ograničenom odgovornošću za proizvodnju i usluge, OIB 96473983045, Biljevec 77, 42243 Biljevec</item>
      <item>Dalibor Gradinščak,ODVJETNIK</item>
      <item>Ivica Zovko, OIB 54196104128, Petrine 29, 10000 Zagreb</item>
      <item>Josip Kozjak, odvjetnik iz ZOU, Franjevački trg 11, 42000 Varaždin</item>
      <item>Raiffeisenbank Austria d.d., OIB 53056966535, Petrinjska 59, 10000 Zagreb</item>
      <item>Odvjetničko društvo GLAMUZINA &amp; GROŠETA, OIB 69402757072, Krajiška 27, 10000 Zagreb</item>
      <item>Ivo Šućur, odvjetnik, Masarykova 7, 10000 Zagreb</item>
      <item>Danica Zovko, OIB 40467015056, Petrine 29, 10000 Zagreb</item>
      <item>Ivo Šućur, odvjetnik, Masarykova 7, 10000 Zagreb</item>
      <item>Hrvatska Lutrija društvo s ograničenom odgovornošću za organiziranje i priređivanje igara na sreću i zabavnih igara, OIB 27905228158, Ulica grada Vukovara 72, 10000 Zagreb</item>
      <item>AUTOTRANS d. o. o. za javni prijevoz putnika u cestovonom prometu, trgovinu, usluge i turistička agencija, OIB 19819724166, Šetalište 20. travnja 18, 51557 Cres</item>
      <item>PRESEČKI GRUPA d.o.o. za prijevoz, usluge, trgovinu i putničku agenciju, OIB 85843181422, Frana Galovića 15, 49000 Krapina</item>
      <item>HUDEK-TRGOTRANS društvo s ograničenom odgovornošću, OIB 66718146008, Biljevec 77, 42243 Biljevec</item>
      <item>Dalibor Gradinščak,odvjetnik, OIB 16095594061, Pavlinska 5, 42000 Varaždin</item>
      <item>Marinko Zovko, Petrine 29, 10000 Zagreb</item>
      <item>Zovko oil d.o.o. Žepče</item>
      <item>RH Općinski sud u Varaždinu, Zemljišnoknjižni odjel Varaždin</item>
      <item>AUTOBUSNI PRIJEVOZ društvo s ograničenom odgovornošću za prijevoze i usluge, OIB 15263066301, Gospodarska 56, 42000 Varaždin</item>
      <item>Zemljišno-knjižni odjel</item>
    </derivirana_varijabla>
  </DomainObject.Predmet.OstaliListFormatedWithAdressOIB>
  <DomainObject.Predmet.OstaliListNazivFormated>
    <izvorni_sadrzaj>
      <item>ZAGREBAČKA BANKA DIONIČKO DRUŠTVO</item>
      <item>Ozren Tatarac, odvjetnik (pun. predlagatelja)</item>
      <item>Velimir Slamar</item>
      <item>Vlado Brlić</item>
      <item>Zoran Hačić i Marko Kallay iz OD Hačić &amp; Kallay</item>
      <item>ŽDO Građansko-upravni odjel u Varaždinu</item>
      <item>Hrvatska banka za obnovu i razvitak</item>
      <item>ZOU Tomislav Mašić i Martina Pečenko</item>
      <item>RH Ministarstvo financija - Porezna uprava Varaždin</item>
      <item>MEĐIMURKA d.d.</item>
      <item>DRAVA d.d. za prijevoz robe u cestovnom prometu - u stečaju</item>
      <item>Leon Sulić</item>
      <item>CROATIA osiguranje d.d.</item>
      <item>ZOVKO-ZAGREB d.o.o. za trgovinu i transport - u stečaju</item>
      <item>Međimurska banka d. d.</item>
      <item>TEHNOCOMMERCE d.o.o. za trgovinu, popravak i održavanje elektrotehničkih aparata i uređaja</item>
      <item>HYPO STEIERMARK KRAFTFAHRZEUG-UND MASCHINENLEASING GmbH</item>
      <item>MERCEDES-BENZ LEASING HRVATSKA d.o.o.</item>
      <item>ZAGREBAČKA BANKA DIONIČKO DRUŠTVO</item>
      <item>CROATIA - BUS dioničko društvo za prijevoz putnika u tuzemnom i inozemnom cestovnom prometu, remont i servis za pranje i podma</item>
      <item>RH Ministarstvo financija Porezna uprava Varaždin</item>
      <item>EUROBUS INTERNATIONAL poduzeće za proizvodnju cestovnih vozila i marketing d.o.o.</item>
      <item>KARLOVAČKA BANKA dioničko društvo</item>
      <item>OTPREMNIČKO PODUZEĆE ZAGREB d.d. za prijevoz robe u cestovnom prometu "u stečaju"</item>
      <item>CROATIA OSIGURANJE d.d. Zagreb, Filijala Varaždin</item>
      <item>ZOVKO-ZAGREB d.o.o. za trgovinu i transport - u stečaju</item>
      <item>TRANSCROATIA društvo s ograničenom odgovornošću za prijevoz robe u cestovnom prometu i prijevoz specijalnih tereta "u steča</item>
      <item>Hrvoje Grenac iz OD Abel &amp; Grenac</item>
      <item>Međimurska banka d. d.</item>
      <item>RH Ministarstvo financija</item>
      <item>Violeta Njegač</item>
      <item>Zvonko Stričak</item>
      <item>Dubravko Pokorny (predsjednik OV iz Porezne upr. Vž.)</item>
      <item>RIS - Siniša Miličić</item>
      <item>Žnidarić konzalting društvo s ograničenom odgovornošću za trgovinu i promet nekretninama</item>
      <item>ZOU VLADO SEVŠEK I MAJA TKALČEC</item>
      <item>Odvjetnik Neno Rstić</item>
      <item>ENERGIJA AGRO društvo s ograničenom odgovornošću za proizvodnju i usluge</item>
      <item>Dalibor Gradinščak,ODVJETNIK</item>
      <item>Ivica Zovko</item>
      <item>Josip Kozjak, odvjetnik iz ZOU</item>
      <item>Raiffeisenbank Austria d.d.</item>
      <item>Odvjetničko društvo GLAMUZINA &amp; GROŠETA</item>
      <item>Ivo Šućur, odvjetnik</item>
      <item>Danica Zovko</item>
      <item>Ivo Šućur, odvjetnik</item>
      <item>Hrvatska Lutrija društvo s ograničenom odgovornošću za organiziranje i priređivanje igara na sreću i zabavnih igara</item>
      <item>AUTOTRANS d. o. o. za javni prijevoz putnika u cestovonom prometu, trgovinu, usluge i turistička agencija</item>
      <item>PRESEČKI GRUPA d.o.o. za prijevoz, usluge, trgovinu i putničku agenciju</item>
      <item>HUDEK-TRGOTRANS društvo s ograničenom odgovornošću</item>
      <item>Dalibor Gradinščak,odvjetnik</item>
      <item>Marinko Zovko</item>
      <item>Zovko oil d.o.o. Žepče</item>
      <item>RH Općinski sud u Varaždinu, Zemljišnoknjižni odjel Varaždin</item>
      <item>AUTOBUSNI PRIJEVOZ društvo s ograničenom odgovornošću za prijevoze i usluge</item>
      <item>Zemljišno-knjižni odjel</item>
    </izvorni_sadrzaj>
    <derivirana_varijabla naziv="DomainObject.Predmet.OstaliListNazivFormated_1">
      <item>ZAGREBAČKA BANKA DIONIČKO DRUŠTVO</item>
      <item>Ozren Tatarac, odvjetnik (pun. predlagatelja)</item>
      <item>Velimir Slamar</item>
      <item>Vlado Brlić</item>
      <item>Zoran Hačić i Marko Kallay iz OD Hačić &amp; Kallay</item>
      <item>ŽDO Građansko-upravni odjel u Varaždinu</item>
      <item>Hrvatska banka za obnovu i razvitak</item>
      <item>ZOU Tomislav Mašić i Martina Pečenko</item>
      <item>RH Ministarstvo financija - Porezna uprava Varaždin</item>
      <item>MEĐIMURKA d.d.</item>
      <item>DRAVA d.d. za prijevoz robe u cestovnom prometu - u stečaju</item>
      <item>Leon Sulić</item>
      <item>CROATIA osiguranje d.d.</item>
      <item>ZOVKO-ZAGREB d.o.o. za trgovinu i transport - u stečaju</item>
      <item>Međimurska banka d. d.</item>
      <item>TEHNOCOMMERCE d.o.o. za trgovinu, popravak i održavanje elektrotehničkih aparata i uređaja</item>
      <item>HYPO STEIERMARK KRAFTFAHRZEUG-UND MASCHINENLEASING GmbH</item>
      <item>MERCEDES-BENZ LEASING HRVATSKA d.o.o.</item>
      <item>ZAGREBAČKA BANKA DIONIČKO DRUŠTVO</item>
      <item>CROATIA - BUS dioničko društvo za prijevoz putnika u tuzemnom i inozemnom cestovnom prometu, remont i servis za pranje i podma</item>
      <item>RH Ministarstvo financija Porezna uprava Varaždin</item>
      <item>EUROBUS INTERNATIONAL poduzeće za proizvodnju cestovnih vozila i marketing d.o.o.</item>
      <item>KARLOVAČKA BANKA dioničko društvo</item>
      <item>OTPREMNIČKO PODUZEĆE ZAGREB d.d. za prijevoz robe u cestovnom prometu "u stečaju"</item>
      <item>CROATIA OSIGURANJE d.d. Zagreb, Filijala Varaždin</item>
      <item>ZOVKO-ZAGREB d.o.o. za trgovinu i transport - u stečaju</item>
      <item>TRANSCROATIA društvo s ograničenom odgovornošću za prijevoz robe u cestovnom prometu i prijevoz specijalnih tereta "u steča</item>
      <item>Hrvoje Grenac iz OD Abel &amp; Grenac</item>
      <item>Međimurska banka d. d.</item>
      <item>RH Ministarstvo financija</item>
      <item>Violeta Njegač</item>
      <item>Zvonko Stričak</item>
      <item>Dubravko Pokorny (predsjednik OV iz Porezne upr. Vž.)</item>
      <item>RIS - Siniša Miličić</item>
      <item>Žnidarić konzalting društvo s ograničenom odgovornošću za trgovinu i promet nekretninama</item>
      <item>ZOU VLADO SEVŠEK I MAJA TKALČEC</item>
      <item>Odvjetnik Neno Rstić</item>
      <item>ENERGIJA AGRO društvo s ograničenom odgovornošću za proizvodnju i usluge</item>
      <item>Dalibor Gradinščak,ODVJETNIK</item>
      <item>Ivica Zovko</item>
      <item>Josip Kozjak, odvjetnik iz ZOU</item>
      <item>Raiffeisenbank Austria d.d.</item>
      <item>Odvjetničko društvo GLAMUZINA &amp; GROŠETA</item>
      <item>Ivo Šućur, odvjetnik</item>
      <item>Danica Zovko</item>
      <item>Ivo Šućur, odvjetnik</item>
      <item>Hrvatska Lutrija društvo s ograničenom odgovornošću za organiziranje i priređivanje igara na sreću i zabavnih igara</item>
      <item>AUTOTRANS d. o. o. za javni prijevoz putnika u cestovonom prometu, trgovinu, usluge i turistička agencija</item>
      <item>PRESEČKI GRUPA d.o.o. za prijevoz, usluge, trgovinu i putničku agenciju</item>
      <item>HUDEK-TRGOTRANS društvo s ograničenom odgovornošću</item>
      <item>Dalibor Gradinščak,odvjetnik</item>
      <item>Marinko Zovko</item>
      <item>Zovko oil d.o.o. Žepče</item>
      <item>RH Općinski sud u Varaždinu, Zemljišnoknjižni odjel Varaždin</item>
      <item>AUTOBUSNI PRIJEVOZ društvo s ograničenom odgovornošću za prijevoze i usluge</item>
      <item>Zemljišno-knjižni odjel</item>
    </derivirana_varijabla>
  </DomainObject.Predmet.OstaliListNazivFormated>
  <DomainObject.Predmet.OstaliListNazivFormatedOIB>
    <izvorni_sadrzaj>
      <item>ZAGREBAČKA BANKA DIONIČKO DRUŠTVO, OIB 92963223473</item>
      <item>Ozren Tatarac, odvjetnik (pun. predlagatelja)</item>
      <item>Velimir Slamar, OIB 69715502514</item>
      <item>Vlado Brlić</item>
      <item>Zoran Hačić i Marko Kallay iz OD Hačić &amp; Kallay</item>
      <item>ŽDO Građansko-upravni odjel u Varaždinu</item>
      <item>Hrvatska banka za obnovu i razvitak, OIB 26702280390</item>
      <item>ZOU Tomislav Mašić i Martina Pečenko</item>
      <item>RH Ministarstvo financija - Porezna uprava Varaždin</item>
      <item>MEĐIMURKA d.d., OIB 22481023589</item>
      <item>DRAVA d.d. za prijevoz robe u cestovnom prometu - u stečaju, OIB 50677943856</item>
      <item>Leon Sulić</item>
      <item>CROATIA osiguranje d.d., OIB 26187994862</item>
      <item>ZOVKO-ZAGREB d.o.o. za trgovinu i transport - u stečaju, OIB 02310872315</item>
      <item>Međimurska banka d. d., OIB 48744996512</item>
      <item>TEHNOCOMMERCE d.o.o. za trgovinu, popravak i održavanje elektrotehničkih aparata i uređaja, OIB 85833578212</item>
      <item>HYPO STEIERMARK KRAFTFAHRZEUG-UND MASCHINENLEASING GmbH</item>
      <item>MERCEDES-BENZ LEASING HRVATSKA d.o.o., OIB 17080997510</item>
      <item>ZAGREBAČKA BANKA DIONIČKO DRUŠTVO, OIB 92963223473</item>
      <item>CROATIA - BUS dioničko društvo za prijevoz putnika u tuzemnom i inozemnom cestovnom prometu, remont i servis za pranje i podma, OIB 53772435884</item>
      <item>RH Ministarstvo financija Porezna uprava Varaždin</item>
      <item>EUROBUS INTERNATIONAL poduzeće za proizvodnju cestovnih vozila i marketing d.o.o., OIB 33274473528</item>
      <item>KARLOVAČKA BANKA dioničko društvo, OIB 08106331075</item>
      <item>OTPREMNIČKO PODUZEĆE ZAGREB d.d. za prijevoz robe u cestovnom prometu "u stečaju", OIB 60842584260</item>
      <item>CROATIA OSIGURANJE d.d. Zagreb, Filijala Varaždin, OIB 26187994862</item>
      <item>ZOVKO-ZAGREB d.o.o. za trgovinu i transport - u stečaju, OIB 02310872315</item>
      <item>TRANSCROATIA društvo s ograničenom odgovornošću za prijevoz robe u cestovnom prometu i prijevoz specijalnih tereta "u steča, OIB 93969536510</item>
      <item>Hrvoje Grenac iz OD Abel &amp; Grenac</item>
      <item>Međimurska banka d. d., OIB 48744996512</item>
      <item>RH Ministarstvo financija</item>
      <item>Violeta Njegač</item>
      <item>Zvonko Stričak</item>
      <item>Dubravko Pokorny (predsjednik OV iz Porezne upr. Vž.)</item>
      <item>RIS - Siniša Miličić</item>
      <item>Žnidarić konzalting društvo s ograničenom odgovornošću za trgovinu i promet nekretninama, OIB 72659258433</item>
      <item>ZOU VLADO SEVŠEK I MAJA TKALČEC</item>
      <item>Odvjetnik Neno Rstić</item>
      <item>ENERGIJA AGRO društvo s ograničenom odgovornošću za proizvodnju i usluge, OIB 96473983045</item>
      <item>Dalibor Gradinščak,ODVJETNIK</item>
      <item>Ivica Zovko, OIB 54196104128</item>
      <item>Josip Kozjak, odvjetnik iz ZOU</item>
      <item>Raiffeisenbank Austria d.d., OIB 53056966535</item>
      <item>Odvjetničko društvo GLAMUZINA &amp; GROŠETA, OIB 69402757072</item>
      <item>Ivo Šućur, odvjetnik</item>
      <item>Danica Zovko, OIB 40467015056</item>
      <item>Ivo Šućur, odvjetnik</item>
      <item>Hrvatska Lutrija društvo s ograničenom odgovornošću za organiziranje i priređivanje igara na sreću i zabavnih igara, OIB 27905228158</item>
      <item>AUTOTRANS d. o. o. za javni prijevoz putnika u cestovonom prometu, trgovinu, usluge i turistička agencija, OIB 19819724166</item>
      <item>PRESEČKI GRUPA d.o.o. za prijevoz, usluge, trgovinu i putničku agenciju, OIB 85843181422</item>
      <item>HUDEK-TRGOTRANS društvo s ograničenom odgovornošću, OIB 66718146008</item>
      <item>Dalibor Gradinščak,odvjetnik, OIB 16095594061</item>
      <item>Marinko Zovko</item>
      <item>Zovko oil d.o.o. Žepče</item>
      <item>RH Općinski sud u Varaždinu, Zemljišnoknjižni odjel Varaždin</item>
      <item>AUTOBUSNI PRIJEVOZ društvo s ograničenom odgovornošću za prijevoze i usluge, OIB 15263066301</item>
      <item>Zemljišno-knjižni odjel</item>
    </izvorni_sadrzaj>
    <derivirana_varijabla naziv="DomainObject.Predmet.OstaliListNazivFormatedOIB_1">
      <item>ZAGREBAČKA BANKA DIONIČKO DRUŠTVO, OIB 92963223473</item>
      <item>Ozren Tatarac, odvjetnik (pun. predlagatelja)</item>
      <item>Velimir Slamar, OIB 69715502514</item>
      <item>Vlado Brlić</item>
      <item>Zoran Hačić i Marko Kallay iz OD Hačić &amp; Kallay</item>
      <item>ŽDO Građansko-upravni odjel u Varaždinu</item>
      <item>Hrvatska banka za obnovu i razvitak, OIB 26702280390</item>
      <item>ZOU Tomislav Mašić i Martina Pečenko</item>
      <item>RH Ministarstvo financija - Porezna uprava Varaždin</item>
      <item>MEĐIMURKA d.d., OIB 22481023589</item>
      <item>DRAVA d.d. za prijevoz robe u cestovnom prometu - u stečaju, OIB 50677943856</item>
      <item>Leon Sulić</item>
      <item>CROATIA osiguranje d.d., OIB 26187994862</item>
      <item>ZOVKO-ZAGREB d.o.o. za trgovinu i transport - u stečaju, OIB 02310872315</item>
      <item>Međimurska banka d. d., OIB 48744996512</item>
      <item>TEHNOCOMMERCE d.o.o. za trgovinu, popravak i održavanje elektrotehničkih aparata i uređaja, OIB 85833578212</item>
      <item>HYPO STEIERMARK KRAFTFAHRZEUG-UND MASCHINENLEASING GmbH</item>
      <item>MERCEDES-BENZ LEASING HRVATSKA d.o.o., OIB 17080997510</item>
      <item>ZAGREBAČKA BANKA DIONIČKO DRUŠTVO, OIB 92963223473</item>
      <item>CROATIA - BUS dioničko društvo za prijevoz putnika u tuzemnom i inozemnom cestovnom prometu, remont i servis za pranje i podma, OIB 53772435884</item>
      <item>RH Ministarstvo financija Porezna uprava Varaždin</item>
      <item>EUROBUS INTERNATIONAL poduzeće za proizvodnju cestovnih vozila i marketing d.o.o., OIB 33274473528</item>
      <item>KARLOVAČKA BANKA dioničko društvo, OIB 08106331075</item>
      <item>OTPREMNIČKO PODUZEĆE ZAGREB d.d. za prijevoz robe u cestovnom prometu "u stečaju", OIB 60842584260</item>
      <item>CROATIA OSIGURANJE d.d. Zagreb, Filijala Varaždin, OIB 26187994862</item>
      <item>ZOVKO-ZAGREB d.o.o. za trgovinu i transport - u stečaju, OIB 02310872315</item>
      <item>TRANSCROATIA društvo s ograničenom odgovornošću za prijevoz robe u cestovnom prometu i prijevoz specijalnih tereta "u steča, OIB 93969536510</item>
      <item>Hrvoje Grenac iz OD Abel &amp; Grenac</item>
      <item>Međimurska banka d. d., OIB 48744996512</item>
      <item>RH Ministarstvo financija</item>
      <item>Violeta Njegač</item>
      <item>Zvonko Stričak</item>
      <item>Dubravko Pokorny (predsjednik OV iz Porezne upr. Vž.)</item>
      <item>RIS - Siniša Miličić</item>
      <item>Žnidarić konzalting društvo s ograničenom odgovornošću za trgovinu i promet nekretninama, OIB 72659258433</item>
      <item>ZOU VLADO SEVŠEK I MAJA TKALČEC</item>
      <item>Odvjetnik Neno Rstić</item>
      <item>ENERGIJA AGRO društvo s ograničenom odgovornošću za proizvodnju i usluge, OIB 96473983045</item>
      <item>Dalibor Gradinščak,ODVJETNIK</item>
      <item>Ivica Zovko, OIB 54196104128</item>
      <item>Josip Kozjak, odvjetnik iz ZOU</item>
      <item>Raiffeisenbank Austria d.d., OIB 53056966535</item>
      <item>Odvjetničko društvo GLAMUZINA &amp; GROŠETA, OIB 69402757072</item>
      <item>Ivo Šućur, odvjetnik</item>
      <item>Danica Zovko, OIB 40467015056</item>
      <item>Ivo Šućur, odvjetnik</item>
      <item>Hrvatska Lutrija društvo s ograničenom odgovornošću za organiziranje i priređivanje igara na sreću i zabavnih igara, OIB 27905228158</item>
      <item>AUTOTRANS d. o. o. za javni prijevoz putnika u cestovonom prometu, trgovinu, usluge i turistička agencija, OIB 19819724166</item>
      <item>PRESEČKI GRUPA d.o.o. za prijevoz, usluge, trgovinu i putničku agenciju, OIB 85843181422</item>
      <item>HUDEK-TRGOTRANS društvo s ograničenom odgovornošću, OIB 66718146008</item>
      <item>Dalibor Gradinščak,odvjetnik, OIB 16095594061</item>
      <item>Marinko Zovko</item>
      <item>Zovko oil d.o.o. Žepče</item>
      <item>RH Općinski sud u Varaždinu, Zemljišnoknjižni odjel Varaždin</item>
      <item>AUTOBUSNI PRIJEVOZ društvo s ograničenom odgovornošću za prijevoze i usluge, OIB 15263066301</item>
      <item>Zemljišno-knjižni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2015.</izvorni_sadrzaj>
    <derivirana_varijabla naziv="DomainObject.Datum_1">8. rujna 2015.</derivirana_varijabla>
  </DomainObject.Datum>
  <DomainObject.PoslovniBrojDokumenta>
    <izvorni_sadrzaj>St-98/2008-540</izvorni_sadrzaj>
    <derivirana_varijabla naziv="DomainObject.PoslovniBrojDokumenta_1">St-98/2008-540</derivirana_varijabla>
  </DomainObject.PoslovniBrojDokumenta>
  <DomainObject.Predmet.StrankaIDrugi>
    <izvorni_sadrzaj>LARUS d.o.o. za usluge u gospodarstvu "u stečaju" i dr.</izvorni_sadrzaj>
    <derivirana_varijabla naziv="DomainObject.Predmet.StrankaIDrugi_1">LARUS d.o.o. za usluge u gospodarstvu "u stečaju" i dr.</derivirana_varijabla>
  </DomainObject.Predmet.StrankaIDrugi>
  <DomainObject.Predmet.ProtustrankaIDrugi>
    <izvorni_sadrzaj>AUTOBUSNI PROMET d.d. VARAŽDIN - dioničko društvo za prijevoz putnika u tuzemnom i inozemnom cestovnom prometu, turizam, kolo</izvorni_sadrzaj>
    <derivirana_varijabla naziv="DomainObject.Predmet.ProtustrankaIDrugi_1">AUTOBUSNI PROMET d.d. VARAŽDIN - dioničko društvo za prijevoz putnika u tuzemnom i inozemnom cestovnom prometu, turizam, kolo</derivirana_varijabla>
  </DomainObject.Predmet.ProtustrankaIDrugi>
  <DomainObject.Predmet.StrankaIDrugiAdressOIB>
    <izvorni_sadrzaj>LARUS d.o.o. za usluge u gospodarstvu "u stečaju", OIB 25662444926, Široka ulica 6, Zadar i dr.</izvorni_sadrzaj>
    <derivirana_varijabla naziv="DomainObject.Predmet.StrankaIDrugiAdressOIB_1">LARUS d.o.o. za usluge u gospodarstvu "u stečaju", OIB 25662444926, Široka ulica 6, Zadar i dr.</derivirana_varijabla>
  </DomainObject.Predmet.StrankaIDrugiAdressOIB>
  <DomainObject.Predmet.ProtustrankaIDrugiAdressOIB>
    <izvorni_sadrzaj>AUTOBUSNI PROMET d.d. VARAŽDIN - dioničko društvo za prijevoz putnika u tuzemnom i inozemnom cestovnom prometu, turizam, kolo, OIB 51631089795, Gospodarska 56, Varaždin</izvorni_sadrzaj>
    <derivirana_varijabla naziv="DomainObject.Predmet.ProtustrankaIDrugiAdressOIB_1">AUTOBUSNI PROMET d.d. VARAŽDIN - dioničko društvo za prijevoz putnika u tuzemnom i inozemnom cestovnom prometu, turizam, kolo, OIB 51631089795, Gospodarska 56,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AUTOBUSNI PROMET d.d. VARAŽDIN - dioničko društvo za prijevoz putnika u tuzemnom i inozemnom cestovnom prometu, turizam, kolo</item>
      <item>LARUS d.o.o. za usluge u gospodarstvu "u stečaju"</item>
      <item>ZAGREBAČKA BANKA DIONIČKO DRUŠTVO</item>
      <item>Ozren Tatarac, odvjetnik (pun. predlagatelja)</item>
      <item>Velimir Slamar</item>
      <item>Vlado Brlić</item>
      <item>Zoran Hačić i Marko Kallay iz OD Hačić &amp; Kallay</item>
      <item>ŽDO Građansko-upravni odjel u Varaždinu</item>
      <item>Hrvatska banka za obnovu i razvitak</item>
      <item>ZOU Tomislav Mašić i Martina Pečenko</item>
      <item>RH Ministarstvo financija - Porezna uprava Varaždin</item>
      <item>MEĐIMURKA d.d.</item>
      <item>DRAVA d.d. za prijevoz robe u cestovnom prometu - u stečaju</item>
      <item>Leon Sulić</item>
      <item>CROATIA osiguranje d.d.</item>
      <item>ZOVKO-ZAGREB d.o.o. za trgovinu i transport - u stečaju</item>
      <item>Međimurska banka d. d.</item>
      <item>TEHNOCOMMERCE d.o.o. za trgovinu, popravak i održavanje elektrotehničkih aparata i uređaja</item>
      <item>HYPO STEIERMARK KRAFTFAHRZEUG-UND MASCHINENLEASING GmbH</item>
      <item>MERCEDES-BENZ LEASING HRVATSKA d.o.o.</item>
      <item>ZAGREBAČKA BANKA DIONIČKO DRUŠTVO</item>
      <item>CROATIA - BUS dioničko društvo za prijevoz putnika u tuzemnom i inozemnom cestovnom prometu, remont i servis za pranje i podma</item>
      <item>RH Ministarstvo financija Porezna uprava Varaždin</item>
      <item>EUROBUS INTERNATIONAL poduzeće za proizvodnju cestovnih vozila i marketing d.o.o.</item>
      <item>KARLOVAČKA BANKA dioničko društvo</item>
      <item>OTPREMNIČKO PODUZEĆE ZAGREB d.d. za prijevoz robe u cestovnom prometu "u stečaju"</item>
      <item>CROATIA OSIGURANJE d.d. Zagreb, Filijala Varaždin</item>
      <item>ZOVKO-ZAGREB d.o.o. za trgovinu i transport - u stečaju</item>
      <item>TRANSCROATIA društvo s ograničenom odgovornošću za prijevoz robe u cestovnom prometu i prijevoz specijalnih tereta "u steča</item>
      <item>Hrvoje Grenac iz OD Abel &amp; Grenac</item>
      <item>Međimurska banka d. d.</item>
      <item>RH Ministarstvo financija</item>
      <item>Violeta Njegač</item>
      <item>Zvonko Stričak</item>
      <item>Dubravko Pokorny (predsjednik OV iz Porezne upr. Vž.)</item>
      <item>RIS - Siniša Miličić</item>
      <item>Žnidarić konzalting društvo s ograničenom odgovornošću za trgovinu i promet nekretninama</item>
      <item>ZOU VLADO SEVŠEK I MAJA TKALČEC</item>
      <item>Odvjetnik Neno Rstić</item>
      <item>SSSH za Sjeverozapadnu Hrvatsku (po Franji Veble za radnike st. dužnika)</item>
      <item>ENERGIJA AGRO društvo s ograničenom odgovornošću za proizvodnju i usluge</item>
      <item>Dalibor Gradinščak,ODVJETNIK</item>
      <item>Ivica Zovko</item>
      <item>Josip Kozjak, odvjetnik iz ZOU</item>
      <item>Raiffeisenbank Austria d.d.</item>
      <item>Odvjetničko društvo GLAMUZINA &amp; GROŠETA</item>
      <item>Ivo Šućur, odvjetnik</item>
      <item>Danica Zovko</item>
      <item>Ivo Šućur, odvjetnik</item>
      <item>Hrvatska Lutrija društvo s ograničenom odgovornošću za organiziranje i priređivanje igara na sreću i zabavnih igara</item>
      <item>AUTOTRANS d. o. o. za javni prijevoz putnika u cestovonom prometu, trgovinu, usluge i turistička agencija</item>
      <item>PRESEČKI GRUPA d.o.o. za prijevoz, usluge, trgovinu i putničku agenciju</item>
      <item>HUDEK-TRGOTRANS društvo s ograničenom odgovornošću</item>
      <item>Dalibor Gradinščak,odvjetnik</item>
      <item>Marinko Zovko</item>
      <item>Zovko oil d.o.o. Žepče</item>
      <item>RH Općinski sud u Varaždinu, Zemljišnoknjižni odjel Varaždin</item>
      <item>AUTOBUSNI PRIJEVOZ društvo s ograničenom odgovornošću za prijevoze i usluge</item>
      <item>Zemljišno-knjižni odjel</item>
    </izvorni_sadrzaj>
    <derivirana_varijabla naziv="DomainObject.Predmet.SudioniciListNaziv_1">
      <item>AUTOBUSNI PROMET d.d. VARAŽDIN - dioničko društvo za prijevoz putnika u tuzemnom i inozemnom cestovnom prometu, turizam, kolo</item>
      <item>LARUS d.o.o. za usluge u gospodarstvu "u stečaju"</item>
      <item>ZAGREBAČKA BANKA DIONIČKO DRUŠTVO</item>
      <item>Ozren Tatarac, odvjetnik (pun. predlagatelja)</item>
      <item>Velimir Slamar</item>
      <item>Vlado Brlić</item>
      <item>Zoran Hačić i Marko Kallay iz OD Hačić &amp; Kallay</item>
      <item>ŽDO Građansko-upravni odjel u Varaždinu</item>
      <item>Hrvatska banka za obnovu i razvitak</item>
      <item>ZOU Tomislav Mašić i Martina Pečenko</item>
      <item>RH Ministarstvo financija - Porezna uprava Varaždin</item>
      <item>MEĐIMURKA d.d.</item>
      <item>DRAVA d.d. za prijevoz robe u cestovnom prometu - u stečaju</item>
      <item>Leon Sulić</item>
      <item>CROATIA osiguranje d.d.</item>
      <item>ZOVKO-ZAGREB d.o.o. za trgovinu i transport - u stečaju</item>
      <item>Međimurska banka d. d.</item>
      <item>TEHNOCOMMERCE d.o.o. za trgovinu, popravak i održavanje elektrotehničkih aparata i uređaja</item>
      <item>HYPO STEIERMARK KRAFTFAHRZEUG-UND MASCHINENLEASING GmbH</item>
      <item>MERCEDES-BENZ LEASING HRVATSKA d.o.o.</item>
      <item>ZAGREBAČKA BANKA DIONIČKO DRUŠTVO</item>
      <item>CROATIA - BUS dioničko društvo za prijevoz putnika u tuzemnom i inozemnom cestovnom prometu, remont i servis za pranje i podma</item>
      <item>RH Ministarstvo financija Porezna uprava Varaždin</item>
      <item>EUROBUS INTERNATIONAL poduzeće za proizvodnju cestovnih vozila i marketing d.o.o.</item>
      <item>KARLOVAČKA BANKA dioničko društvo</item>
      <item>OTPREMNIČKO PODUZEĆE ZAGREB d.d. za prijevoz robe u cestovnom prometu "u stečaju"</item>
      <item>CROATIA OSIGURANJE d.d. Zagreb, Filijala Varaždin</item>
      <item>ZOVKO-ZAGREB d.o.o. za trgovinu i transport - u stečaju</item>
      <item>TRANSCROATIA društvo s ograničenom odgovornošću za prijevoz robe u cestovnom prometu i prijevoz specijalnih tereta "u steča</item>
      <item>Hrvoje Grenac iz OD Abel &amp; Grenac</item>
      <item>Međimurska banka d. d.</item>
      <item>RH Ministarstvo financija</item>
      <item>Violeta Njegač</item>
      <item>Zvonko Stričak</item>
      <item>Dubravko Pokorny (predsjednik OV iz Porezne upr. Vž.)</item>
      <item>RIS - Siniša Miličić</item>
      <item>Žnidarić konzalting društvo s ograničenom odgovornošću za trgovinu i promet nekretninama</item>
      <item>ZOU VLADO SEVŠEK I MAJA TKALČEC</item>
      <item>Odvjetnik Neno Rstić</item>
      <item>SSSH za Sjeverozapadnu Hrvatsku (po Franji Veble za radnike st. dužnika)</item>
      <item>ENERGIJA AGRO društvo s ograničenom odgovornošću za proizvodnju i usluge</item>
      <item>Dalibor Gradinščak,ODVJETNIK</item>
      <item>Ivica Zovko</item>
      <item>Josip Kozjak, odvjetnik iz ZOU</item>
      <item>Raiffeisenbank Austria d.d.</item>
      <item>Odvjetničko društvo GLAMUZINA &amp; GROŠETA</item>
      <item>Ivo Šućur, odvjetnik</item>
      <item>Danica Zovko</item>
      <item>Ivo Šućur, odvjetnik</item>
      <item>Hrvatska Lutrija društvo s ograničenom odgovornošću za organiziranje i priređivanje igara na sreću i zabavnih igara</item>
      <item>AUTOTRANS d. o. o. za javni prijevoz putnika u cestovonom prometu, trgovinu, usluge i turistička agencija</item>
      <item>PRESEČKI GRUPA d.o.o. za prijevoz, usluge, trgovinu i putničku agenciju</item>
      <item>HUDEK-TRGOTRANS društvo s ograničenom odgovornošću</item>
      <item>Dalibor Gradinščak,odvjetnik</item>
      <item>Marinko Zovko</item>
      <item>Zovko oil d.o.o. Žepče</item>
      <item>RH Općinski sud u Varaždinu, Zemljišnoknjižni odjel Varaždin</item>
      <item>AUTOBUSNI PRIJEVOZ društvo s ograničenom odgovornošću za prijevoze i usluge</item>
      <item>Zemljišno-knjižni odjel</item>
    </derivirana_varijabla>
  </DomainObject.Predmet.SudioniciListNaziv>
  <DomainObject.Predmet.SudioniciListAdressOIB>
    <izvorni_sadrzaj>
      <item>AUTOBUSNI PROMET d.d. VARAŽDIN - dioničko društvo za prijevoz putnika u tuzemnom i inozemnom cestovnom prometu, turizam, kolo, OIB 51631089795, Gospodarska 56,Varaždin</item>
      <item>LARUS d.o.o. za usluge u gospodarstvu "u stečaju", OIB 25662444926, Široka ulica 6,Zadar</item>
      <item>ZAGREBAČKA BANKA DIONIČKO DRUŠTVO, OIB 92963223473, Trg bana Josipa Jelačića 10,10000 Zagreb</item>
      <item>Ozren Tatarac, odvjetnik (pun. predlagatelja), Bogišićeva 2,10000 Zagreb</item>
      <item>Velimir Slamar, OIB 69715502514, Ul. M. Krleže 1/1,42000 Varaždin</item>
      <item>Vlado Brlić, Krč 36,42220 Novi Marof</item>
      <item>Zoran Hačić i Marko Kallay iz OD Hačić &amp; Kallay, Palmotićeva 3,10000 Zagreb</item>
      <item>ŽDO Građansko-upravni odjel u Varaždinu, Vrazova 4,42000 Varaždin</item>
      <item>Hrvatska banka za obnovu i razvitak, OIB 26702280390, Strosmayerov trg 9,10000 Zagreb</item>
      <item>ZOU Tomislav Mašić i Martina Pečenko, D. Domjanića 1a,10380 SVETI IVAN ZELIN</item>
      <item>RH Ministarstvo financija - Porezna uprava Varaždin, Graberje 1,42000 Varaždin</item>
      <item>MEĐIMURKA d.d., OIB 22481023589, Trg Republike 6,40000 Čakovec</item>
      <item>DRAVA d.d. za prijevoz robe u cestovnom prometu - u stečaju, OIB 50677943856, Donje Svetice/bb,10000 Zagreb</item>
      <item>Leon Sulić, Štoosova 12,10000 Zagreb</item>
      <item>CROATIA osiguranje d.d., OIB 26187994862, Miramarska 22,10000 Zagreb</item>
      <item>ZOVKO-ZAGREB d.o.o. za trgovinu i transport - u stečaju, OIB 02310872315, Slavonska avenija 63,Sesvete</item>
      <item>Međimurska banka d. d., OIB 48744996512, Valenta Morandinija 37,Čakovec</item>
      <item>TEHNOCOMMERCE d.o.o. za trgovinu, popravak i održavanje elektrotehničkih aparata i uređaja, OIB 85833578212, Antuna Gustava Matoša 23,Karlovac</item>
      <item>HYPO STEIERMARK KRAFTFAHRZEUG-UND MASCHINENLEASING GmbH, Joanneumring 20,GRAZ</item>
      <item>MERCEDES-BENZ LEASING HRVATSKA d.o.o., OIB 17080997510, Kovinska 5,10000 Zagreb</item>
      <item>ZAGREBAČKA BANKA DIONIČKO DRUŠTVO, OIB 92963223473, Trg bana Josipa Jelačića 10,10000 Zagreb</item>
      <item>CROATIA - BUS dioničko društvo za prijevoz putnika u tuzemnom i inozemnom cestovnom prometu, remont i servis za pranje i podma, OIB 53772435884, Heinzelova 61,10000 Zagreb</item>
      <item>RH Ministarstvo financija Porezna uprava Varaždin, Graberje 1,42000 Varaždin</item>
      <item>EUROBUS INTERNATIONAL poduzeće za proizvodnju cestovnih vozila i marketing d.o.o., OIB 33274473528, Kralja Tomislava 17,Karlovac</item>
      <item>KARLOVAČKA BANKA dioničko društvo, OIB 08106331075, Ivana Gorana Kovačića 1,Karlovac</item>
      <item>OTPREMNIČKO PODUZEĆE ZAGREB d.d. za prijevoz robe u cestovnom prometu "u stečaju", OIB 60842584260, Gospodarska 56,Varaždin</item>
      <item>CROATIA OSIGURANJE d.d. Zagreb, Filijala Varaždin, OIB 26187994862, Kapucinski trg 14,42000 Varaždin</item>
      <item>ZOVKO-ZAGREB d.o.o. za trgovinu i transport - u stečaju, OIB 02310872315, Slavonska avenija 63,Sesvete</item>
      <item>TRANSCROATIA društvo s ograničenom odgovornošću za prijevoz robe u cestovnom prometu i prijevoz specijalnih tereta "u steča, OIB 93969536510, Gospodarska 56,Varaždin</item>
      <item>Hrvoje Grenac iz OD Abel &amp; Grenac, Ulica kralja Držislava 4/II,10000 Zagreb</item>
      <item>Međimurska banka d. d., OIB 48744996512, Valenta Morandinija 37,Čakovec</item>
      <item>RH Ministarstvo financija, Katančićeva 5,10000 Zagreb</item>
      <item>Violeta Njegač, Ivana Cankara 7/1,42000 Varaždin</item>
      <item>Zvonko Stričak, Presečno 137a,42220 Novi Marof</item>
      <item>Dubravko Pokorny (predsjednik OV iz Porezne upr. Vž.), Graberje 1,42000 Varaždin</item>
      <item>RIS - Siniša Miličić, Kratka 1,42 000 Varaždin</item>
      <item>Žnidarić konzalting društvo s ograničenom odgovornošću za trgovinu i promet nekretninama, OIB 72659258433, Josipa Kozarca 2,Čakovec</item>
      <item>ZOU VLADO SEVŠEK I MAJA TKALČEC, Kratka 4/I,42000 Varaždin</item>
      <item>Odvjetnik Neno Rstić, Biankinijeva 9,10000 Zagreb</item>
      <item>SSSH za Sjeverozapadnu Hrvatsku (po Franji Veble za radnike st. dužnika), TRG REPUBLIKE 1,40000 Čakovec</item>
      <item>ENERGIJA AGRO društvo s ograničenom odgovornošću za proizvodnju i usluge, OIB 96473983045, Biljevec 77,42243 Biljevec</item>
      <item>Dalibor Gradinščak,ODVJETNIK</item>
      <item>Ivica Zovko, OIB 54196104128, Petrine 29,10000 Zagreb</item>
      <item>Josip Kozjak, odvjetnik iz ZOU, Franjevački trg 11,42000 Varaždin</item>
      <item>Raiffeisenbank Austria d.d., OIB 53056966535, Petrinjska 59,10000 Zagreb</item>
      <item>Odvjetničko društvo GLAMUZINA &amp; GROŠETA, OIB 69402757072, Krajiška 27,10000 Zagreb</item>
      <item>Ivo Šućur, odvjetnik, Masarykova 7,10000 Zagreb</item>
      <item>Danica Zovko, OIB 40467015056, Petrine 29,10000 Zagreb</item>
      <item>Ivo Šućur, odvjetnik, Masarykova 7,10000 Zagreb</item>
      <item>Hrvatska Lutrija društvo s ograničenom odgovornošću za organiziranje i priređivanje igara na sreću i zabavnih igara, OIB 27905228158, Ulica grada Vukovara 72,10000 Zagreb</item>
      <item>AUTOTRANS d. o. o. za javni prijevoz putnika u cestovonom prometu, trgovinu, usluge i turistička agencija, OIB 19819724166, Šetalište 20. travnja 18,51557 Cres</item>
      <item>PRESEČKI GRUPA d.o.o. za prijevoz, usluge, trgovinu i putničku agenciju, OIB 85843181422, Frana Galovića 15,49000 Krapina</item>
      <item>HUDEK-TRGOTRANS društvo s ograničenom odgovornošću, OIB 66718146008, Biljevec 77,42243 Biljevec</item>
      <item>Dalibor Gradinščak,odvjetnik, OIB 16095594061, Pavlinska 5,42000 Varaždin</item>
      <item>Marinko Zovko, Petrine 29,10000 Zagreb</item>
      <item>Zovko oil d.o.o. Žepče</item>
      <item>RH Općinski sud u Varaždinu, Zemljišnoknjižni odjel Varaždin</item>
      <item>AUTOBUSNI PRIJEVOZ društvo s ograničenom odgovornošću za prijevoze i usluge, OIB 15263066301, Gospodarska 56,42000 Varaždin</item>
      <item>Zemljišno-knjižni odjel</item>
    </izvorni_sadrzaj>
    <derivirana_varijabla naziv="DomainObject.Predmet.SudioniciListAdressOIB_1">
      <item>AUTOBUSNI PROMET d.d. VARAŽDIN - dioničko društvo za prijevoz putnika u tuzemnom i inozemnom cestovnom prometu, turizam, kolo, OIB 51631089795, Gospodarska 56,Varaždin</item>
      <item>LARUS d.o.o. za usluge u gospodarstvu "u stečaju", OIB 25662444926, Široka ulica 6,Zadar</item>
      <item>ZAGREBAČKA BANKA DIONIČKO DRUŠTVO, OIB 92963223473, Trg bana Josipa Jelačića 10,10000 Zagreb</item>
      <item>Ozren Tatarac, odvjetnik (pun. predlagatelja), Bogišićeva 2,10000 Zagreb</item>
      <item>Velimir Slamar, OIB 69715502514, Ul. M. Krleže 1/1,42000 Varaždin</item>
      <item>Vlado Brlić, Krč 36,42220 Novi Marof</item>
      <item>Zoran Hačić i Marko Kallay iz OD Hačić &amp; Kallay, Palmotićeva 3,10000 Zagreb</item>
      <item>ŽDO Građansko-upravni odjel u Varaždinu, Vrazova 4,42000 Varaždin</item>
      <item>Hrvatska banka za obnovu i razvitak, OIB 26702280390, Strosmayerov trg 9,10000 Zagreb</item>
      <item>ZOU Tomislav Mašić i Martina Pečenko, D. Domjanića 1a,10380 SVETI IVAN ZELIN</item>
      <item>RH Ministarstvo financija - Porezna uprava Varaždin, Graberje 1,42000 Varaždin</item>
      <item>MEĐIMURKA d.d., OIB 22481023589, Trg Republike 6,40000 Čakovec</item>
      <item>DRAVA d.d. za prijevoz robe u cestovnom prometu - u stečaju, OIB 50677943856, Donje Svetice/bb,10000 Zagreb</item>
      <item>Leon Sulić, Štoosova 12,10000 Zagreb</item>
      <item>CROATIA osiguranje d.d., OIB 26187994862, Miramarska 22,10000 Zagreb</item>
      <item>ZOVKO-ZAGREB d.o.o. za trgovinu i transport - u stečaju, OIB 02310872315, Slavonska avenija 63,Sesvete</item>
      <item>Međimurska banka d. d., OIB 48744996512, Valenta Morandinija 37,Čakovec</item>
      <item>TEHNOCOMMERCE d.o.o. za trgovinu, popravak i održavanje elektrotehničkih aparata i uređaja, OIB 85833578212, Antuna Gustava Matoša 23,Karlovac</item>
      <item>HYPO STEIERMARK KRAFTFAHRZEUG-UND MASCHINENLEASING GmbH, Joanneumring 20,GRAZ</item>
      <item>MERCEDES-BENZ LEASING HRVATSKA d.o.o., OIB 17080997510, Kovinska 5,10000 Zagreb</item>
      <item>ZAGREBAČKA BANKA DIONIČKO DRUŠTVO, OIB 92963223473, Trg bana Josipa Jelačića 10,10000 Zagreb</item>
      <item>CROATIA - BUS dioničko društvo za prijevoz putnika u tuzemnom i inozemnom cestovnom prometu, remont i servis za pranje i podma, OIB 53772435884, Heinzelova 61,10000 Zagreb</item>
      <item>RH Ministarstvo financija Porezna uprava Varaždin, Graberje 1,42000 Varaždin</item>
      <item>EUROBUS INTERNATIONAL poduzeće za proizvodnju cestovnih vozila i marketing d.o.o., OIB 33274473528, Kralja Tomislava 17,Karlovac</item>
      <item>KARLOVAČKA BANKA dioničko društvo, OIB 08106331075, Ivana Gorana Kovačića 1,Karlovac</item>
      <item>OTPREMNIČKO PODUZEĆE ZAGREB d.d. za prijevoz robe u cestovnom prometu "u stečaju", OIB 60842584260, Gospodarska 56,Varaždin</item>
      <item>CROATIA OSIGURANJE d.d. Zagreb, Filijala Varaždin, OIB 26187994862, Kapucinski trg 14,42000 Varaždin</item>
      <item>ZOVKO-ZAGREB d.o.o. za trgovinu i transport - u stečaju, OIB 02310872315, Slavonska avenija 63,Sesvete</item>
      <item>TRANSCROATIA društvo s ograničenom odgovornošću za prijevoz robe u cestovnom prometu i prijevoz specijalnih tereta "u steča, OIB 93969536510, Gospodarska 56,Varaždin</item>
      <item>Hrvoje Grenac iz OD Abel &amp; Grenac, Ulica kralja Držislava 4/II,10000 Zagreb</item>
      <item>Međimurska banka d. d., OIB 48744996512, Valenta Morandinija 37,Čakovec</item>
      <item>RH Ministarstvo financija, Katančićeva 5,10000 Zagreb</item>
      <item>Violeta Njegač, Ivana Cankara 7/1,42000 Varaždin</item>
      <item>Zvonko Stričak, Presečno 137a,42220 Novi Marof</item>
      <item>Dubravko Pokorny (predsjednik OV iz Porezne upr. Vž.), Graberje 1,42000 Varaždin</item>
      <item>RIS - Siniša Miličić, Kratka 1,42 000 Varaždin</item>
      <item>Žnidarić konzalting društvo s ograničenom odgovornošću za trgovinu i promet nekretninama, OIB 72659258433, Josipa Kozarca 2,Čakovec</item>
      <item>ZOU VLADO SEVŠEK I MAJA TKALČEC, Kratka 4/I,42000 Varaždin</item>
      <item>Odvjetnik Neno Rstić, Biankinijeva 9,10000 Zagreb</item>
      <item>SSSH za Sjeverozapadnu Hrvatsku (po Franji Veble za radnike st. dužnika), TRG REPUBLIKE 1,40000 Čakovec</item>
      <item>ENERGIJA AGRO društvo s ograničenom odgovornošću za proizvodnju i usluge, OIB 96473983045, Biljevec 77,42243 Biljevec</item>
      <item>Dalibor Gradinščak,ODVJETNIK</item>
      <item>Ivica Zovko, OIB 54196104128, Petrine 29,10000 Zagreb</item>
      <item>Josip Kozjak, odvjetnik iz ZOU, Franjevački trg 11,42000 Varaždin</item>
      <item>Raiffeisenbank Austria d.d., OIB 53056966535, Petrinjska 59,10000 Zagreb</item>
      <item>Odvjetničko društvo GLAMUZINA &amp; GROŠETA, OIB 69402757072, Krajiška 27,10000 Zagreb</item>
      <item>Ivo Šućur, odvjetnik, Masarykova 7,10000 Zagreb</item>
      <item>Danica Zovko, OIB 40467015056, Petrine 29,10000 Zagreb</item>
      <item>Ivo Šućur, odvjetnik, Masarykova 7,10000 Zagreb</item>
      <item>Hrvatska Lutrija društvo s ograničenom odgovornošću za organiziranje i priređivanje igara na sreću i zabavnih igara, OIB 27905228158, Ulica grada Vukovara 72,10000 Zagreb</item>
      <item>AUTOTRANS d. o. o. za javni prijevoz putnika u cestovonom prometu, trgovinu, usluge i turistička agencija, OIB 19819724166, Šetalište 20. travnja 18,51557 Cres</item>
      <item>PRESEČKI GRUPA d.o.o. za prijevoz, usluge, trgovinu i putničku agenciju, OIB 85843181422, Frana Galovića 15,49000 Krapina</item>
      <item>HUDEK-TRGOTRANS društvo s ograničenom odgovornošću, OIB 66718146008, Biljevec 77,42243 Biljevec</item>
      <item>Dalibor Gradinščak,odvjetnik, OIB 16095594061, Pavlinska 5,42000 Varaždin</item>
      <item>Marinko Zovko, Petrine 29,10000 Zagreb</item>
      <item>Zovko oil d.o.o. Žepče</item>
      <item>RH Općinski sud u Varaždinu, Zemljišnoknjižni odjel Varaždin</item>
      <item>AUTOBUSNI PRIJEVOZ društvo s ograničenom odgovornošću za prijevoze i usluge, OIB 15263066301, Gospodarska 56,42000 Varaždin</item>
      <item>Zemljišno-knjižni odjel</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C04ED5-DC33-48BE-9482-DC7AF2378D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5471</properties:Characters>
  <properties:Lines>140</properties:Lines>
  <properties:Paragraphs>45</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2015-09-08T13:24:00Z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St-98/2008-540 / Odluka - Rješenje - o namirenju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