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07a5" w14:paraId="ba607a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C1781">
        <w:t>4607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77739">
        <w:t xml:space="preserve"> </w:t>
      </w:r>
      <w:r w:rsidR="00D306AE">
        <w:t xml:space="preserve"> </w:t>
      </w:r>
      <w:r w:rsidR="006C1781">
        <w:t>DEMETRAPOP d.o.o. Šimunčevec (Grada Zagreb), Šimunčevečka 20, MBS: 080643168, OIB: 18329335596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6C1781">
        <w:t>23.540,04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7773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B7724"/>
    <w:rsid w:val="004D2E19"/>
    <w:rsid w:val="004E477C"/>
    <w:rsid w:val="004F3962"/>
    <w:rsid w:val="005073E3"/>
    <w:rsid w:val="0053446F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C1781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C358E"/>
    <w:rsid w:val="00BF518B"/>
    <w:rsid w:val="00C03E51"/>
    <w:rsid w:val="00C3018C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4607</izvorni_sadrzaj>
    <derivirana_varijabla naziv="DomainObject.Predmet.Broj_1">4607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St-4607/2015</izvorni_sadrzaj>
    <derivirana_varijabla naziv="DomainObject.Predmet.OznakaBroj_1">St-4607/2015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DEMETRAPOP d.o.o. zastupanog po punomoćniku Marija Popović</izvorni_sadrzaj>
    <derivirana_varijabla naziv="DomainObject.Predmet.ProtustrankaFormated_1">  DEMETRAPOP d.o.o. zastupanog po punomoćniku Marija Popović</derivirana_varijabla>
  </DomainObject.Predmet.ProtustrankaFormated>
  <DomainObject.Predmet.ProtustrankaFormatedOIB>
    <izvorni_sadrzaj>  DEMETRAPOP d.o.o., OIB 18329335596 zastupanog po punomoćniku Marija Popović</izvorni_sadrzaj>
    <derivirana_varijabla naziv="DomainObject.Predmet.ProtustrankaFormatedOIB_1">  DEMETRAPOP d.o.o., OIB 18329335596 zastupanog po punomoćniku Marija Popović</derivirana_varijabla>
  </DomainObject.Predmet.ProtustrankaFormatedOIB>
  <DomainObject.Predmet.ProtustrankaFormatedWithAdress>
    <izvorni_sadrzaj> DEMETRAPOP d.o.o., Šimunčevečka 20, 10360 Šimunčevec zastupanog po punomoćniku Marija Popović</izvorni_sadrzaj>
    <derivirana_varijabla naziv="DomainObject.Predmet.ProtustrankaFormatedWithAdress_1"> DEMETRAPOP d.o.o., Šimunčevečka 20, 10360 Šimunčevec zastupanog po punomoćniku Marija Popović</derivirana_varijabla>
  </DomainObject.Predmet.ProtustrankaFormatedWithAdress>
  <DomainObject.Predmet.ProtustrankaFormatedWithAdressOIB>
    <izvorni_sadrzaj> DEMETRAPOP d.o.o., OIB 18329335596, Šimunčevečka 20, 10360 Šimunčevec zastupanog po punomoćniku Marija Popović</izvorni_sadrzaj>
    <derivirana_varijabla naziv="DomainObject.Predmet.ProtustrankaFormatedWithAdressOIB_1"> DEMETRAPOP d.o.o., OIB 18329335596, Šimunčevečka 20, 10360 Šimunčevec zastupanog po punomoćniku Marija Popović</derivirana_varijabla>
  </DomainObject.Predmet.ProtustrankaFormatedWithAdressOIB>
  <DomainObject.Predmet.ProtustrankaWithAdress>
    <izvorni_sadrzaj>DEMETRAPOP d.o.o. Šimunčevečka 20, 10360 Šimunčevec</izvorni_sadrzaj>
    <derivirana_varijabla naziv="DomainObject.Predmet.ProtustrankaWithAdress_1">DEMETRAPOP d.o.o. Šimunčevečka 20, 10360 Šimunčevec</derivirana_varijabla>
  </DomainObject.Predmet.ProtustrankaWithAdress>
  <DomainObject.Predmet.ProtustrankaWithAdressOIB>
    <izvorni_sadrzaj>DEMETRAPOP d.o.o., OIB 18329335596, Šimunčevečka 20, 10360 Šimunčevec</izvorni_sadrzaj>
    <derivirana_varijabla naziv="DomainObject.Predmet.ProtustrankaWithAdressOIB_1">DEMETRAPOP d.o.o., OIB 18329335596, Šimunčevečka 20, 10360 Šimunčevec</derivirana_varijabla>
  </DomainObject.Predmet.ProtustrankaWithAdressOIB>
  <DomainObject.Predmet.ProtustrankaNazivFormated>
    <izvorni_sadrzaj>DEMETRAPOP d.o.o.</izvorni_sadrzaj>
    <derivirana_varijabla naziv="DomainObject.Predmet.ProtustrankaNazivFormated_1">DEMETRAPOP d.o.o.</derivirana_varijabla>
  </DomainObject.Predmet.ProtustrankaNazivFormated>
  <DomainObject.Predmet.ProtustrankaNazivFormatedOIB>
    <izvorni_sadrzaj>DEMETRAPOP d.o.o., OIB 18329335596</izvorni_sadrzaj>
    <derivirana_varijabla naziv="DomainObject.Predmet.ProtustrankaNazivFormatedOIB_1">DEMETRAPOP d.o.o., OIB 18329335596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DEMETRAPOP d.o.o. zastupanog po punomoćniku Marija Popović</item>
    </izvorni_sadrzaj>
    <derivirana_varijabla naziv="DomainObject.Predmet.ProtuStrankaListFormated_1">
      <item>DEMETRAPOP d.o.o. zastupanog po punomoćniku Marija Popović</item>
    </derivirana_varijabla>
  </DomainObject.Predmet.ProtuStrankaListFormated>
  <DomainObject.Predmet.ProtuStrankaListFormatedOIB>
    <izvorni_sadrzaj>
      <item>DEMETRAPOP d.o.o., OIB 18329335596 zastupanog po punomoćniku Marija Popović</item>
    </izvorni_sadrzaj>
    <derivirana_varijabla naziv="DomainObject.Predmet.ProtuStrankaListFormatedOIB_1">
      <item>DEMETRAPOP d.o.o., OIB 18329335596 zastupanog po punomoćniku Marija Popović</item>
    </derivirana_varijabla>
  </DomainObject.Predmet.ProtuStrankaListFormatedOIB>
  <DomainObject.Predmet.ProtuStrankaListFormatedWithAdress>
    <izvorni_sadrzaj>
      <item>DEMETRAPOP d.o.o., Šimunčevečka 20, 10360 Šimunčevec zastupanog po punomoćniku Marija Popović</item>
    </izvorni_sadrzaj>
    <derivirana_varijabla naziv="DomainObject.Predmet.ProtuStrankaListFormatedWithAdress_1">
      <item>DEMETRAPOP d.o.o., Šimunčevečka 20, 10360 Šimunčevec zastupanog po punomoćniku Marija Popović</item>
    </derivirana_varijabla>
  </DomainObject.Predmet.ProtuStrankaListFormatedWithAdress>
  <DomainObject.Predmet.ProtuStrankaListFormatedWithAdressOIB>
    <izvorni_sadrzaj>
      <item>DEMETRAPOP d.o.o., OIB 18329335596, Šimunčevečka 20, 10360 Šimunčevec zastupanog po punomoćniku Marija Popović</item>
    </izvorni_sadrzaj>
    <derivirana_varijabla naziv="DomainObject.Predmet.ProtuStrankaListFormatedWithAdressOIB_1">
      <item>DEMETRAPOP d.o.o., OIB 18329335596, Šimunčevečka 20, 10360 Šimunčevec zastupanog po punomoćniku Marija Popović</item>
    </derivirana_varijabla>
  </DomainObject.Predmet.ProtuStrankaListFormatedWithAdressOIB>
  <DomainObject.Predmet.ProtuStrankaListNazivFormated>
    <izvorni_sadrzaj>
      <item>DEMETRAPOP d.o.o.</item>
    </izvorni_sadrzaj>
    <derivirana_varijabla naziv="DomainObject.Predmet.ProtuStrankaListNazivFormated_1">
      <item>DEMETRAPOP d.o.o.</item>
    </derivirana_varijabla>
  </DomainObject.Predmet.ProtuStrankaListNazivFormated>
  <DomainObject.Predmet.ProtuStrankaListNazivFormatedOIB>
    <izvorni_sadrzaj>
      <item>DEMETRAPOP d.o.o., OIB 18329335596</item>
    </izvorni_sadrzaj>
    <derivirana_varijabla naziv="DomainObject.Predmet.ProtuStrankaListNazivFormatedOIB_1">
      <item>DEMETRAPOP d.o.o., OIB 18329335596</item>
    </derivirana_varijabla>
  </DomainObject.Predmet.ProtuStrankaListNazivFormatedOIB>
  <DomainObject.Predmet.OstaliListFormated>
    <izvorni_sadrzaj>
      <item>Marija Popović punomoćnik sudionika u postupku DEMETRAPOP d.o.o.</item>
    </izvorni_sadrzaj>
    <derivirana_varijabla naziv="DomainObject.Predmet.OstaliListFormated_1">
      <item>Marija Popović punomoćnik sudionika u postupku DEMETRAPOP d.o.o.</item>
    </derivirana_varijabla>
  </DomainObject.Predmet.OstaliListFormated>
  <DomainObject.Predmet.OstaliListFormatedOIB>
    <izvorni_sadrzaj>
      <item>Marija Popović, OIB 56842792917 punomoćnik sudionika u postupku DEMETRAPOP d.o.o.</item>
    </izvorni_sadrzaj>
    <derivirana_varijabla naziv="DomainObject.Predmet.OstaliListFormatedOIB_1">
      <item>Marija Popović, OIB 56842792917 punomoćnik sudionika u postupku DEMETRAPOP d.o.o.</item>
    </derivirana_varijabla>
  </DomainObject.Predmet.OstaliListFormatedOIB>
  <DomainObject.Predmet.OstaliListFormatedWithAdress>
    <izvorni_sadrzaj>
      <item>Marija Popović, Šimunčevečka 20, 10360 Šimunčevec punomoćnik sudionika u postupku DEMETRAPOP d.o.o.</item>
    </izvorni_sadrzaj>
    <derivirana_varijabla naziv="DomainObject.Predmet.OstaliListFormatedWithAdress_1">
      <item>Marija Popović, Šimunčevečka 20, 10360 Šimunčevec punomoćnik sudionika u postupku DEMETRAPOP d.o.o.</item>
    </derivirana_varijabla>
  </DomainObject.Predmet.OstaliListFormatedWithAdress>
  <DomainObject.Predmet.OstaliListFormatedWithAdressOIB>
    <izvorni_sadrzaj>
      <item>Marija Popović, OIB 56842792917, Šimunčevečka 20, 10360 Šimunčevec punomoćnik sudionika u postupku DEMETRAPOP d.o.o.</item>
    </izvorni_sadrzaj>
    <derivirana_varijabla naziv="DomainObject.Predmet.OstaliListFormatedWithAdressOIB_1">
      <item>Marija Popović, OIB 56842792917, Šimunčevečka 20, 10360 Šimunčevec punomoćnik sudionika u postupku DEMETRAPOP d.o.o.</item>
    </derivirana_varijabla>
  </DomainObject.Predmet.OstaliListFormatedWithAdressOIB>
  <DomainObject.Predmet.OstaliListNazivFormated>
    <izvorni_sadrzaj>
      <item>Marija Popović</item>
    </izvorni_sadrzaj>
    <derivirana_varijabla naziv="DomainObject.Predmet.OstaliListNazivFormated_1">
      <item>Marija Popović</item>
    </derivirana_varijabla>
  </DomainObject.Predmet.OstaliListNazivFormated>
  <DomainObject.Predmet.OstaliListNazivFormatedOIB>
    <izvorni_sadrzaj>
      <item>Marija Popović, OIB 56842792917</item>
    </izvorni_sadrzaj>
    <derivirana_varijabla naziv="DomainObject.Predmet.OstaliListNazivFormatedOIB_1">
      <item>Marija Popović, OIB 56842792917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DEMETRAPOP d.o.o.</izvorni_sadrzaj>
    <derivirana_varijabla naziv="DomainObject.Predmet.ProtustrankaIDrugi_1">DEMETRAPOP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DEMETRAPOP d.o.o., OIB 18329335596, Šimunčevečka 20, 10360 Šimunčevec</izvorni_sadrzaj>
    <derivirana_varijabla naziv="DomainObject.Predmet.ProtustrankaIDrugiAdressOIB_1">DEMETRAPOP d.o.o., OIB 18329335596, Šimunčevečka 20, 10360 Šimunčevec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DEMETRAPOP d.o.o.</item>
      <item>FINA Regionalni centar Zagreb</item>
      <item>Marija Popović</item>
    </izvorni_sadrzaj>
    <derivirana_varijabla naziv="DomainObject.Predmet.SudioniciListNaziv_1">
      <item>DEMETRAPOP d.o.o.</item>
      <item>FINA Regionalni centar Zagreb</item>
      <item>Marija Popović</item>
    </derivirana_varijabla>
  </DomainObject.Predmet.SudioniciListNaziv>
  <DomainObject.Predmet.SudioniciListAdressOIB>
    <izvorni_sadrzaj>
      <item>DEMETRAPOP d.o.o., OIB 18329335596, Šimunčevečka 20,10360 Šimunčevec</item>
      <item>FINA Regionalni centar Zagreb, OIB 85821130368, Trg svibanjskih žrtava 1995. 1,10000 Zagreb</item>
      <item>Marija Popović, OIB 56842792917, Šimunčevečka 20,10360 Šimunčevec</item>
    </izvorni_sadrzaj>
    <derivirana_varijabla naziv="DomainObject.Predmet.SudioniciListAdressOIB_1">
      <item>DEMETRAPOP d.o.o., OIB 18329335596, Šimunčevečka 20,10360 Šimunčevec</item>
      <item>FINA Regionalni centar Zagreb, OIB 85821130368, Trg svibanjskih žrtava 1995. 1,10000 Zagreb</item>
      <item>Marija Popović, OIB 56842792917, Šimunčevečka 20,10360 Šimunčevec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18329335596</item>
      <item>, OIB 85821130368</item>
      <item>, OIB 56842792917</item>
    </izvorni_sadrzaj>
    <derivirana_varijabla naziv="DomainObject.Predmet.SudioniciListNazivOIB_1">
      <item>, OIB 18329335596</item>
      <item>, OIB 85821130368</item>
      <item>, OIB 56842792917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1352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2016-01-13T10:18:00Z</dcterms:created>
  <dc:creator>ilukac</dc:creator>
  <cp:lastModifiedBy>Višnja Svečak</cp:lastModifiedBy>
  <cp:lastPrinted>2016-01-13T10:17:00Z</cp:lastPrinted>
  <dcterms:modified xmlns:xsi="http://www.w3.org/2001/XMLSchema-instance" xsi:type="dcterms:W3CDTF">2016-01-13T10:18:00Z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