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9351" w14:paraId="4d49351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3673AD">
        <w:t>994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B0887">
        <w:rPr>
          <w:lang w:val="hr-HR"/>
        </w:rPr>
        <w:t xml:space="preserve">BALIĆ MONTAŽA 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1B0887">
        <w:rPr>
          <w:lang w:val="hr-HR"/>
        </w:rPr>
        <w:t xml:space="preserve">Split, Magistrala Solin 91, </w:t>
      </w:r>
      <w:r w:rsidR="0074193D">
        <w:rPr>
          <w:lang w:val="hr-HR"/>
        </w:rPr>
        <w:t>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FA6BD8">
        <w:rPr>
          <w:lang w:val="hr-HR"/>
        </w:rPr>
        <w:t>66667512432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</w:t>
      </w:r>
      <w:r w:rsidR="00FA6BD8">
        <w:rPr>
          <w:lang w:val="hr-HR"/>
        </w:rPr>
        <w:t>60236937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7855">
        <w:rPr>
          <w:lang w:val="hr-HR"/>
        </w:rPr>
        <w:t xml:space="preserve"> 4. svibnja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FA6BD8" w:rsidRPr="00FA6BD8">
        <w:rPr>
          <w:lang w:val="hr-HR"/>
        </w:rPr>
        <w:t>BALIĆ MONTAŽA d.o.o., Split, Magistrala Solin 91, OIB: 66667512432, MBS: 060236937</w:t>
      </w:r>
      <w:r w:rsidR="00FA6BD8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827855">
        <w:rPr>
          <w:lang w:val="hr-HR"/>
        </w:rPr>
        <w:t>pak otvoren je dana 4. svibnja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5B1141">
        <w:rPr>
          <w:lang w:val="hr-HR"/>
        </w:rPr>
        <w:t>9</w:t>
      </w:r>
      <w:r w:rsidR="00822B62">
        <w:rPr>
          <w:lang w:val="hr-HR"/>
        </w:rPr>
        <w:t xml:space="preserve"> sati i </w:t>
      </w:r>
      <w:r w:rsidR="005B1141">
        <w:rPr>
          <w:lang w:val="hr-HR"/>
        </w:rPr>
        <w:t>05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B1141" w:rsidR="005B1141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B1141">
        <w:t xml:space="preserve">Dinka Trumbić, dipl. ekonomist iz Splita, Lovretska 10, OIB: 43468134790. </w:t>
      </w:r>
    </w:p>
    <w:p w:rsidRDefault="00FD3165" w:rsidP="008E1461" w:rsidR="008E1461" w:rsidRPr="008E1461">
      <w:pPr>
        <w:rPr>
          <w:u w:val="single"/>
          <w:lang w:val="hr-HR"/>
        </w:rPr>
      </w:pPr>
      <w:r>
        <w:t>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FA6BD8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FA6BD8" w:rsidRPr="00FA6BD8">
        <w:rPr>
          <w:lang w:val="hr-HR"/>
        </w:rPr>
        <w:t xml:space="preserve">BALIĆ MONTAŽA d.o.o., Split, Magistrala Solin 91, OIB: 66667512432, MBS: 060236937. </w:t>
      </w:r>
    </w:p>
    <w:p w:rsidRDefault="00FA6BD8" w:rsidP="008E1461" w:rsidR="00FA6BD8">
      <w:pPr>
        <w:rPr>
          <w:lang w:val="hr-HR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FA6BD8">
        <w:rPr>
          <w:lang w:val="hr-HR"/>
        </w:rPr>
        <w:t>30</w:t>
      </w:r>
      <w:r w:rsidR="00827855">
        <w:rPr>
          <w:lang w:val="hr-HR"/>
        </w:rPr>
        <w:t>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7855">
        <w:rPr>
          <w:lang w:val="hr-HR"/>
        </w:rPr>
        <w:t>ko</w:t>
      </w:r>
      <w:r w:rsidR="00EF795D">
        <w:rPr>
          <w:lang w:val="hr-HR"/>
        </w:rPr>
        <w:t>m regis</w:t>
      </w:r>
      <w:r w:rsidR="00FA6BD8">
        <w:rPr>
          <w:lang w:val="hr-HR"/>
        </w:rPr>
        <w:t>tru, dana 11</w:t>
      </w:r>
      <w:r w:rsidR="00827855">
        <w:rPr>
          <w:lang w:val="hr-HR"/>
        </w:rPr>
        <w:t>. studenoga</w:t>
      </w:r>
      <w:r w:rsidR="000873F8">
        <w:rPr>
          <w:lang w:val="hr-HR"/>
        </w:rPr>
        <w:t xml:space="preserve"> 2015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7855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4. svibnja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B114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3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673AD">
      <w:t>994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873F8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0887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673AD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641F"/>
    <w:rsid w:val="005946F1"/>
    <w:rsid w:val="005A07BE"/>
    <w:rsid w:val="005B1141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43E9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27855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EF795D"/>
    <w:rsid w:val="00F442A0"/>
    <w:rsid w:val="00F46D88"/>
    <w:rsid w:val="00F635C0"/>
    <w:rsid w:val="00F63B57"/>
    <w:rsid w:val="00F6467F"/>
    <w:rsid w:val="00F862B2"/>
    <w:rsid w:val="00FA2CB5"/>
    <w:rsid w:val="00FA6BD8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4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4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BALIĆ MONTAŽA d.o.o. za montažu željeznih konstrukcija</izvorni_sadrzaj>
    <derivirana_varijabla naziv="DomainObject.Predmet.ProtustrankaFormated_1">  BALIĆ MONTAŽA d.o.o. za montažu željeznih konstrukcija</derivirana_varijabla>
  </DomainObject.Predmet.ProtustrankaFormated>
  <DomainObject.Predmet.ProtustrankaFormatedOIB>
    <izvorni_sadrzaj>  BALIĆ MONTAŽA d.o.o. za montažu željeznih konstrukcija, OIB 66667512432</izvorni_sadrzaj>
    <derivirana_varijabla naziv="DomainObject.Predmet.ProtustrankaFormatedOIB_1">  BALIĆ MONTAŽA d.o.o. za montažu željeznih konstrukcija, OIB 66667512432</derivirana_varijabla>
  </DomainObject.Predmet.ProtustrankaFormatedOIB>
  <DomainObject.Predmet.ProtustrankaFormatedWithAdress>
    <izvorni_sadrzaj> BALIĆ MONTAŽA d.o.o. za montažu željeznih konstrukcija, Magistrala Solin 91, 21000 Split</izvorni_sadrzaj>
    <derivirana_varijabla naziv="DomainObject.Predmet.ProtustrankaFormatedWithAdress_1"> BALIĆ MONTAŽA d.o.o. za montažu željeznih konstrukcija, Magistrala Solin 91, 21000 Split</derivirana_varijabla>
  </DomainObject.Predmet.ProtustrankaFormatedWithAdress>
  <DomainObject.Predmet.ProtustrankaFormatedWithAdressOIB>
    <izvorni_sadrzaj> BALIĆ MONTAŽA d.o.o. za montažu željeznih konstrukcija, OIB 66667512432, Magistrala Solin 91, 21000 Split</izvorni_sadrzaj>
    <derivirana_varijabla naziv="DomainObject.Predmet.ProtustrankaFormatedWithAdressOIB_1"> BALIĆ MONTAŽA d.o.o. za montažu željeznih konstrukcija, OIB 66667512432, Magistrala Solin 91, 21000 Split</derivirana_varijabla>
  </DomainObject.Predmet.ProtustrankaFormatedWithAdressOIB>
  <DomainObject.Predmet.ProtustrankaWithAdress>
    <izvorni_sadrzaj>BALIĆ MONTAŽA d.o.o. za montažu željeznih konstrukcija Magistrala Solin 91, 21000 Split</izvorni_sadrzaj>
    <derivirana_varijabla naziv="DomainObject.Predmet.ProtustrankaWithAdress_1">BALIĆ MONTAŽA d.o.o. za montažu željeznih konstrukcija Magistrala Solin 91, 21000 Split</derivirana_varijabla>
  </DomainObject.Predmet.ProtustrankaWithAdress>
  <DomainObject.Predmet.ProtustrankaWithAdressOIB>
    <izvorni_sadrzaj>BALIĆ MONTAŽA d.o.o. za montažu željeznih konstrukcija, OIB 66667512432, Magistrala Solin 91, 21000 Split</izvorni_sadrzaj>
    <derivirana_varijabla naziv="DomainObject.Predmet.ProtustrankaWithAdressOIB_1">BALIĆ MONTAŽA d.o.o. za montažu željeznih konstrukcija, OIB 66667512432, Magistrala Solin 91, 21000 Split</derivirana_varijabla>
  </DomainObject.Predmet.ProtustrankaWithAdressOIB>
  <DomainObject.Predmet.ProtustrankaNazivFormated>
    <izvorni_sadrzaj>BALIĆ MONTAŽA d.o.o. za montažu željeznih konstrukcija</izvorni_sadrzaj>
    <derivirana_varijabla naziv="DomainObject.Predmet.ProtustrankaNazivFormated_1">BALIĆ MONTAŽA d.o.o. za montažu željeznih konstrukcija</derivirana_varijabla>
  </DomainObject.Predmet.ProtustrankaNazivFormated>
  <DomainObject.Predmet.ProtustrankaNazivFormatedOIB>
    <izvorni_sadrzaj>BALIĆ MONTAŽA d.o.o. za montažu željeznih konstrukcija, OIB 66667512432</izvorni_sadrzaj>
    <derivirana_varijabla naziv="DomainObject.Predmet.ProtustrankaNazivFormatedOIB_1">BALIĆ MONTAŽA d.o.o. za montažu željeznih konstrukcija, OIB 66667512432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191828.04</izvorni_sadrzaj>
    <derivirana_varijabla naziv="DomainObject.Predmet.TrenutnaVrijednost_1">191828.04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BALIĆ MONTAŽA d.o.o. za montažu željeznih konstrukcija</item>
    </izvorni_sadrzaj>
    <derivirana_varijabla naziv="DomainObject.Predmet.ProtuStrankaListFormated_1">
      <item>BALIĆ MONTAŽA d.o.o. za montažu željeznih konstrukcija</item>
    </derivirana_varijabla>
  </DomainObject.Predmet.ProtuStrankaListFormated>
  <DomainObject.Predmet.ProtuStrankaListFormatedOIB>
    <izvorni_sadrzaj>
      <item>BALIĆ MONTAŽA d.o.o. za montažu željeznih konstrukcija, OIB 66667512432</item>
    </izvorni_sadrzaj>
    <derivirana_varijabla naziv="DomainObject.Predmet.ProtuStrankaListFormatedOIB_1">
      <item>BALIĆ MONTAŽA d.o.o. za montažu željeznih konstrukcija, OIB 66667512432</item>
    </derivirana_varijabla>
  </DomainObject.Predmet.ProtuStrankaListFormatedOIB>
  <DomainObject.Predmet.ProtuStrankaListFormatedWithAdress>
    <izvorni_sadrzaj>
      <item>BALIĆ MONTAŽA d.o.o. za montažu željeznih konstrukcija, Magistrala Solin 91, 21000 Split</item>
    </izvorni_sadrzaj>
    <derivirana_varijabla naziv="DomainObject.Predmet.ProtuStrankaListFormatedWithAdress_1">
      <item>BALIĆ MONTAŽA d.o.o. za montažu željeznih konstrukcija, Magistrala Solin 91, 21000 Split</item>
    </derivirana_varijabla>
  </DomainObject.Predmet.ProtuStrankaListFormatedWithAdress>
  <DomainObject.Predmet.ProtuStrankaListFormatedWithAdressOIB>
    <izvorni_sadrzaj>
      <item>BALIĆ MONTAŽA d.o.o. za montažu željeznih konstrukcija, OIB 66667512432, Magistrala Solin 91, 21000 Split</item>
    </izvorni_sadrzaj>
    <derivirana_varijabla naziv="DomainObject.Predmet.ProtuStrankaListFormatedWithAdressOIB_1">
      <item>BALIĆ MONTAŽA d.o.o. za montažu željeznih konstrukcija, OIB 66667512432, Magistrala Solin 91, 21000 Split</item>
    </derivirana_varijabla>
  </DomainObject.Predmet.ProtuStrankaListFormatedWithAdressOIB>
  <DomainObject.Predmet.ProtuStrankaListNazivFormated>
    <izvorni_sadrzaj>
      <item>BALIĆ MONTAŽA d.o.o. za montažu željeznih konstrukcija</item>
    </izvorni_sadrzaj>
    <derivirana_varijabla naziv="DomainObject.Predmet.ProtuStrankaListNazivFormated_1">
      <item>BALIĆ MONTAŽA d.o.o. za montažu željeznih konstrukcija</item>
    </derivirana_varijabla>
  </DomainObject.Predmet.ProtuStrankaListNazivFormated>
  <DomainObject.Predmet.ProtuStrankaListNazivFormatedOIB>
    <izvorni_sadrzaj>
      <item>BALIĆ MONTAŽA d.o.o. za montažu željeznih konstrukcija, OIB 66667512432</item>
    </izvorni_sadrzaj>
    <derivirana_varijabla naziv="DomainObject.Predmet.ProtuStrankaListNazivFormatedOIB_1">
      <item>BALIĆ MONTAŽA d.o.o. za montažu željeznih konstrukcija, OIB 66667512432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BALIĆ MONTAŽA d.o.o. za montažu željeznih konstrukcija</izvorni_sadrzaj>
    <derivirana_varijabla naziv="DomainObject.Predmet.ProtustrankaIDrugi_1">BALIĆ MONTAŽA d.o.o. za montažu željeznih konstrukcija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BALIĆ MONTAŽA d.o.o. za montažu željeznih konstrukcija, OIB 66667512432, Magistrala Solin 91, 21000 Split</izvorni_sadrzaj>
    <derivirana_varijabla naziv="DomainObject.Predmet.ProtustrankaIDrugiAdressOIB_1">BALIĆ MONTAŽA d.o.o. za montažu željeznih konstrukcija, OIB 66667512432, Magistrala Solin 91,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BALIĆ MONTAŽA d.o.o. za montažu željeznih konstrukcija</item>
      <item>FINANCIJSKA AGENCIJA, RC SPLIT</item>
    </izvorni_sadrzaj>
    <derivirana_varijabla naziv="DomainObject.Predmet.SudioniciListNaziv_1">
      <item>BALIĆ MONTAŽA d.o.o. za montažu željeznih konstrukcija</item>
      <item>FINANCIJSKA AGENCIJA, RC SPLIT</item>
    </derivirana_varijabla>
  </DomainObject.Predmet.SudioniciListNaziv>
  <DomainObject.Predmet.SudioniciListAdressOIB>
    <izvorni_sadrzaj>
      <item>BALIĆ MONTAŽA d.o.o. za montažu željeznih konstrukcija, OIB 66667512432, Magistrala Solin 91,21000 Split</item>
      <item>FINANCIJSKA AGENCIJA, RC SPLIT, OIB 85821130368, Mažuranićevo šetalište 24 b,21000 Split</item>
    </izvorni_sadrzaj>
    <derivirana_varijabla naziv="DomainObject.Predmet.SudioniciListAdressOIB_1">
      <item>BALIĆ MONTAŽA d.o.o. za montažu željeznih konstrukcija, OIB 66667512432, Magistrala Solin 91,21000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66667512432</item>
      <item>, OIB 85821130368</item>
    </izvorni_sadrzaj>
    <derivirana_varijabla naziv="DomainObject.Predmet.SudioniciListNazivOIB_1">
      <item>, OIB 66667512432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607</properties:Words>
  <properties:Characters>3314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2016-05-04T07:02:00Z</dcterms:created>
  <dc:creator>Lari Glavaš</dc:creator>
  <cp:lastModifiedBy>Lari Glavaš</cp:lastModifiedBy>
  <cp:lastPrinted>2016-05-04T07:01:00Z</cp:lastPrinted>
  <dcterms:modified xmlns:xsi="http://www.w3.org/2001/XMLSchema-instance" xsi:type="dcterms:W3CDTF">2016-05-04T07:02:00Z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