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ec410" w14:paraId="6aec410" w:rsidRDefault="00E06F76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1E6581">
        <w:t>-715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1E6581">
        <w:t>HALITUS</w:t>
      </w:r>
      <w:r w:rsidR="004D7D95">
        <w:t xml:space="preserve"> d.o.o., Split</w:t>
      </w:r>
      <w:r w:rsidR="001E6581">
        <w:t>, Antofagaste</w:t>
      </w:r>
      <w:r w:rsidR="004D7D95">
        <w:t xml:space="preserve"> 16, OIB: </w:t>
      </w:r>
      <w:r w:rsidR="001E6581">
        <w:t>50757190851, MBS: 060074364</w:t>
      </w:r>
      <w:r w:rsidR="00CB223B">
        <w:t xml:space="preserve">, </w:t>
      </w:r>
      <w:r w:rsidR="00D242DA">
        <w:t>dana 11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1E6581" w:rsidRPr="001E6581">
        <w:t xml:space="preserve">HALITUS d.o.o., Split, Antofagaste 16, OIB: 50757190851, MBS: 060074364, </w:t>
      </w:r>
      <w:r>
        <w:t xml:space="preserve">na dan 1. rujna 2015. godine, u Očevidniku redoslijeda osnova za plaćanje ima evidentirane neizvršene osnove za plaćanje </w:t>
      </w:r>
      <w:r w:rsidR="004D7D95">
        <w:t>u neprekinutom</w:t>
      </w:r>
      <w:r w:rsidR="001E6581">
        <w:t xml:space="preserve"> razdoblju od 3857</w:t>
      </w:r>
      <w:r>
        <w:t xml:space="preserve"> dana, u </w:t>
      </w:r>
      <w:r w:rsidR="00E076CF">
        <w:t>u</w:t>
      </w:r>
      <w:r w:rsidR="001E6581">
        <w:t>kupnom iznosu od 2.906.693,15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B96761" w:rsidP="008922FD" w:rsidR="00AA5FA1">
      <w:pPr>
        <w:jc w:val="both"/>
      </w:pPr>
      <w:r>
        <w:t xml:space="preserve">II – Poziva s </w:t>
      </w:r>
      <w:r w:rsidR="00AA5FA1">
        <w:t>ovlaštena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E6581">
        <w:t>23. ST-715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IV- Ako osoba ovlaštena za zastupanje dužnika po zakonu, u roku od 15 dana od dana objave oglasa na e-oglasnoj ploči suda ne podnese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8922FD" w:rsidP="00AA5FA1" w:rsidR="008922FD"/>
    <w:p w:rsidRDefault="0043500C" w:rsidP="00E076CF" w:rsidR="008922FD">
      <w:pPr>
        <w:jc w:val="center"/>
      </w:pPr>
      <w:r>
        <w:t>U Splitu, 11</w:t>
      </w:r>
      <w:r w:rsidR="008922FD">
        <w:t>. studenoga 2015. godine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SUDSKI SAVJETNIK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C6328"/>
    <w:rsid w:val="001E182A"/>
    <w:rsid w:val="001E6581"/>
    <w:rsid w:val="0043500C"/>
    <w:rsid w:val="004D7D95"/>
    <w:rsid w:val="00776F7C"/>
    <w:rsid w:val="008922FD"/>
    <w:rsid w:val="008A2CF5"/>
    <w:rsid w:val="00AA5FA1"/>
    <w:rsid w:val="00AD5BE5"/>
    <w:rsid w:val="00B44A30"/>
    <w:rsid w:val="00B96761"/>
    <w:rsid w:val="00C81826"/>
    <w:rsid w:val="00CB223B"/>
    <w:rsid w:val="00D02BB5"/>
    <w:rsid w:val="00D242DA"/>
    <w:rsid w:val="00D8312C"/>
    <w:rsid w:val="00E06F76"/>
    <w:rsid w:val="00E076CF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06F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6F7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18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8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8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8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8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06F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6F7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18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8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8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8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8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</izvorni_sadrzaj>
    <derivirana_varijabla naziv="DomainObject.Predmet.Broj_1">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St-715/2015</izvorni_sadrzaj>
    <derivirana_varijabla naziv="DomainObject.Predmet.OznakaBroj_1">St-715/2015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HALITUS d.o.o. za trgovinu i prijevoz</izvorni_sadrzaj>
    <derivirana_varijabla naziv="DomainObject.Predmet.ProtustrankaFormated_1">  HALITUS d.o.o. za trgovinu i prijevoz</derivirana_varijabla>
  </DomainObject.Predmet.ProtustrankaFormated>
  <DomainObject.Predmet.ProtustrankaFormatedOIB>
    <izvorni_sadrzaj>  HALITUS d.o.o. za trgovinu i prijevoz, OIB 50757190851</izvorni_sadrzaj>
    <derivirana_varijabla naziv="DomainObject.Predmet.ProtustrankaFormatedOIB_1">  HALITUS d.o.o. za trgovinu i prijevoz, OIB 50757190851</derivirana_varijabla>
  </DomainObject.Predmet.ProtustrankaFormatedOIB>
  <DomainObject.Predmet.ProtustrankaFormatedWithAdress>
    <izvorni_sadrzaj> HALITUS d.o.o. za trgovinu i prijevoz, Antofagaste 16, 21000 Split</izvorni_sadrzaj>
    <derivirana_varijabla naziv="DomainObject.Predmet.ProtustrankaFormatedWithAdress_1"> HALITUS d.o.o. za trgovinu i prijevoz, Antofagaste 16, 21000 Split</derivirana_varijabla>
  </DomainObject.Predmet.ProtustrankaFormatedWithAdress>
  <DomainObject.Predmet.ProtustrankaFormatedWithAdressOIB>
    <izvorni_sadrzaj> HALITUS d.o.o. za trgovinu i prijevoz, OIB 50757190851, Antofagaste 16, 21000 Split</izvorni_sadrzaj>
    <derivirana_varijabla naziv="DomainObject.Predmet.ProtustrankaFormatedWithAdressOIB_1"> HALITUS d.o.o. za trgovinu i prijevoz, OIB 50757190851, Antofagaste 16, 21000 Split</derivirana_varijabla>
  </DomainObject.Predmet.ProtustrankaFormatedWithAdressOIB>
  <DomainObject.Predmet.ProtustrankaWithAdress>
    <izvorni_sadrzaj>HALITUS d.o.o. za trgovinu i prijevoz Antofagaste 16, 21000 Split</izvorni_sadrzaj>
    <derivirana_varijabla naziv="DomainObject.Predmet.ProtustrankaWithAdress_1">HALITUS d.o.o. za trgovinu i prijevoz Antofagaste 16, 21000 Split</derivirana_varijabla>
  </DomainObject.Predmet.ProtustrankaWithAdress>
  <DomainObject.Predmet.ProtustrankaWithAdressOIB>
    <izvorni_sadrzaj>HALITUS d.o.o. za trgovinu i prijevoz, OIB 50757190851, Antofagaste 16, 21000 Split</izvorni_sadrzaj>
    <derivirana_varijabla naziv="DomainObject.Predmet.ProtustrankaWithAdressOIB_1">HALITUS d.o.o. za trgovinu i prijevoz, OIB 50757190851, Antofagaste 16, 21000 Split</derivirana_varijabla>
  </DomainObject.Predmet.ProtustrankaWithAdressOIB>
  <DomainObject.Predmet.ProtustrankaNazivFormated>
    <izvorni_sadrzaj>HALITUS d.o.o. za trgovinu i prijevoz</izvorni_sadrzaj>
    <derivirana_varijabla naziv="DomainObject.Predmet.ProtustrankaNazivFormated_1">HALITUS d.o.o. za trgovinu i prijevoz</derivirana_varijabla>
  </DomainObject.Predmet.ProtustrankaNazivFormated>
  <DomainObject.Predmet.ProtustrankaNazivFormatedOIB>
    <izvorni_sadrzaj>HALITUS d.o.o. za trgovinu i prijevoz, OIB 50757190851</izvorni_sadrzaj>
    <derivirana_varijabla naziv="DomainObject.Predmet.ProtustrankaNazivFormatedOIB_1">HALITUS d.o.o. za trgovinu i prijevoz, OIB 50757190851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2906693.15</izvorni_sadrzaj>
    <derivirana_varijabla naziv="DomainObject.Predmet.TrenutnaVrijednost_1">2906693.15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HALITUS d.o.o. za trgovinu i prijevoz</item>
    </izvorni_sadrzaj>
    <derivirana_varijabla naziv="DomainObject.Predmet.ProtuStrankaListFormated_1">
      <item>HALITUS d.o.o. za trgovinu i prijevoz</item>
    </derivirana_varijabla>
  </DomainObject.Predmet.ProtuStrankaListFormated>
  <DomainObject.Predmet.ProtuStrankaListFormatedOIB>
    <izvorni_sadrzaj>
      <item>HALITUS d.o.o. za trgovinu i prijevoz, OIB 50757190851</item>
    </izvorni_sadrzaj>
    <derivirana_varijabla naziv="DomainObject.Predmet.ProtuStrankaListFormatedOIB_1">
      <item>HALITUS d.o.o. za trgovinu i prijevoz, OIB 50757190851</item>
    </derivirana_varijabla>
  </DomainObject.Predmet.ProtuStrankaListFormatedOIB>
  <DomainObject.Predmet.ProtuStrankaListFormatedWithAdress>
    <izvorni_sadrzaj>
      <item>HALITUS d.o.o. za trgovinu i prijevoz, Antofagaste 16, 21000 Split</item>
    </izvorni_sadrzaj>
    <derivirana_varijabla naziv="DomainObject.Predmet.ProtuStrankaListFormatedWithAdress_1">
      <item>HALITUS d.o.o. za trgovinu i prijevoz, Antofagaste 16, 21000 Split</item>
    </derivirana_varijabla>
  </DomainObject.Predmet.ProtuStrankaListFormatedWithAdress>
  <DomainObject.Predmet.ProtuStrankaListFormatedWithAdressOIB>
    <izvorni_sadrzaj>
      <item>HALITUS d.o.o. za trgovinu i prijevoz, OIB 50757190851, Antofagaste 16, 21000 Split</item>
    </izvorni_sadrzaj>
    <derivirana_varijabla naziv="DomainObject.Predmet.ProtuStrankaListFormatedWithAdressOIB_1">
      <item>HALITUS d.o.o. za trgovinu i prijevoz, OIB 50757190851, Antofagaste 16, 21000 Split</item>
    </derivirana_varijabla>
  </DomainObject.Predmet.ProtuStrankaListFormatedWithAdressOIB>
  <DomainObject.Predmet.ProtuStrankaListNazivFormated>
    <izvorni_sadrzaj>
      <item>HALITUS d.o.o. za trgovinu i prijevoz</item>
    </izvorni_sadrzaj>
    <derivirana_varijabla naziv="DomainObject.Predmet.ProtuStrankaListNazivFormated_1">
      <item>HALITUS d.o.o. za trgovinu i prijevoz</item>
    </derivirana_varijabla>
  </DomainObject.Predmet.ProtuStrankaListNazivFormated>
  <DomainObject.Predmet.ProtuStrankaListNazivFormatedOIB>
    <izvorni_sadrzaj>
      <item>HALITUS d.o.o. za trgovinu i prijevoz, OIB 50757190851</item>
    </izvorni_sadrzaj>
    <derivirana_varijabla naziv="DomainObject.Predmet.ProtuStrankaListNazivFormatedOIB_1">
      <item>HALITUS d.o.o. za trgovinu i prijevoz, OIB 50757190851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HALITUS d.o.o. za trgovinu i prijevoz</izvorni_sadrzaj>
    <derivirana_varijabla naziv="DomainObject.Predmet.ProtustrankaIDrugi_1">HALITUS d.o.o. za trgovinu 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HALITUS d.o.o. za trgovinu i prijevoz, OIB 50757190851, Antofagaste 16, 21000 Split</izvorni_sadrzaj>
    <derivirana_varijabla naziv="DomainObject.Predmet.ProtustrankaIDrugiAdressOIB_1">HALITUS d.o.o. za trgovinu i prijevoz, OIB 50757190851, Antofagaste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HALITUS d.o.o. za trgovinu i prijevoz</item>
      <item>FINANCIJSKA AGENCIJA, RC SPLIT</item>
    </izvorni_sadrzaj>
    <derivirana_varijabla naziv="DomainObject.Predmet.SudioniciListNaziv_1">
      <item>HALITUS d.o.o. za trgovinu i prijevoz</item>
      <item>FINANCIJSKA AGENCIJA, RC SPLIT</item>
    </derivirana_varijabla>
  </DomainObject.Predmet.SudioniciListNaziv>
  <DomainObject.Predmet.SudioniciListAdressOIB>
    <izvorni_sadrzaj>
      <item>HALITUS d.o.o. za trgovinu i prijevoz, OIB 50757190851, Antofagaste 16,21000 Split</item>
      <item>FINANCIJSKA AGENCIJA, RC SPLIT, OIB 85821130368, Mažuranićevo šetalište 24 b,21000 Split</item>
    </izvorni_sadrzaj>
    <derivirana_varijabla naziv="DomainObject.Predmet.SudioniciListAdressOIB_1">
      <item>HALITUS d.o.o. za trgovinu i prijevoz, OIB 50757190851, Antofagaste 16,21000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50757190851</item>
      <item>, OIB 85821130368</item>
    </izvorni_sadrzaj>
    <derivirana_varijabla naziv="DomainObject.Predmet.SudioniciListNazivOIB_1">
      <item>, OIB 50757190851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1760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2015-11-11T07:55:00Z</dcterms:created>
  <dc:creator>Lari Glavaš</dc:creator>
  <cp:lastModifiedBy>Lari Glavaš</cp:lastModifiedBy>
  <cp:lastPrinted>2015-11-11T07:55:00Z</cp:lastPrinted>
  <dcterms:modified xmlns:xsi="http://www.w3.org/2001/XMLSchema-instance" xsi:type="dcterms:W3CDTF">2015-11-11T07:56:00Z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