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d279" w14:paraId="d55d279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B6555E" w:rsidP="00A63A34" w:rsidR="0085221D" w:rsidRPr="00A63A3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175443">
        <w:rPr>
          <w:color w:val="000000"/>
        </w:rPr>
        <w:t xml:space="preserve">predlagatelja dužnika po </w:t>
      </w:r>
      <w:r w:rsidR="006C7E67">
        <w:rPr>
          <w:color w:val="000000"/>
        </w:rPr>
        <w:t>likvidatoru udruge</w:t>
      </w:r>
      <w:r w:rsidR="007642A4">
        <w:rPr>
          <w:color w:val="000000"/>
        </w:rPr>
        <w:t xml:space="preserve"> </w:t>
      </w:r>
      <w:r>
        <w:rPr>
          <w:color w:val="000000"/>
        </w:rPr>
        <w:t xml:space="preserve">za otvaranje stečajnog postupka nad dužnikom: </w:t>
      </w:r>
      <w:r w:rsidR="006C7E67" w:rsidRPr="006C7E67">
        <w:rPr>
          <w:color w:val="000000"/>
        </w:rPr>
        <w:t>KARATE KLUB TVRÐA</w:t>
      </w:r>
      <w:r w:rsidR="007642A4">
        <w:rPr>
          <w:color w:val="000000"/>
        </w:rPr>
        <w:t xml:space="preserve">, </w:t>
      </w:r>
      <w:r w:rsidR="006C7E67" w:rsidRPr="006C7E67">
        <w:rPr>
          <w:color w:val="000000"/>
        </w:rPr>
        <w:t>Franje Kuha</w:t>
      </w:r>
      <w:r w:rsidR="00AC1D19">
        <w:rPr>
          <w:color w:val="000000"/>
        </w:rPr>
        <w:t>č</w:t>
      </w:r>
      <w:r w:rsidR="006C7E67" w:rsidRPr="006C7E67">
        <w:rPr>
          <w:color w:val="000000"/>
        </w:rPr>
        <w:t>a 10, Osijek</w:t>
      </w:r>
      <w:r w:rsidR="007642A4">
        <w:rPr>
          <w:color w:val="000000"/>
        </w:rPr>
        <w:t xml:space="preserve">, </w:t>
      </w:r>
      <w:r w:rsidR="006C7E67">
        <w:rPr>
          <w:color w:val="000000"/>
        </w:rPr>
        <w:t>Registarski broj</w:t>
      </w:r>
      <w:r w:rsidR="006C7E67" w:rsidRPr="006C7E67">
        <w:rPr>
          <w:color w:val="000000"/>
        </w:rPr>
        <w:t>: 14004191</w:t>
      </w:r>
      <w:r w:rsidR="00450ACB">
        <w:rPr>
          <w:color w:val="000000"/>
        </w:rPr>
        <w:t xml:space="preserve">, </w:t>
      </w:r>
      <w:r w:rsidR="006C7E67">
        <w:rPr>
          <w:color w:val="000000"/>
        </w:rPr>
        <w:t>OIB</w:t>
      </w:r>
      <w:r w:rsidR="006C7E67" w:rsidRPr="006C7E67">
        <w:rPr>
          <w:color w:val="000000"/>
        </w:rPr>
        <w:t>: 60865132217</w:t>
      </w:r>
      <w:r w:rsidR="006C7E67">
        <w:rPr>
          <w:color w:val="000000"/>
        </w:rPr>
        <w:t xml:space="preserve">, </w:t>
      </w:r>
      <w:r w:rsidR="0085221D" w:rsidRPr="00B37760">
        <w:rPr>
          <w:color w:val="000000"/>
        </w:rPr>
        <w:t xml:space="preserve">dana </w:t>
      </w:r>
      <w:r w:rsidR="006C7E67">
        <w:rPr>
          <w:color w:val="000000"/>
        </w:rPr>
        <w:t>3</w:t>
      </w:r>
      <w:r w:rsidR="007642A4">
        <w:rPr>
          <w:color w:val="000000"/>
        </w:rPr>
        <w:t xml:space="preserve">. </w:t>
      </w:r>
      <w:r w:rsidR="00B8371C">
        <w:rPr>
          <w:color w:val="000000"/>
        </w:rPr>
        <w:t>svibnja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6C7E67">
        <w:rPr>
          <w:color w:val="000000"/>
        </w:rPr>
        <w:t>KARATE KLUB TVRÐA, Franje Kuha</w:t>
      </w:r>
      <w:r w:rsidR="00AC1D19">
        <w:rPr>
          <w:color w:val="000000"/>
        </w:rPr>
        <w:t>č</w:t>
      </w:r>
      <w:r w:rsidR="006C7E67">
        <w:rPr>
          <w:color w:val="000000"/>
        </w:rPr>
        <w:t>a 10, Osijek, Registarski broj: 14004191, OIB: 60865132217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3666C2" w:rsidP="003666C2" w:rsidR="003666C2">
      <w:pPr>
        <w:jc w:val="both"/>
      </w:pPr>
      <w:r w:rsidRPr="009A5F99">
        <w:rPr>
          <w:color w:val="000000"/>
        </w:rPr>
        <w:t xml:space="preserve">2. Za privremenog stečajnog upravitelja dužnika imenuje se </w:t>
      </w:r>
      <w:r w:rsidR="009A5F99">
        <w:t xml:space="preserve">Jozo Perić </w:t>
      </w:r>
      <w:r w:rsidR="009A5F99">
        <w:rPr>
          <w:bCs/>
        </w:rPr>
        <w:t xml:space="preserve">OIB: 83577001032,  </w:t>
      </w:r>
      <w:r w:rsidR="009A5F99">
        <w:t>Velika, dr. Franje Tuđmana 28</w:t>
      </w:r>
      <w:r w:rsidRPr="009A5F99">
        <w:t>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61762" w:rsidP="00861762" w:rsidR="00861762" w:rsidRPr="00A34C78">
      <w:pPr>
        <w:jc w:val="both"/>
        <w:rPr>
          <w:color w:val="000000"/>
        </w:rPr>
      </w:pPr>
      <w:r w:rsidRPr="005F5FEF">
        <w:rPr>
          <w:color w:val="000000"/>
        </w:rPr>
        <w:t xml:space="preserve">6. Privremeni stečajni upravitelj dužan je posebno provjeriti da li postoje </w:t>
      </w:r>
      <w:proofErr w:type="spellStart"/>
      <w:r w:rsidRPr="005F5FEF">
        <w:rPr>
          <w:color w:val="000000"/>
        </w:rPr>
        <w:t>pobojne</w:t>
      </w:r>
      <w:proofErr w:type="spellEnd"/>
      <w:r w:rsidRPr="005F5FEF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6C7E67">
        <w:rPr>
          <w:color w:val="000000"/>
        </w:rPr>
        <w:t>KARATE KLUB TVRÐA, Franje Kuha</w:t>
      </w:r>
      <w:r w:rsidR="00AC1D19">
        <w:rPr>
          <w:color w:val="000000"/>
        </w:rPr>
        <w:t>č</w:t>
      </w:r>
      <w:r w:rsidR="006C7E67">
        <w:rPr>
          <w:color w:val="000000"/>
        </w:rPr>
        <w:t>a 10, Osijek, Registarski broj: 14004191, OIB: 60865132217</w:t>
      </w:r>
      <w:r w:rsidR="005D0309">
        <w:t>,</w:t>
      </w:r>
      <w:r w:rsidR="00BA38FE">
        <w:t xml:space="preserve"> za da</w:t>
      </w:r>
      <w:r w:rsidR="00330216">
        <w:t>n</w:t>
      </w:r>
    </w:p>
    <w:p w:rsidRDefault="00175443" w:rsidP="0085221D" w:rsidR="00175443">
      <w:pPr>
        <w:jc w:val="both"/>
      </w:pPr>
    </w:p>
    <w:p w:rsidRDefault="00BA38FE" w:rsidP="0085221D" w:rsidR="00BA38FE">
      <w:pPr>
        <w:jc w:val="both"/>
      </w:pPr>
    </w:p>
    <w:p w:rsidRDefault="00206CF0" w:rsidP="0085221D" w:rsidR="00206CF0">
      <w:pPr>
        <w:jc w:val="both"/>
      </w:pPr>
    </w:p>
    <w:p w:rsidRDefault="00206CF0" w:rsidP="0085221D" w:rsidR="00206CF0" w:rsidRPr="00B37760">
      <w:pPr>
        <w:jc w:val="both"/>
        <w:rPr>
          <w:color w:val="000000"/>
        </w:rPr>
      </w:pPr>
    </w:p>
    <w:p w:rsidRDefault="00814800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lastRenderedPageBreak/>
        <w:t>29</w:t>
      </w:r>
      <w:r w:rsidR="00520020">
        <w:rPr>
          <w:b/>
          <w:color w:val="000000"/>
        </w:rPr>
        <w:t xml:space="preserve">. </w:t>
      </w:r>
      <w:r>
        <w:rPr>
          <w:b/>
          <w:color w:val="000000"/>
        </w:rPr>
        <w:t>svibanj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DB48D4">
        <w:rPr>
          <w:b/>
          <w:color w:val="000000"/>
        </w:rPr>
        <w:t>9</w:t>
      </w:r>
      <w:r w:rsidR="005D0309">
        <w:rPr>
          <w:b/>
          <w:color w:val="000000"/>
        </w:rPr>
        <w:t>,</w:t>
      </w:r>
      <w:r w:rsidR="006C7E67">
        <w:rPr>
          <w:b/>
          <w:color w:val="000000"/>
        </w:rPr>
        <w:t>2</w:t>
      </w:r>
      <w:r w:rsidR="00206CF0">
        <w:rPr>
          <w:b/>
          <w:color w:val="000000"/>
        </w:rPr>
        <w:t>0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C12017" w:rsidR="0085221D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E22F55" w:rsidP="00C12017" w:rsidR="00E22F55">
      <w:pPr>
        <w:jc w:val="center"/>
        <w:rPr>
          <w:b/>
          <w:color w:val="000000"/>
        </w:rPr>
      </w:pPr>
    </w:p>
    <w:p w:rsidRDefault="00E22F55" w:rsidP="00C12017" w:rsidR="00E22F55" w:rsidRPr="00C12017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175443" w:rsidP="00175443" w:rsidR="0017544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Predlagatelj - dužnik po </w:t>
      </w:r>
      <w:r w:rsidR="0027623D">
        <w:rPr>
          <w:color w:val="000000"/>
        </w:rPr>
        <w:t>likvidatoru udruge</w:t>
      </w:r>
      <w:r>
        <w:rPr>
          <w:color w:val="000000"/>
        </w:rPr>
        <w:t xml:space="preserve"> </w:t>
      </w:r>
      <w:r w:rsidR="0027623D" w:rsidRPr="0027623D">
        <w:rPr>
          <w:color w:val="000000"/>
        </w:rPr>
        <w:t>Gordan</w:t>
      </w:r>
      <w:r w:rsidR="0027623D">
        <w:rPr>
          <w:color w:val="000000"/>
        </w:rPr>
        <w:t>u</w:t>
      </w:r>
      <w:r w:rsidR="0027623D" w:rsidRPr="0027623D">
        <w:rPr>
          <w:color w:val="000000"/>
        </w:rPr>
        <w:t xml:space="preserve"> </w:t>
      </w:r>
      <w:proofErr w:type="spellStart"/>
      <w:r w:rsidR="0027623D" w:rsidRPr="0027623D">
        <w:rPr>
          <w:color w:val="000000"/>
        </w:rPr>
        <w:t>Šesti</w:t>
      </w:r>
      <w:r w:rsidR="0027623D">
        <w:rPr>
          <w:color w:val="000000"/>
        </w:rPr>
        <w:t>ću</w:t>
      </w:r>
      <w:proofErr w:type="spellEnd"/>
      <w:r w:rsidR="0027623D" w:rsidRPr="0027623D">
        <w:rPr>
          <w:color w:val="000000"/>
        </w:rPr>
        <w:t>, OIB: 54092047361</w:t>
      </w:r>
      <w:r>
        <w:t>,</w:t>
      </w:r>
      <w:r w:rsidR="00AD6345" w:rsidRPr="00AD6345">
        <w:t xml:space="preserve"> Franje Kuha</w:t>
      </w:r>
      <w:r w:rsidR="00AD6345">
        <w:t>č</w:t>
      </w:r>
      <w:r w:rsidR="00AD6345" w:rsidRPr="00AD6345">
        <w:t>a 10, Osijek</w:t>
      </w:r>
      <w:r>
        <w:rPr>
          <w:rFonts w:cs="CourierNew" w:hAnsi="CourierNew" w:ascii="CourierNew"/>
          <w:sz w:val="20"/>
          <w:szCs w:val="20"/>
        </w:rPr>
        <w:t xml:space="preserve"> </w:t>
      </w:r>
      <w:r>
        <w:rPr>
          <w:color w:val="000000"/>
        </w:rPr>
        <w:t>dana 1</w:t>
      </w:r>
      <w:r w:rsidR="0027623D">
        <w:rPr>
          <w:color w:val="000000"/>
        </w:rPr>
        <w:t>1</w:t>
      </w:r>
      <w:r>
        <w:rPr>
          <w:color w:val="000000"/>
        </w:rPr>
        <w:t xml:space="preserve">. travnja 2018. godine podnio je ovome sudu prijedlog za pokretanje stečajnog postupka nad dužnikom </w:t>
      </w:r>
      <w:r w:rsidR="00AC1D19">
        <w:rPr>
          <w:color w:val="000000"/>
        </w:rPr>
        <w:t>KARATE KLUB TVRÐA, Franje Kuhača 10, Osijek, Registarski broj: 14004191, OIB: 60865132217</w:t>
      </w:r>
      <w:r>
        <w:rPr>
          <w:color w:val="000000"/>
        </w:rPr>
        <w:t xml:space="preserve">, u kojem navodi da kod dužnika postoji stečajni razlog zato što </w:t>
      </w:r>
      <w:r w:rsidR="00AC1D19">
        <w:rPr>
          <w:color w:val="000000"/>
        </w:rPr>
        <w:t>dužnik ima nepodmirene obveze prema porezu na dobit u iznosu od 13.034,34 kn, udruga nema imovinu iz koje bi podmirila obvezu, ne postoje uvjeti za likvidaciju udruge, čl. 49. Zakona o udrugama.</w:t>
      </w:r>
    </w:p>
    <w:p w:rsidRDefault="005F5D9C" w:rsidP="005F5D9C" w:rsidR="005F5D9C">
      <w:pPr>
        <w:jc w:val="both"/>
      </w:pPr>
    </w:p>
    <w:p w:rsidRDefault="005F5D9C" w:rsidP="004C4CAB" w:rsidR="004C4CAB">
      <w:pPr>
        <w:ind w:firstLine="708"/>
        <w:jc w:val="both"/>
        <w:rPr>
          <w:color w:val="000000"/>
        </w:rPr>
      </w:pPr>
      <w:r w:rsidRPr="00E22F55">
        <w:rPr>
          <w:color w:val="000000"/>
        </w:rPr>
        <w:t>Slijedom navedenoga predlagatelj predlaže da sud otvori stečajni postupak nad</w:t>
      </w:r>
      <w:r>
        <w:rPr>
          <w:color w:val="000000"/>
        </w:rPr>
        <w:t xml:space="preserve"> dužnikom i prilaže</w:t>
      </w:r>
      <w:r w:rsidR="00E22F55">
        <w:rPr>
          <w:color w:val="000000"/>
        </w:rPr>
        <w:t>:</w:t>
      </w:r>
      <w:r>
        <w:rPr>
          <w:color w:val="000000"/>
        </w:rPr>
        <w:t xml:space="preserve"> </w:t>
      </w:r>
      <w:r w:rsidR="00AC1D19">
        <w:rPr>
          <w:color w:val="000000"/>
        </w:rPr>
        <w:t xml:space="preserve">Bruto bilancu od 01.01.2015. – 31.12.2015. (zadnja aktivna godina udruge), </w:t>
      </w:r>
      <w:r w:rsidR="006A2593">
        <w:rPr>
          <w:color w:val="000000"/>
        </w:rPr>
        <w:t xml:space="preserve"> Potvrdu o zatvorenom računu udruge od 06.06.2016., Knjigovodstvenu karticu od 05.04.2018., Rješenje Ureda Državne uprave u Osječko-baranjskoj županiji Služba za gospodarstvo od 19.01.2016</w:t>
      </w:r>
      <w:r w:rsidR="00B82BA4">
        <w:rPr>
          <w:color w:val="000000"/>
        </w:rPr>
        <w:t>. i 08.02.2018.</w:t>
      </w:r>
    </w:p>
    <w:p w:rsidRDefault="00EC2419" w:rsidP="001B6C2C" w:rsidR="00EC2419">
      <w:pPr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5D3486" w:rsidP="005D3486" w:rsidR="005D3486" w:rsidRPr="00B37760">
      <w:pPr>
        <w:ind w:firstLine="708"/>
        <w:jc w:val="both"/>
      </w:pPr>
      <w:r w:rsidRPr="00B37760">
        <w:rPr>
          <w:color w:val="000000"/>
        </w:rPr>
        <w:t>Sud je utvrdio da je predlagatelj ovlašten za pod</w:t>
      </w:r>
      <w:r>
        <w:rPr>
          <w:color w:val="000000"/>
        </w:rPr>
        <w:t xml:space="preserve">nošenje predmetnoga prijedloga u skladu s </w:t>
      </w:r>
      <w:r w:rsidRPr="00B37760">
        <w:rPr>
          <w:color w:val="000000"/>
        </w:rPr>
        <w:t>čl</w:t>
      </w:r>
      <w:r>
        <w:rPr>
          <w:color w:val="000000"/>
        </w:rPr>
        <w:t>. 109. st. 1</w:t>
      </w:r>
      <w:r w:rsidRPr="00B37760">
        <w:rPr>
          <w:color w:val="000000"/>
        </w:rPr>
        <w:t>. SZ</w:t>
      </w:r>
      <w:r>
        <w:rPr>
          <w:color w:val="000000"/>
        </w:rPr>
        <w:t>-a</w:t>
      </w:r>
      <w:r w:rsidRPr="00B37760">
        <w:rPr>
          <w:color w:val="000000"/>
        </w:rPr>
        <w:t>, te je donio rješenje o pokretanju prethodnog postupka i imenovao privremenog stečajnog upravitelja (čl. 115. st. 1. i 2. SZ</w:t>
      </w:r>
      <w:r>
        <w:rPr>
          <w:color w:val="000000"/>
        </w:rPr>
        <w:t>-a</w:t>
      </w:r>
      <w:r w:rsidRPr="00B37760">
        <w:rPr>
          <w:color w:val="000000"/>
        </w:rPr>
        <w:t>), odredio mu dužnosti (čl. 119. st. 2. i 3. SZ</w:t>
      </w:r>
      <w:r>
        <w:rPr>
          <w:color w:val="000000"/>
        </w:rPr>
        <w:t>-a</w:t>
      </w:r>
      <w:r w:rsidRPr="00B37760">
        <w:rPr>
          <w:color w:val="000000"/>
        </w:rPr>
        <w:t>) i zakazao ročište (čl. 123. i čl. 128. st.1. SZ</w:t>
      </w:r>
      <w:r>
        <w:rPr>
          <w:color w:val="000000"/>
        </w:rPr>
        <w:t>-a</w:t>
      </w:r>
      <w:r w:rsidRPr="00B37760">
        <w:rPr>
          <w:color w:val="000000"/>
        </w:rPr>
        <w:t>).</w:t>
      </w:r>
    </w:p>
    <w:p w:rsidRDefault="0085221D" w:rsidP="0085221D" w:rsidR="0085221D">
      <w:pPr>
        <w:jc w:val="both"/>
      </w:pPr>
    </w:p>
    <w:p w:rsidRDefault="00A5087F" w:rsidP="0085221D" w:rsidR="00A5087F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131E5">
        <w:t>3</w:t>
      </w:r>
      <w:r w:rsidR="009C6149">
        <w:t>. svibnja</w:t>
      </w:r>
      <w:r w:rsidR="00CF5A9F">
        <w:t xml:space="preserve">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>
      <w:pPr>
        <w:jc w:val="both"/>
      </w:pPr>
    </w:p>
    <w:p w:rsidRDefault="00C74F88" w:rsidP="00732816" w:rsidR="00C74F88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BA1AA5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6A3B0B" w:rsidP="0085221D" w:rsidR="006A3B0B">
      <w:pPr>
        <w:jc w:val="both"/>
      </w:pPr>
    </w:p>
    <w:p w:rsidRDefault="008D7D9D" w:rsidP="0085221D" w:rsidR="008D7D9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>D N A :</w:t>
      </w:r>
    </w:p>
    <w:p w:rsidRDefault="00F131E5" w:rsidP="00F131E5" w:rsidR="00F131E5" w:rsidRPr="00F131E5">
      <w:pPr>
        <w:jc w:val="both"/>
        <w:rPr>
          <w:color w:val="000000"/>
        </w:rPr>
      </w:pPr>
      <w:r w:rsidRPr="00F131E5">
        <w:rPr>
          <w:color w:val="000000"/>
        </w:rPr>
        <w:t>-privremen</w:t>
      </w:r>
      <w:r w:rsidR="00E20913">
        <w:rPr>
          <w:color w:val="000000"/>
        </w:rPr>
        <w:t xml:space="preserve">i </w:t>
      </w:r>
      <w:proofErr w:type="spellStart"/>
      <w:r w:rsidR="00E20913">
        <w:rPr>
          <w:color w:val="000000"/>
        </w:rPr>
        <w:t>steč</w:t>
      </w:r>
      <w:proofErr w:type="spellEnd"/>
      <w:r w:rsidR="00E20913">
        <w:rPr>
          <w:color w:val="000000"/>
        </w:rPr>
        <w:t>. upravitelj</w:t>
      </w:r>
      <w:r w:rsidRPr="00F131E5">
        <w:rPr>
          <w:color w:val="000000"/>
        </w:rPr>
        <w:t xml:space="preserve"> </w:t>
      </w:r>
      <w:r w:rsidR="00E20913">
        <w:t>Jozo Perić Velika, dr. Franje Tuđmana 28</w:t>
      </w:r>
    </w:p>
    <w:p w:rsidRDefault="00F131E5" w:rsidP="00F131E5" w:rsidR="00F131E5">
      <w:pPr>
        <w:jc w:val="both"/>
        <w:rPr>
          <w:color w:val="000000"/>
        </w:rPr>
      </w:pPr>
      <w:r w:rsidRPr="00F131E5">
        <w:rPr>
          <w:color w:val="000000"/>
        </w:rPr>
        <w:t>-dužniku</w:t>
      </w:r>
      <w:r>
        <w:rPr>
          <w:color w:val="000000"/>
        </w:rPr>
        <w:t xml:space="preserve"> KARATE KLUB TVRÐA, Franje </w:t>
      </w:r>
      <w:proofErr w:type="spellStart"/>
      <w:r>
        <w:rPr>
          <w:color w:val="000000"/>
        </w:rPr>
        <w:t>Kuhaca</w:t>
      </w:r>
      <w:proofErr w:type="spellEnd"/>
      <w:r>
        <w:rPr>
          <w:color w:val="000000"/>
        </w:rPr>
        <w:t xml:space="preserve"> 10, Osijek</w:t>
      </w:r>
    </w:p>
    <w:p w:rsidRDefault="00F131E5" w:rsidP="00F131E5" w:rsidR="00F131E5" w:rsidRPr="00F131E5">
      <w:pPr>
        <w:jc w:val="both"/>
        <w:rPr>
          <w:color w:val="000000"/>
        </w:rPr>
      </w:pPr>
      <w:r w:rsidRPr="00F131E5">
        <w:rPr>
          <w:color w:val="000000"/>
        </w:rPr>
        <w:t>-</w:t>
      </w:r>
      <w:proofErr w:type="spellStart"/>
      <w:r w:rsidRPr="00F131E5">
        <w:rPr>
          <w:color w:val="000000"/>
        </w:rPr>
        <w:t>zz</w:t>
      </w:r>
      <w:proofErr w:type="spellEnd"/>
      <w:r w:rsidRPr="00F131E5">
        <w:rPr>
          <w:color w:val="000000"/>
        </w:rPr>
        <w:t xml:space="preserve"> dužnika Gordan </w:t>
      </w:r>
      <w:proofErr w:type="spellStart"/>
      <w:r w:rsidRPr="00F131E5">
        <w:rPr>
          <w:color w:val="000000"/>
        </w:rPr>
        <w:t>Šestić</w:t>
      </w:r>
      <w:proofErr w:type="spellEnd"/>
      <w:r>
        <w:rPr>
          <w:color w:val="000000"/>
        </w:rPr>
        <w:t xml:space="preserve">, </w:t>
      </w:r>
      <w:r w:rsidRPr="00F131E5">
        <w:rPr>
          <w:color w:val="000000"/>
        </w:rPr>
        <w:t>Franje Kuha</w:t>
      </w:r>
      <w:r>
        <w:rPr>
          <w:color w:val="000000"/>
        </w:rPr>
        <w:t>č</w:t>
      </w:r>
      <w:r w:rsidRPr="00F131E5">
        <w:rPr>
          <w:color w:val="000000"/>
        </w:rPr>
        <w:t>a 10, Osijek</w:t>
      </w:r>
    </w:p>
    <w:p w:rsidRDefault="00F131E5" w:rsidP="00F131E5" w:rsidR="00F131E5" w:rsidRPr="00F131E5">
      <w:pPr>
        <w:jc w:val="both"/>
        <w:rPr>
          <w:color w:val="000000"/>
        </w:rPr>
      </w:pPr>
      <w:r w:rsidRPr="00F131E5">
        <w:rPr>
          <w:color w:val="000000"/>
        </w:rPr>
        <w:t xml:space="preserve">-FINA </w:t>
      </w:r>
    </w:p>
    <w:p w:rsidRDefault="00F131E5" w:rsidP="00F131E5" w:rsidR="00F131E5" w:rsidRPr="00F131E5">
      <w:pPr>
        <w:jc w:val="both"/>
        <w:rPr>
          <w:color w:val="000000"/>
        </w:rPr>
      </w:pPr>
      <w:r w:rsidRPr="00F131E5">
        <w:rPr>
          <w:color w:val="000000"/>
        </w:rPr>
        <w:t>-Ministarstvu pravosuđa RH, Zagreb, Ulica Grada Vukovara 49, elektroničkom poštom</w:t>
      </w:r>
    </w:p>
    <w:p w:rsidRDefault="00F131E5" w:rsidP="00F131E5" w:rsidR="00F131E5" w:rsidRPr="00F131E5">
      <w:pPr>
        <w:jc w:val="both"/>
        <w:rPr>
          <w:color w:val="000000"/>
        </w:rPr>
      </w:pPr>
      <w:r w:rsidRPr="00F131E5">
        <w:rPr>
          <w:color w:val="000000"/>
        </w:rPr>
        <w:t>-</w:t>
      </w:r>
      <w:proofErr w:type="spellStart"/>
      <w:r w:rsidRPr="00F131E5">
        <w:rPr>
          <w:color w:val="000000"/>
        </w:rPr>
        <w:t>eOgl</w:t>
      </w:r>
      <w:proofErr w:type="spellEnd"/>
      <w:r w:rsidRPr="00F131E5">
        <w:rPr>
          <w:color w:val="000000"/>
        </w:rPr>
        <w:t>. ploča uz prijedlog</w:t>
      </w:r>
    </w:p>
    <w:p w:rsidRDefault="00F131E5" w:rsidP="00F131E5" w:rsidR="00750685" w:rsidRPr="00B37760">
      <w:pPr>
        <w:jc w:val="both"/>
      </w:pPr>
      <w:r w:rsidRPr="00F131E5">
        <w:rPr>
          <w:color w:val="000000"/>
        </w:rPr>
        <w:t>- R 29.</w:t>
      </w:r>
      <w:r>
        <w:rPr>
          <w:color w:val="000000"/>
        </w:rPr>
        <w:t>0</w:t>
      </w:r>
      <w:r w:rsidRPr="00F131E5">
        <w:rPr>
          <w:color w:val="000000"/>
        </w:rPr>
        <w:t>5.</w:t>
      </w:r>
      <w:r>
        <w:rPr>
          <w:color w:val="000000"/>
        </w:rPr>
        <w:t>20</w:t>
      </w:r>
      <w:r w:rsidRPr="00F131E5">
        <w:rPr>
          <w:color w:val="000000"/>
        </w:rPr>
        <w:t>18. u 9,20h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185" w:rsidR="003F0185">
      <w:r>
        <w:separator/>
      </w:r>
    </w:p>
  </w:endnote>
  <w:endnote w:id="0" w:type="continuationSeparator">
    <w:p w:rsidRDefault="003F0185" w:rsidR="003F0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185" w:rsidR="003F0185">
      <w:r>
        <w:separator/>
      </w:r>
    </w:p>
  </w:footnote>
  <w:footnote w:id="0" w:type="continuationSeparator">
    <w:p w:rsidRDefault="003F0185" w:rsidR="003F01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17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960F6" w:rsidR="00F960F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F960F6">
      <w:t>7 St-402/18-3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1907C6">
      <w:t>402</w:t>
    </w:r>
    <w:r w:rsidR="004D5EE7">
      <w:t>/</w:t>
    </w:r>
    <w:r w:rsidR="007642A4">
      <w:t>18-</w:t>
    </w:r>
    <w:r w:rsidR="001907C6">
      <w:t>3</w:t>
    </w:r>
  </w:p>
  <w:p w:rsidRDefault="00C46B2B" w:rsidP="00C46B2B" w:rsidR="00C46B2B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29B7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36CD"/>
    <w:rsid w:val="001752DE"/>
    <w:rsid w:val="00175443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07C6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B6C2C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6CF0"/>
    <w:rsid w:val="0020732D"/>
    <w:rsid w:val="00207E31"/>
    <w:rsid w:val="002114F3"/>
    <w:rsid w:val="0021157E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2AB"/>
    <w:rsid w:val="00257E9B"/>
    <w:rsid w:val="00260815"/>
    <w:rsid w:val="0026217E"/>
    <w:rsid w:val="00262A35"/>
    <w:rsid w:val="00262F86"/>
    <w:rsid w:val="00273B2E"/>
    <w:rsid w:val="00273B39"/>
    <w:rsid w:val="0027623D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277C"/>
    <w:rsid w:val="002B32C7"/>
    <w:rsid w:val="002B4168"/>
    <w:rsid w:val="002B4316"/>
    <w:rsid w:val="002C0ED9"/>
    <w:rsid w:val="002C309E"/>
    <w:rsid w:val="002C3A38"/>
    <w:rsid w:val="002C4575"/>
    <w:rsid w:val="002C46EC"/>
    <w:rsid w:val="002C496F"/>
    <w:rsid w:val="002C5792"/>
    <w:rsid w:val="002D1F35"/>
    <w:rsid w:val="002D4076"/>
    <w:rsid w:val="002D50AA"/>
    <w:rsid w:val="002D5AEB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216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BE"/>
    <w:rsid w:val="003462CE"/>
    <w:rsid w:val="00347532"/>
    <w:rsid w:val="00351B43"/>
    <w:rsid w:val="0035291B"/>
    <w:rsid w:val="00354DDB"/>
    <w:rsid w:val="00354DE9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666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6A81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47F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0185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3B5"/>
    <w:rsid w:val="004378B5"/>
    <w:rsid w:val="00437F2E"/>
    <w:rsid w:val="00442D99"/>
    <w:rsid w:val="004458F1"/>
    <w:rsid w:val="00446E1B"/>
    <w:rsid w:val="00447EAD"/>
    <w:rsid w:val="00450037"/>
    <w:rsid w:val="00450039"/>
    <w:rsid w:val="004505D5"/>
    <w:rsid w:val="00450ACB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097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4CAB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5EE7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0020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35C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486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D9C"/>
    <w:rsid w:val="00600812"/>
    <w:rsid w:val="006018EF"/>
    <w:rsid w:val="006021E3"/>
    <w:rsid w:val="0060264C"/>
    <w:rsid w:val="0060281A"/>
    <w:rsid w:val="00602860"/>
    <w:rsid w:val="00602F62"/>
    <w:rsid w:val="0060360E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1E8C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3F3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800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593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C7E67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642C"/>
    <w:rsid w:val="007500E9"/>
    <w:rsid w:val="00750685"/>
    <w:rsid w:val="00756545"/>
    <w:rsid w:val="00756B07"/>
    <w:rsid w:val="00757015"/>
    <w:rsid w:val="00763E6B"/>
    <w:rsid w:val="007642A4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011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A43"/>
    <w:rsid w:val="007F4B7C"/>
    <w:rsid w:val="007F6D0C"/>
    <w:rsid w:val="008015CF"/>
    <w:rsid w:val="00802615"/>
    <w:rsid w:val="008062BF"/>
    <w:rsid w:val="008122CF"/>
    <w:rsid w:val="00812532"/>
    <w:rsid w:val="008134E3"/>
    <w:rsid w:val="00814800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118"/>
    <w:rsid w:val="00837C5B"/>
    <w:rsid w:val="00841584"/>
    <w:rsid w:val="008419D8"/>
    <w:rsid w:val="0084451C"/>
    <w:rsid w:val="0084606E"/>
    <w:rsid w:val="00847F3C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1762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1719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D7D9D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787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67B"/>
    <w:rsid w:val="00941FFA"/>
    <w:rsid w:val="00942284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00B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5F99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49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87F"/>
    <w:rsid w:val="00A50E42"/>
    <w:rsid w:val="00A51801"/>
    <w:rsid w:val="00A5302C"/>
    <w:rsid w:val="00A535D3"/>
    <w:rsid w:val="00A557DF"/>
    <w:rsid w:val="00A56501"/>
    <w:rsid w:val="00A56BDA"/>
    <w:rsid w:val="00A57AA7"/>
    <w:rsid w:val="00A57CC9"/>
    <w:rsid w:val="00A627AF"/>
    <w:rsid w:val="00A629D9"/>
    <w:rsid w:val="00A63A34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1D1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345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1C3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555E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77863"/>
    <w:rsid w:val="00B821DD"/>
    <w:rsid w:val="00B82BA4"/>
    <w:rsid w:val="00B8355E"/>
    <w:rsid w:val="00B8371C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1AA5"/>
    <w:rsid w:val="00BA38FE"/>
    <w:rsid w:val="00BA3E22"/>
    <w:rsid w:val="00BA643B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6F0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2017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74F88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4E18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310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411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0913"/>
    <w:rsid w:val="00E222E3"/>
    <w:rsid w:val="00E22F55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31E5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499F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1FD7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9D0"/>
    <w:rsid w:val="00F80ED7"/>
    <w:rsid w:val="00F81E21"/>
    <w:rsid w:val="00F83813"/>
    <w:rsid w:val="00F90246"/>
    <w:rsid w:val="00F92006"/>
    <w:rsid w:val="00F9354C"/>
    <w:rsid w:val="00F94499"/>
    <w:rsid w:val="00F94FCC"/>
    <w:rsid w:val="00F960F6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60F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7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9171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9171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71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71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60F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7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9171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9171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71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71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72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821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4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850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77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St-402/2018</izvorni_sadrzaj>
    <derivirana_varijabla naziv="DomainObject.Predmet.OznakaBroj_1">St-402/2018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KARATE KLUB TVRĐA</izvorni_sadrzaj>
    <derivirana_varijabla naziv="DomainObject.Predmet.StrankaFormated_1">  KARATE KLUB TVRĐA</derivirana_varijabla>
  </DomainObject.Predmet.StrankaFormated>
  <DomainObject.Predmet.StrankaFormatedOIB>
    <izvorni_sadrzaj>  KARATE KLUB TVRĐA, OIB 60865132217</izvorni_sadrzaj>
    <derivirana_varijabla naziv="DomainObject.Predmet.StrankaFormatedOIB_1">  KARATE KLUB TVRĐA, OIB 60865132217</derivirana_varijabla>
  </DomainObject.Predmet.StrankaFormatedOIB>
  <DomainObject.Predmet.StrankaFormatedWithAdress>
    <izvorni_sadrzaj> KARATE KLUB TVRĐA, Franje Kuhača 10, 31000 Osijek</izvorni_sadrzaj>
    <derivirana_varijabla naziv="DomainObject.Predmet.StrankaFormatedWithAdress_1"> KARATE KLUB TVRĐA, Franje Kuhača 10, 31000 Osijek</derivirana_varijabla>
  </DomainObject.Predmet.StrankaFormatedWithAdress>
  <DomainObject.Predmet.StrankaFormatedWithAdressOIB>
    <izvorni_sadrzaj> KARATE KLUB TVRĐA, OIB 60865132217, Franje Kuhača 10, 31000 Osijek</izvorni_sadrzaj>
    <derivirana_varijabla naziv="DomainObject.Predmet.StrankaFormatedWithAdressOIB_1"> KARATE KLUB TVRĐA, OIB 60865132217, Franje Kuhača 10, 31000 Osijek</derivirana_varijabla>
  </DomainObject.Predmet.StrankaFormatedWithAdressOIB>
  <DomainObject.Predmet.StrankaWithAdress>
    <izvorni_sadrzaj>KARATE KLUB TVRĐA Franje Kuhača 10,31000 Osijek</izvorni_sadrzaj>
    <derivirana_varijabla naziv="DomainObject.Predmet.StrankaWithAdress_1">KARATE KLUB TVRĐA Franje Kuhača 10,31000 Osijek</derivirana_varijabla>
  </DomainObject.Predmet.StrankaWithAdress>
  <DomainObject.Predmet.StrankaWithAdressOIB>
    <izvorni_sadrzaj>KARATE KLUB TVRĐA, OIB 60865132217, Franje Kuhača 10,31000 Osijek</izvorni_sadrzaj>
    <derivirana_varijabla naziv="DomainObject.Predmet.StrankaWithAdressOIB_1">KARATE KLUB TVRĐA, OIB 60865132217, Franje Kuhača 10,31000 Osijek</derivirana_varijabla>
  </DomainObject.Predmet.StrankaWithAdressOIB>
  <DomainObject.Predmet.StrankaNazivFormated>
    <izvorni_sadrzaj>KARATE KLUB TVRĐA</izvorni_sadrzaj>
    <derivirana_varijabla naziv="DomainObject.Predmet.StrankaNazivFormated_1">KARATE KLUB TVRĐA</derivirana_varijabla>
  </DomainObject.Predmet.StrankaNazivFormated>
  <DomainObject.Predmet.StrankaNazivFormatedOIB>
    <izvorni_sadrzaj>KARATE KLUB TVRĐA, OIB 60865132217</izvorni_sadrzaj>
    <derivirana_varijabla naziv="DomainObject.Predmet.StrankaNazivFormatedOIB_1">KARATE KLUB TVRĐA, OIB 60865132217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KARATE KLUB TVRĐA</item>
    </izvorni_sadrzaj>
    <derivirana_varijabla naziv="DomainObject.Predmet.StrankaListFormated_1">
      <item>KARATE KLUB TVRĐA</item>
    </derivirana_varijabla>
  </DomainObject.Predmet.StrankaListFormated>
  <DomainObject.Predmet.StrankaListFormatedOIB>
    <izvorni_sadrzaj>
      <item>KARATE KLUB TVRĐA, OIB 60865132217</item>
    </izvorni_sadrzaj>
    <derivirana_varijabla naziv="DomainObject.Predmet.StrankaListFormatedOIB_1">
      <item>KARATE KLUB TVRĐA, OIB 60865132217</item>
    </derivirana_varijabla>
  </DomainObject.Predmet.StrankaListFormatedOIB>
  <DomainObject.Predmet.StrankaListFormatedWithAdress>
    <izvorni_sadrzaj>
      <item>KARATE KLUB TVRĐA, Franje Kuhača 10, 31000 Osijek</item>
    </izvorni_sadrzaj>
    <derivirana_varijabla naziv="DomainObject.Predmet.StrankaListFormatedWithAdress_1">
      <item>KARATE KLUB TVRĐA, Franje Kuhača 10, 31000 Osijek</item>
    </derivirana_varijabla>
  </DomainObject.Predmet.StrankaListFormatedWithAdress>
  <DomainObject.Predmet.StrankaListFormatedWithAdressOIB>
    <izvorni_sadrzaj>
      <item>KARATE KLUB TVRĐA, OIB 60865132217, Franje Kuhača 10, 31000 Osijek</item>
    </izvorni_sadrzaj>
    <derivirana_varijabla naziv="DomainObject.Predmet.StrankaListFormatedWithAdressOIB_1">
      <item>KARATE KLUB TVRĐA, OIB 60865132217, Franje Kuhača 10, 31000 Osijek</item>
    </derivirana_varijabla>
  </DomainObject.Predmet.StrankaListFormatedWithAdressOIB>
  <DomainObject.Predmet.StrankaListNazivFormated>
    <izvorni_sadrzaj>
      <item>KARATE KLUB TVRĐA</item>
    </izvorni_sadrzaj>
    <derivirana_varijabla naziv="DomainObject.Predmet.StrankaListNazivFormated_1">
      <item>KARATE KLUB TVRĐA</item>
    </derivirana_varijabla>
  </DomainObject.Predmet.StrankaListNazivFormated>
  <DomainObject.Predmet.StrankaListNazivFormatedOIB>
    <izvorni_sadrzaj>
      <item>KARATE KLUB TVRĐA, OIB 60865132217</item>
    </izvorni_sadrzaj>
    <derivirana_varijabla naziv="DomainObject.Predmet.StrankaListNazivFormatedOIB_1">
      <item>KARATE KLUB TVRĐA, OIB 60865132217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KARATE KLUB TVRĐA</izvorni_sadrzaj>
    <derivirana_varijabla naziv="DomainObject.Predmet.StrankaIDrugi_1">KARATE KLUB TVRĐA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KARATE KLUB TVRĐA, OIB 60865132217, Franje Kuhača 10, 31000 Osijek</izvorni_sadrzaj>
    <derivirana_varijabla naziv="DomainObject.Predmet.StrankaIDrugiAdressOIB_1">KARATE KLUB TVRĐA, OIB 60865132217, Franje Kuhača 10,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KARATE KLUB TVRĐA</item>
    </izvorni_sadrzaj>
    <derivirana_varijabla naziv="DomainObject.Predmet.SudioniciListNaziv_1">
      <item>KARATE KLUB TVRĐA</item>
    </derivirana_varijabla>
  </DomainObject.Predmet.SudioniciListNaziv>
  <DomainObject.Predmet.SudioniciListAdressOIB>
    <izvorni_sadrzaj>
      <item>KARATE KLUB TVRĐA, OIB 60865132217, Franje Kuhača 10,31000 Osijek</item>
    </izvorni_sadrzaj>
    <derivirana_varijabla naziv="DomainObject.Predmet.SudioniciListAdressOIB_1">
      <item>KARATE KLUB TVRĐA, OIB 60865132217, Franje Kuhača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60865132217</item>
    </izvorni_sadrzaj>
    <derivirana_varijabla naziv="DomainObject.Predmet.SudioniciListNazivOIB_1">
      <item>, OIB 60865132217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896685-FCDF-4C1A-A54C-5598032E5E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646</properties:Words>
  <properties:Characters>3645</properties:Characters>
  <properties:Lines>109</properties:Lines>
  <properties:Paragraphs>35</properties:Paragraphs>
  <properties:TotalTime>625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2018-05-03T10:03:00Z</cp:lastPrinted>
  <dcterms:modified xmlns:xsi="http://www.w3.org/2001/XMLSchema-instance" xsi:type="dcterms:W3CDTF">2018-05-03T10:03:00Z</dcterms:modified>
  <cp:revision>455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(402-18 (-3) RJ.docx)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