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7e15" w14:paraId="7837e15" w:rsidRDefault="00AE649C" w:rsidP="00C63A63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C63A63" w:rsidP="00C63A6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63A63" w:rsidP="00C63A63" w:rsidR="00AE649C" w:rsidRPr="00B76F3C">
      <w:pPr>
        <w:pStyle w:val="SudSjedite"/>
      </w:pPr>
      <w:r>
        <w:t xml:space="preserve">                                                                                              Poslovni broj: 4 St-1125/15-4</w:t>
      </w:r>
      <w:r w:rsidR="00EA1C6D">
        <w:tab/>
      </w:r>
    </w:p>
    <w:p w:rsidRDefault="00C63A63" w:rsidP="00C63A63" w:rsidR="00C63A63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C63A63" w:rsidP="00C63A63" w:rsidR="00C63A6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C63A63" w:rsidP="00C63A63" w:rsidR="00C63A6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C63A63" w:rsidP="00C63A63" w:rsidR="00C63A63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C63A63" w:rsidP="00C63A63" w:rsidR="00C63A63">
      <w:pPr>
        <w:spacing w:after="0"/>
        <w:jc w:val="right"/>
        <w:rPr>
          <w:lang w:eastAsia="hr-HR"/>
        </w:rPr>
      </w:pPr>
    </w:p>
    <w:p w:rsidRDefault="00C63A63" w:rsidP="00C63A63" w:rsidR="00C63A63">
      <w:pPr>
        <w:spacing w:after="0"/>
        <w:jc w:val="right"/>
      </w:pPr>
    </w:p>
    <w:p w:rsidRDefault="00C63A63" w:rsidP="00C63A63" w:rsidR="00C63A63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ELEKTRONIKA ERŠETIĆ d.o.o., Plemenšćina, Plemenšćina 1 B,  OIB: 85167716045,  14. siječnja 2016. temeljem čl. 430. Stečajnog zakona („NN“ 71/15, u daljnjem tekstu SZ) objavljuje sljedeći</w:t>
      </w:r>
    </w:p>
    <w:p w:rsidRDefault="00C63A63" w:rsidP="00C63A63" w:rsidR="00C63A63">
      <w:pPr>
        <w:spacing w:after="0"/>
        <w:jc w:val="center"/>
      </w:pPr>
    </w:p>
    <w:p w:rsidRDefault="00C63A63" w:rsidP="00C63A63" w:rsidR="00C63A63">
      <w:pPr>
        <w:spacing w:after="0"/>
        <w:jc w:val="center"/>
      </w:pPr>
      <w:r>
        <w:t>OGLAS</w:t>
      </w:r>
    </w:p>
    <w:p w:rsidRDefault="00C63A63" w:rsidP="00C63A63" w:rsidR="00C63A63">
      <w:pPr>
        <w:spacing w:after="0"/>
      </w:pPr>
    </w:p>
    <w:p w:rsidRDefault="00C63A63" w:rsidP="00C63A63" w:rsidR="00C63A63">
      <w:pPr>
        <w:spacing w:after="0"/>
        <w:jc w:val="both"/>
      </w:pPr>
      <w:r>
        <w:t>1/</w:t>
      </w:r>
      <w:r>
        <w:tab/>
        <w:t>Utvrđuje se da ukupni iznos evidentiranog duga dužnika ELEKTRONIKA ERŠETIĆ d.o.o., Plemenšćina, Plemenšćina 1 B,  OIB: 85167716045  iznosi 358.320,98 kn.</w:t>
      </w:r>
    </w:p>
    <w:p w:rsidRDefault="00C63A63" w:rsidP="00C63A63" w:rsidR="00C63A63">
      <w:pPr>
        <w:spacing w:after="0"/>
        <w:jc w:val="both"/>
      </w:pPr>
    </w:p>
    <w:p w:rsidRDefault="00C63A63" w:rsidP="00C63A63" w:rsidR="00C63A63">
      <w:pPr>
        <w:spacing w:after="0"/>
        <w:jc w:val="both"/>
      </w:pPr>
      <w:r>
        <w:t>2/</w:t>
      </w:r>
      <w:r>
        <w:tab/>
        <w:t xml:space="preserve"> Poziva se direktor dužnika Mladen Eršetić iz Plemenšćine, Plemenšćina 1 B, OIB: 34795640614 da u roku od 15 dana od dana objave ovog oglasa na e-oglasnoj ploči suda podnese ovome sudu, pozivom na gornji broj spisa, javnobilježnički ovjerovljeni prokazni popis imovine i obveza dužnika na propisanom obrascu.</w:t>
      </w:r>
    </w:p>
    <w:p w:rsidRDefault="00C63A63" w:rsidP="00C63A63" w:rsidR="00C63A63">
      <w:pPr>
        <w:spacing w:after="0"/>
        <w:jc w:val="both"/>
      </w:pPr>
    </w:p>
    <w:p w:rsidRDefault="00C63A63" w:rsidP="00C63A63" w:rsidR="00C63A63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63A63" w:rsidP="00C63A63" w:rsidR="00C63A63">
      <w:pPr>
        <w:spacing w:after="0"/>
      </w:pPr>
    </w:p>
    <w:p w:rsidRDefault="00C63A63" w:rsidP="00C63A63" w:rsidR="00C63A63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63A63" w:rsidP="00C63A63" w:rsidR="00C63A63">
      <w:pPr>
        <w:spacing w:after="0"/>
        <w:jc w:val="both"/>
        <w:rPr>
          <w:color w:val="000000"/>
        </w:rPr>
      </w:pPr>
      <w:r>
        <w:tab/>
      </w:r>
    </w:p>
    <w:p w:rsidRDefault="00C63A63" w:rsidP="00C63A63" w:rsidR="00C63A63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220112515 otvoren kod Hrvatske poštanske banke. </w:t>
      </w:r>
    </w:p>
    <w:p w:rsidRDefault="00C63A63" w:rsidP="00C63A63" w:rsidR="00C63A63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C63A63" w:rsidP="00C63A63" w:rsidR="00C63A63">
      <w:pPr>
        <w:spacing w:after="0"/>
        <w:jc w:val="both"/>
      </w:pPr>
    </w:p>
    <w:p w:rsidRDefault="00C63A63" w:rsidP="00C63A63" w:rsidR="00C63A63">
      <w:pPr>
        <w:spacing w:after="0"/>
        <w:jc w:val="center"/>
      </w:pPr>
      <w:r>
        <w:t>U Varaždinu, 14. siječnja 2016.</w:t>
      </w:r>
    </w:p>
    <w:p w:rsidRDefault="00C63A63" w:rsidP="00C63A63" w:rsidR="00C63A63">
      <w:pPr>
        <w:spacing w:after="0"/>
        <w:jc w:val="both"/>
      </w:pPr>
    </w:p>
    <w:p w:rsidRDefault="00C63A63" w:rsidP="00C63A63" w:rsidR="00C63A6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63A63" w:rsidP="00C63A63" w:rsidR="00C63A63">
      <w:pPr>
        <w:spacing w:after="0"/>
      </w:pPr>
    </w:p>
    <w:p w:rsidRDefault="00C63A63" w:rsidP="00C63A63" w:rsidR="00C63A6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C63A63" w:rsidR="00CB0EA4">
      <w:pPr>
        <w:pStyle w:val="Naslovdokumenta"/>
        <w:spacing w:after="0"/>
      </w:pPr>
    </w:p>
    <w:p w:rsidRDefault="0071688E" w:rsidP="00C63A63" w:rsidR="0071688E">
      <w:pPr>
        <w:pStyle w:val="Poetniodjeljak"/>
        <w:spacing w:after="0"/>
      </w:pPr>
    </w:p>
    <w:p w:rsidRDefault="00A21F0D" w:rsidP="00C63A63" w:rsidR="00A21F0D">
      <w:pPr>
        <w:pStyle w:val="NormaleSPIS"/>
        <w:spacing w:after="0"/>
        <w:rPr>
          <w:noProof/>
        </w:rPr>
      </w:pPr>
    </w:p>
    <w:p w:rsidRDefault="00DA0242" w:rsidP="00C63A63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63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31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St-1125/2015-4</izvorni_sadrzaj>
    <derivirana_varijabla naziv="DomainObject.Oznaka_1">St-1125/2015-4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St-1125/2015</izvorni_sadrzaj>
    <derivirana_varijabla naziv="DomainObject.Predmet.OznakaBroj_1">St-1125/2015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ELEKTRONIKA ERŠETIĆ društvo s ograničenom odgovornošću za elektroinstalacijske radove</izvorni_sadrzaj>
    <derivirana_varijabla naziv="DomainObject.Predmet.ProtustrankaFormated_1">  ELEKTRONIKA ERŠETIĆ društvo s ograničenom odgovornošću za elektroinstalacijske radove</derivirana_varijabla>
  </DomainObject.Predmet.ProtustrankaFormated>
  <DomainObject.Predmet.ProtustrankaFormatedOIB>
    <izvorni_sadrzaj>  ELEKTRONIKA ERŠETIĆ društvo s ograničenom odgovornošću za elektroinstalacijske radove, OIB 85167716045</izvorni_sadrzaj>
    <derivirana_varijabla naziv="DomainObject.Predmet.ProtustrankaFormatedOIB_1">  ELEKTRONIKA ERŠETIĆ društvo s ograničenom odgovornošću za elektroinstalacijske radove, OIB 85167716045</derivirana_varijabla>
  </DomainObject.Predmet.ProtustrankaFormatedOIB>
  <DomainObject.Predmet.ProtustrankaFormatedWithAdress>
    <izvorni_sadrzaj> ELEKTRONIKA ERŠETIĆ društvo s ograničenom odgovornošću za elektroinstalacijske radove, Plemenšćina 1/B, 42240 Plemenšćina</izvorni_sadrzaj>
    <derivirana_varijabla naziv="DomainObject.Predmet.ProtustrankaFormatedWithAdress_1"> ELEKTRONIKA ERŠETIĆ društvo s ograničenom odgovornošću za elektroinstalacijske radove, Plemenšćina 1/B, 42240 Plemenšćina</derivirana_varijabla>
  </DomainObject.Predmet.ProtustrankaFormatedWithAdress>
  <DomainObject.Predmet.ProtustrankaFormatedWithAdressOIB>
    <izvorni_sadrzaj> ELEKTRONIKA ERŠETIĆ društvo s ograničenom odgovornošću za elektroinstalacijske radove, OIB 85167716045, Plemenšćina 1/B, 42240 Plemenšćina</izvorni_sadrzaj>
    <derivirana_varijabla naziv="DomainObject.Predmet.ProtustrankaFormatedWithAdressOIB_1"> ELEKTRONIKA ERŠETIĆ društvo s ograničenom odgovornošću za elektroinstalacijske radove, OIB 85167716045, Plemenšćina 1/B, 42240 Plemenšćina</derivirana_varijabla>
  </DomainObject.Predmet.ProtustrankaFormatedWithAdressOIB>
  <DomainObject.Predmet.ProtustrankaWithAdress>
    <izvorni_sadrzaj>ELEKTRONIKA ERŠETIĆ društvo s ograničenom odgovornošću za elektroinstalacijske radove Plemenšćina 1/B, 42240 Plemenšćina</izvorni_sadrzaj>
    <derivirana_varijabla naziv="DomainObject.Predmet.ProtustrankaWithAdress_1">ELEKTRONIKA ERŠETIĆ društvo s ograničenom odgovornošću za elektroinstalacijske radove Plemenšćina 1/B, 42240 Plemenšćina</derivirana_varijabla>
  </DomainObject.Predmet.ProtustrankaWithAdress>
  <DomainObject.Predmet.ProtustrankaWithAdressOIB>
    <izvorni_sadrzaj>ELEKTRONIKA ERŠETIĆ društvo s ograničenom odgovornošću za elektroinstalacijske radove, OIB 85167716045, Plemenšćina 1/B, 42240 Plemenšćina</izvorni_sadrzaj>
    <derivirana_varijabla naziv="DomainObject.Predmet.ProtustrankaWithAdressOIB_1">ELEKTRONIKA ERŠETIĆ društvo s ograničenom odgovornošću za elektroinstalacijske radove, OIB 85167716045, Plemenšćina 1/B, 42240 Plemenšćina</derivirana_varijabla>
  </DomainObject.Predmet.ProtustrankaWithAdressOIB>
  <DomainObject.Predmet.ProtustrankaNazivFormated>
    <izvorni_sadrzaj>ELEKTRONIKA ERŠETIĆ društvo s ograničenom odgovornošću za elektroinstalacijske radove</izvorni_sadrzaj>
    <derivirana_varijabla naziv="DomainObject.Predmet.ProtustrankaNazivFormated_1">ELEKTRONIKA ERŠETIĆ društvo s ograničenom odgovornošću za elektroinstalacijske radove</derivirana_varijabla>
  </DomainObject.Predmet.ProtustrankaNazivFormated>
  <DomainObject.Predmet.ProtustrankaNazivFormatedOIB>
    <izvorni_sadrzaj>ELEKTRONIKA ERŠETIĆ društvo s ograničenom odgovornošću za elektroinstalacijske radove, OIB 85167716045</izvorni_sadrzaj>
    <derivirana_varijabla naziv="DomainObject.Predmet.ProtustrankaNazivFormatedOIB_1">ELEKTRONIKA ERŠETIĆ društvo s ograničenom odgovornošću za elektroinstalacijske radove, OIB 85167716045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358320.98</izvorni_sadrzaj>
    <derivirana_varijabla naziv="DomainObject.Predmet.TrenutnaVrijednost_1">358320.98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ELEKTRONIKA ERŠETIĆ društvo s ograničenom odgovornošću za elektroinstalacijske radove</item>
    </izvorni_sadrzaj>
    <derivirana_varijabla naziv="DomainObject.Predmet.ProtuStrankaListFormated_1">
      <item>ELEKTRONIKA ERŠETIĆ društvo s ograničenom odgovornošću za elektroinstalacijske radove</item>
    </derivirana_varijabla>
  </DomainObject.Predmet.ProtuStrankaListFormated>
  <DomainObject.Predmet.ProtuStrankaListFormatedOIB>
    <izvorni_sadrzaj>
      <item>ELEKTRONIKA ERŠETIĆ društvo s ograničenom odgovornošću za elektroinstalacijske radove, OIB 85167716045</item>
    </izvorni_sadrzaj>
    <derivirana_varijabla naziv="DomainObject.Predmet.ProtuStrankaListFormatedOIB_1">
      <item>ELEKTRONIKA ERŠETIĆ društvo s ograničenom odgovornošću za elektroinstalacijske radove, OIB 85167716045</item>
    </derivirana_varijabla>
  </DomainObject.Predmet.ProtuStrankaListFormatedOIB>
  <DomainObject.Predmet.ProtuStrankaListFormatedWithAdress>
    <izvorni_sadrzaj>
      <item>ELEKTRONIKA ERŠETIĆ društvo s ograničenom odgovornošću za elektroinstalacijske radove, Plemenšćina 1/B, 42240 Plemenšćina</item>
    </izvorni_sadrzaj>
    <derivirana_varijabla naziv="DomainObject.Predmet.ProtuStrankaListFormatedWithAdress_1">
      <item>ELEKTRONIKA ERŠETIĆ društvo s ograničenom odgovornošću za elektroinstalacijske radove, Plemenšćina 1/B, 42240 Plemenšćina</item>
    </derivirana_varijabla>
  </DomainObject.Predmet.ProtuStrankaListFormatedWithAdress>
  <DomainObject.Predmet.ProtuStrankaListFormatedWithAdressOIB>
    <izvorni_sadrzaj>
      <item>ELEKTRONIKA ERŠETIĆ društvo s ograničenom odgovornošću za elektroinstalacijske radove, OIB 85167716045, Plemenšćina 1/B, 42240 Plemenšćina</item>
    </izvorni_sadrzaj>
    <derivirana_varijabla naziv="DomainObject.Predmet.ProtuStrankaListFormatedWithAdressOIB_1">
      <item>ELEKTRONIKA ERŠETIĆ društvo s ograničenom odgovornošću za elektroinstalacijske radove, OIB 85167716045, Plemenšćina 1/B, 42240 Plemenšćina</item>
    </derivirana_varijabla>
  </DomainObject.Predmet.ProtuStrankaListFormatedWithAdressOIB>
  <DomainObject.Predmet.ProtuStrankaListNazivFormated>
    <izvorni_sadrzaj>
      <item>ELEKTRONIKA ERŠETIĆ društvo s ograničenom odgovornošću za elektroinstalacijske radove</item>
    </izvorni_sadrzaj>
    <derivirana_varijabla naziv="DomainObject.Predmet.ProtuStrankaListNazivFormated_1">
      <item>ELEKTRONIKA ERŠETIĆ društvo s ograničenom odgovornošću za elektroinstalacijske radove</item>
    </derivirana_varijabla>
  </DomainObject.Predmet.ProtuStrankaListNazivFormated>
  <DomainObject.Predmet.ProtuStrankaListNazivFormatedOIB>
    <izvorni_sadrzaj>
      <item>ELEKTRONIKA ERŠETIĆ društvo s ograničenom odgovornošću za elektroinstalacijske radove, OIB 85167716045</item>
    </izvorni_sadrzaj>
    <derivirana_varijabla naziv="DomainObject.Predmet.ProtuStrankaListNazivFormatedOIB_1">
      <item>ELEKTRONIKA ERŠETIĆ društvo s ograničenom odgovornošću za elektroinstalacijske radove, OIB 85167716045</item>
    </derivirana_varijabla>
  </DomainObject.Predmet.ProtuStrankaListNazivFormatedOIB>
  <DomainObject.Predmet.OstaliListFormated>
    <izvorni_sadrzaj>
      <item>E-oglasna ploča</item>
      <item>Sudski regisatr, Trgovački sud u Varaždinu</item>
    </izvorni_sadrzaj>
    <derivirana_varijabla naziv="DomainObject.Predmet.OstaliListFormated_1">
      <item>E-oglasna ploča</item>
      <item>Sudski regisatr, Trgovački sud u Varaždinu</item>
    </derivirana_varijabla>
  </DomainObject.Predmet.OstaliListFormated>
  <DomainObject.Predmet.OstaliListFormatedOIB>
    <izvorni_sadrzaj>
      <item>E-oglasna ploča</item>
      <item>Sudski regisatr, Trgovački sud u Varaždinu</item>
    </izvorni_sadrzaj>
    <derivirana_varijabla naziv="DomainObject.Predmet.OstaliListFormatedOIB_1">
      <item>E-oglasna ploča</item>
      <item>Sudski regisatr, Trgovački sud u Varaždinu</item>
    </derivirana_varijabla>
  </DomainObject.Predmet.OstaliListFormatedOIB>
  <DomainObject.Predmet.OstaliListFormatedWithAdress>
    <izvorni_sadrzaj>
      <item>E-oglasna ploča</item>
      <item>Sudski regisatr, Trgovački sud u Varaždinu</item>
    </izvorni_sadrzaj>
    <derivirana_varijabla naziv="DomainObject.Predmet.OstaliListFormatedWithAdress_1">
      <item>E-oglasna ploča</item>
      <item>Sudski regisatr, Trgovački sud u Varaždinu</item>
    </derivirana_varijabla>
  </DomainObject.Predmet.OstaliListFormatedWithAdress>
  <DomainObject.Predmet.OstaliListFormatedWithAdressOIB>
    <izvorni_sadrzaj>
      <item>E-oglasna ploča</item>
      <item>Sudski regisatr, Trgovački sud u Varaždinu</item>
    </izvorni_sadrzaj>
    <derivirana_varijabla naziv="DomainObject.Predmet.OstaliListFormatedWithAdressOIB_1">
      <item>E-oglasna ploča</item>
      <item>Sudski regisatr, Trgovački sud u Varaždinu</item>
    </derivirana_varijabla>
  </DomainObject.Predmet.OstaliListFormatedWithAdressOIB>
  <DomainObject.Predmet.OstaliListNazivFormated>
    <izvorni_sadrzaj>
      <item>E-oglasna ploča</item>
      <item>Sudski regisatr, Trgovački sud u Varaždinu</item>
    </izvorni_sadrzaj>
    <derivirana_varijabla naziv="DomainObject.Predmet.OstaliListNazivFormated_1">
      <item>E-oglasna ploča</item>
      <item>Sudski regisatr, Trgovački sud u Varaždinu</item>
    </derivirana_varijabla>
  </DomainObject.Predmet.OstaliListNazivFormated>
  <DomainObject.Predmet.OstaliListNazivFormatedOIB>
    <izvorni_sadrzaj>
      <item>E-oglasna ploča</item>
      <item>Sudski regisatr, Trgovački sud u Varaždinu</item>
    </izvorni_sadrzaj>
    <derivirana_varijabla naziv="DomainObject.Predmet.OstaliListNazivFormatedOIB_1">
      <item>E-oglasna ploča</item>
      <item>Sudski regisatr,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St-1125/2015-4</izvorni_sadrzaj>
    <derivirana_varijabla naziv="DomainObject.PoslovniBrojDokumenta_1">St-1125/2015-4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ELEKTRONIKA ERŠETIĆ društvo s ograničenom odgovornošću za elektroinstalacijske radove</izvorni_sadrzaj>
    <derivirana_varijabla naziv="DomainObject.Predmet.ProtustrankaIDrugi_1">ELEKTRONIKA ERŠETIĆ društvo s ograničenom odgovornošću za elektroinstalacijske radove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ELEKTRONIKA ERŠETIĆ društvo s ograničenom odgovornošću za elektroinstalacijske radove, OIB 85167716045, Plemenšćina 1/B, 42240 Plemenšćina</izvorni_sadrzaj>
    <derivirana_varijabla naziv="DomainObject.Predmet.ProtustrankaIDrugiAdressOIB_1">ELEKTRONIKA ERŠETIĆ društvo s ograničenom odgovornošću za elektroinstalacijske radove, OIB 85167716045, Plemenšćina 1/B, 42240 Plemenšćina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ELEKTRONIKA ERŠETIĆ društvo s ograničenom odgovornošću za elektroinstalacijske radove</item>
      <item>E-oglasna ploča</item>
      <item>Sudski regisatr, Trgovački sud u Varaždinu</item>
    </izvorni_sadrzaj>
    <derivirana_varijabla naziv="DomainObject.Predmet.SudioniciListNaziv_1">
      <item>Financijska agencija</item>
      <item>ELEKTRONIKA ERŠETIĆ društvo s ograničenom odgovornošću za elektroinstalacijske radove</item>
      <item>E-oglasna ploča</item>
      <item>Sudski regisatr,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ELEKTRONIKA ERŠETIĆ društvo s ograničenom odgovornošću za elektroinstalacijske radove, OIB 85167716045, Plemenšćina 1/B,42240 Plemenšćina</item>
      <item>E-oglasna ploča</item>
      <item>Sudski regisatr, Trgovački sud u Varaždinu</item>
    </izvorni_sadrzaj>
    <derivirana_varijabla naziv="DomainObject.Predmet.SudioniciListAdressOIB_1">
      <item>Financijska agencija, OIB 85821130368, A. Cesarca 2,42000 Varaždin</item>
      <item>ELEKTRONIKA ERŠETIĆ društvo s ograničenom odgovornošću za elektroinstalacijske radove, OIB 85167716045, Plemenšćina 1/B,42240 Plemenšćina</item>
      <item>E-oglasna ploča</item>
      <item>Sudski regisatr,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A3F6BA-8E76-47D0-82BB-AAF7F1A3C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2028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2016-01-14T12:38:00Z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