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5e36" w14:paraId="3e35e36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="00AE5092">
        <w:t>FINANCIJSKE AGENCIJE, Regionalnog centra Osijek, Podružnice Slavonski Brod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7C4FD3">
        <w:t xml:space="preserve"> </w:t>
      </w:r>
      <w:r w:rsidR="00380C61">
        <w:t>DON j.d.o.o. za projektiranje, trgovinu i ekološku proizvodnju</w:t>
      </w:r>
      <w:r w:rsidR="00BA7881" w:rsidRPr="00BA7881">
        <w:t xml:space="preserve">, skraćena tvrtka: </w:t>
      </w:r>
      <w:r w:rsidR="00380C61">
        <w:t>DON</w:t>
      </w:r>
      <w:r w:rsidR="007C4FD3">
        <w:t xml:space="preserve"> </w:t>
      </w:r>
      <w:r w:rsidR="00AC47CD" w:rsidRPr="00AC47CD">
        <w:t>j.d.o.o.</w:t>
      </w:r>
      <w:r w:rsidR="00BA7881" w:rsidRPr="00BA7881">
        <w:t xml:space="preserve">, </w:t>
      </w:r>
      <w:r w:rsidR="00380C61">
        <w:t>Slavonski Brod, Matije Gupca 28</w:t>
      </w:r>
      <w:r w:rsidR="001D49CE">
        <w:t>,</w:t>
      </w:r>
      <w:r w:rsidR="00BA7881" w:rsidRPr="00BA7881">
        <w:t xml:space="preserve"> OIB </w:t>
      </w:r>
      <w:r w:rsidR="00380C61">
        <w:t xml:space="preserve">28521783874, </w:t>
      </w:r>
      <w:r w:rsidRPr="00690169">
        <w:t xml:space="preserve">dana </w:t>
      </w:r>
      <w:r w:rsidR="00E312E4">
        <w:t>0</w:t>
      </w:r>
      <w:r w:rsidR="0066258F">
        <w:t>6</w:t>
      </w:r>
      <w:r w:rsidR="00380C61">
        <w:t>. studenog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380C61" w:rsidP="003D7F32" w:rsidR="007B218F" w:rsidRPr="003D7F32">
      <w:pPr>
        <w:ind w:left="360"/>
        <w:jc w:val="center"/>
        <w:rPr>
          <w:b/>
        </w:rPr>
      </w:pPr>
      <w:r>
        <w:rPr>
          <w:b/>
        </w:rPr>
        <w:t>04. prosinca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7C4FD3">
        <w:rPr>
          <w:b/>
        </w:rPr>
        <w:t>10</w:t>
      </w:r>
      <w:r w:rsidR="007B218F" w:rsidRPr="003D7F32">
        <w:rPr>
          <w:b/>
        </w:rPr>
        <w:t>:</w:t>
      </w:r>
      <w:r>
        <w:rPr>
          <w:b/>
        </w:rPr>
        <w:t>3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</w:t>
      </w:r>
      <w:r w:rsidR="001D49CE">
        <w:t>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>, da</w:t>
      </w:r>
      <w:r w:rsidR="00AC47CD">
        <w:t xml:space="preserve"> ima </w:t>
      </w:r>
      <w:r w:rsidR="000225E2">
        <w:t>jednu zaposlenu osobu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r w:rsidR="0025333B">
        <w:t>Croatia banke</w:t>
      </w:r>
      <w:r w:rsidR="00376F85">
        <w:t xml:space="preserve"> </w:t>
      </w:r>
      <w:r w:rsidR="002849FF">
        <w:t>d.d.</w:t>
      </w:r>
      <w:r w:rsidR="00FB5EFA">
        <w:t>.</w:t>
      </w:r>
      <w:r w:rsidR="00526308">
        <w:tab/>
      </w: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</w:t>
      </w:r>
      <w:r w:rsidR="000A5A3C">
        <w:lastRenderedPageBreak/>
        <w:t>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E312E4">
        <w:t>0</w:t>
      </w:r>
      <w:r w:rsidR="00F3687C">
        <w:t>6</w:t>
      </w:r>
      <w:r w:rsidR="00C742DA">
        <w:t>. studenog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E312E4" w:rsidR="006D7C8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62FB">
        <w:t xml:space="preserve">                 </w:t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422CF4">
        <w:tab/>
      </w:r>
      <w:r w:rsidR="00422CF4">
        <w:tab/>
      </w:r>
      <w:r w:rsidR="00422CF4">
        <w:tab/>
      </w:r>
      <w:r w:rsidR="00422CF4">
        <w:tab/>
      </w:r>
      <w:r w:rsidR="00422CF4">
        <w:tab/>
        <w:t xml:space="preserve">        </w:t>
      </w:r>
      <w:r w:rsidR="002F2279">
        <w:t xml:space="preserve">   </w:t>
      </w:r>
      <w:r w:rsidR="008762FB">
        <w:t xml:space="preserve">                  </w:t>
      </w:r>
      <w:r w:rsidR="000118EA">
        <w:t xml:space="preserve">   </w:t>
      </w:r>
      <w:r w:rsidR="00953C42">
        <w:t>Mirna Vujčić</w:t>
      </w:r>
    </w:p>
    <w:p w:rsidRDefault="008762FB" w:rsidP="000118EA" w:rsidR="008762FB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>- Zakonskom zastupniku dužnika</w:t>
      </w:r>
    </w:p>
    <w:p w:rsidRDefault="00026CED" w:rsidP="00026CED" w:rsidR="00026CED" w:rsidRPr="00026CED">
      <w:r w:rsidRPr="00026CED">
        <w:t xml:space="preserve">- FINI, Regionalni centar </w:t>
      </w:r>
      <w:r w:rsidR="001E6B6B">
        <w:t>Osijek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18F" w:rsidP="00BB7AAA" w:rsidR="0024718F">
      <w:r>
        <w:separator/>
      </w:r>
    </w:p>
  </w:endnote>
  <w:endnote w:id="0" w:type="continuationSeparator">
    <w:p w:rsidRDefault="0024718F" w:rsidP="00BB7AAA" w:rsidR="00247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18F" w:rsidP="00BB7AAA" w:rsidR="0024718F">
      <w:r>
        <w:separator/>
      </w:r>
    </w:p>
  </w:footnote>
  <w:footnote w:id="0" w:type="continuationSeparator">
    <w:p w:rsidRDefault="0024718F" w:rsidP="00BB7AAA" w:rsidR="002471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AAA" w:rsidP="00BB7AAA" w:rsidR="00BB7AAA">
    <w:pPr>
      <w:pStyle w:val="Zaglavlje"/>
      <w:jc w:val="right"/>
    </w:pPr>
    <w:r>
      <w:rPr>
        <w:b/>
      </w:rPr>
      <w:t>Broj: 7/St-206/</w:t>
    </w:r>
    <w:r w:rsidRPr="001117FD">
      <w:rPr>
        <w:b/>
      </w:rPr>
      <w:t>201</w:t>
    </w:r>
    <w:r>
      <w:rPr>
        <w:b/>
      </w:rPr>
      <w:t>8</w:t>
    </w:r>
    <w:r w:rsidRPr="001117FD">
      <w:rPr>
        <w:b/>
      </w:rPr>
      <w:t>-</w:t>
    </w:r>
    <w:r>
      <w:rPr>
        <w:b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18EA"/>
    <w:rsid w:val="00021CE0"/>
    <w:rsid w:val="000225E2"/>
    <w:rsid w:val="000239F1"/>
    <w:rsid w:val="0002447E"/>
    <w:rsid w:val="000248CD"/>
    <w:rsid w:val="00024AE5"/>
    <w:rsid w:val="00026CED"/>
    <w:rsid w:val="000301A1"/>
    <w:rsid w:val="000331E7"/>
    <w:rsid w:val="00036866"/>
    <w:rsid w:val="0004414C"/>
    <w:rsid w:val="000530A0"/>
    <w:rsid w:val="000737AB"/>
    <w:rsid w:val="00086331"/>
    <w:rsid w:val="000A5A3C"/>
    <w:rsid w:val="00104ADD"/>
    <w:rsid w:val="001117FD"/>
    <w:rsid w:val="00114EB8"/>
    <w:rsid w:val="00166D71"/>
    <w:rsid w:val="00197DE6"/>
    <w:rsid w:val="001A1012"/>
    <w:rsid w:val="001B7320"/>
    <w:rsid w:val="001C7249"/>
    <w:rsid w:val="001D3F5A"/>
    <w:rsid w:val="001D49CE"/>
    <w:rsid w:val="001E6B6B"/>
    <w:rsid w:val="001F749D"/>
    <w:rsid w:val="00210C83"/>
    <w:rsid w:val="0024718F"/>
    <w:rsid w:val="00247A88"/>
    <w:rsid w:val="002505C1"/>
    <w:rsid w:val="002521C1"/>
    <w:rsid w:val="0025333B"/>
    <w:rsid w:val="002557DB"/>
    <w:rsid w:val="00264613"/>
    <w:rsid w:val="00275370"/>
    <w:rsid w:val="002849FF"/>
    <w:rsid w:val="002A0407"/>
    <w:rsid w:val="002B3BFE"/>
    <w:rsid w:val="002B723F"/>
    <w:rsid w:val="002D4792"/>
    <w:rsid w:val="002D575C"/>
    <w:rsid w:val="002F0551"/>
    <w:rsid w:val="002F2279"/>
    <w:rsid w:val="002F6B48"/>
    <w:rsid w:val="0032292E"/>
    <w:rsid w:val="0032599D"/>
    <w:rsid w:val="003466CE"/>
    <w:rsid w:val="00351CDE"/>
    <w:rsid w:val="003548E2"/>
    <w:rsid w:val="00363629"/>
    <w:rsid w:val="003766A3"/>
    <w:rsid w:val="00376F85"/>
    <w:rsid w:val="00380C61"/>
    <w:rsid w:val="003913D1"/>
    <w:rsid w:val="003C7B70"/>
    <w:rsid w:val="003D1523"/>
    <w:rsid w:val="003D7F32"/>
    <w:rsid w:val="003E5C21"/>
    <w:rsid w:val="003E6886"/>
    <w:rsid w:val="003F288A"/>
    <w:rsid w:val="00422CF4"/>
    <w:rsid w:val="004436AF"/>
    <w:rsid w:val="004777F4"/>
    <w:rsid w:val="00485448"/>
    <w:rsid w:val="00491C34"/>
    <w:rsid w:val="00492E37"/>
    <w:rsid w:val="00496E58"/>
    <w:rsid w:val="004A6B50"/>
    <w:rsid w:val="004D073A"/>
    <w:rsid w:val="004E3E55"/>
    <w:rsid w:val="00526308"/>
    <w:rsid w:val="005364EA"/>
    <w:rsid w:val="00550B9D"/>
    <w:rsid w:val="00550C24"/>
    <w:rsid w:val="00552EF9"/>
    <w:rsid w:val="00583A6A"/>
    <w:rsid w:val="005A2293"/>
    <w:rsid w:val="005B1E00"/>
    <w:rsid w:val="005E7244"/>
    <w:rsid w:val="00611CF7"/>
    <w:rsid w:val="006345E0"/>
    <w:rsid w:val="00637870"/>
    <w:rsid w:val="0066258F"/>
    <w:rsid w:val="00670C91"/>
    <w:rsid w:val="0067445B"/>
    <w:rsid w:val="00687A61"/>
    <w:rsid w:val="00690169"/>
    <w:rsid w:val="00693282"/>
    <w:rsid w:val="006B2C3B"/>
    <w:rsid w:val="006D7C87"/>
    <w:rsid w:val="007110CC"/>
    <w:rsid w:val="00720AEA"/>
    <w:rsid w:val="00744501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4FD3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762FB"/>
    <w:rsid w:val="00880A21"/>
    <w:rsid w:val="008861F7"/>
    <w:rsid w:val="008C0ABB"/>
    <w:rsid w:val="008C5FDB"/>
    <w:rsid w:val="008E3CD8"/>
    <w:rsid w:val="008E478D"/>
    <w:rsid w:val="008E65B7"/>
    <w:rsid w:val="008F0165"/>
    <w:rsid w:val="009405CF"/>
    <w:rsid w:val="00953C42"/>
    <w:rsid w:val="009662F8"/>
    <w:rsid w:val="00970631"/>
    <w:rsid w:val="009711D6"/>
    <w:rsid w:val="00971B45"/>
    <w:rsid w:val="009F1D0D"/>
    <w:rsid w:val="00A25D5E"/>
    <w:rsid w:val="00A27058"/>
    <w:rsid w:val="00A478F7"/>
    <w:rsid w:val="00A56DA9"/>
    <w:rsid w:val="00A934CD"/>
    <w:rsid w:val="00AB17AA"/>
    <w:rsid w:val="00AC0BF3"/>
    <w:rsid w:val="00AC47CD"/>
    <w:rsid w:val="00AC4B89"/>
    <w:rsid w:val="00AE5092"/>
    <w:rsid w:val="00AF57F6"/>
    <w:rsid w:val="00B05CE1"/>
    <w:rsid w:val="00B113C9"/>
    <w:rsid w:val="00B2101D"/>
    <w:rsid w:val="00B3199A"/>
    <w:rsid w:val="00B52270"/>
    <w:rsid w:val="00B5326F"/>
    <w:rsid w:val="00B576D6"/>
    <w:rsid w:val="00B66F15"/>
    <w:rsid w:val="00B73EED"/>
    <w:rsid w:val="00B91DE2"/>
    <w:rsid w:val="00BA7881"/>
    <w:rsid w:val="00BB7AAA"/>
    <w:rsid w:val="00BC00F5"/>
    <w:rsid w:val="00BF0BC9"/>
    <w:rsid w:val="00BF6EAE"/>
    <w:rsid w:val="00BF6F6C"/>
    <w:rsid w:val="00BF7463"/>
    <w:rsid w:val="00C742DA"/>
    <w:rsid w:val="00C830CF"/>
    <w:rsid w:val="00CA33FA"/>
    <w:rsid w:val="00CB11FA"/>
    <w:rsid w:val="00CB17E5"/>
    <w:rsid w:val="00CB71C9"/>
    <w:rsid w:val="00CC1AE6"/>
    <w:rsid w:val="00CF4F30"/>
    <w:rsid w:val="00D134B2"/>
    <w:rsid w:val="00D13568"/>
    <w:rsid w:val="00D21178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E22421"/>
    <w:rsid w:val="00E27A70"/>
    <w:rsid w:val="00E312E4"/>
    <w:rsid w:val="00E57C12"/>
    <w:rsid w:val="00E70155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3687C"/>
    <w:rsid w:val="00F555FC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B5EFA"/>
    <w:rsid w:val="00FC18CD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BB7A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7AA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B7A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7A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0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1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1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1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1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BB7A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7AA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B7A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7A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0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1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1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1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1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13834.56</izvorni_sadrzaj>
    <derivirana_varijabla naziv="DomainObject.Predmet.InicijalnaVrijednost_1">13834.56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DON j.d.o.o. za projektiranje, trgovinu i ekološku proizvodnju</izvorni_sadrzaj>
    <derivirana_varijabla naziv="DomainObject.Predmet.ProtustrankaFormated_1">  DON j.d.o.o. za projektiranje, trgovinu i ekološku proizvodnju</derivirana_varijabla>
  </DomainObject.Predmet.ProtustrankaFormated>
  <DomainObject.Predmet.ProtustrankaFormatedOIB>
    <izvorni_sadrzaj>  DON j.d.o.o. za projektiranje, trgovinu i ekološku proizvodnju, OIB 28521783874</izvorni_sadrzaj>
    <derivirana_varijabla naziv="DomainObject.Predmet.ProtustrankaFormatedOIB_1">  DON j.d.o.o. za projektiranje, trgovinu i ekološku proizvodnju, OIB 28521783874</derivirana_varijabla>
  </DomainObject.Predmet.ProtustrankaFormatedOIB>
  <DomainObject.Predmet.ProtustrankaFormatedWithAdress>
    <izvorni_sadrzaj> DON j.d.o.o. za projektiranje, trgovinu i ekološku proizvodnju, Matije Gupca 28, 35000 Slavonski Brod</izvorni_sadrzaj>
    <derivirana_varijabla naziv="DomainObject.Predmet.ProtustrankaFormatedWithAdress_1"> DON j.d.o.o. za projektiranje, trgovinu i ekološku proizvodnju, Matije Gupca 28, 35000 Slavonski Brod</derivirana_varijabla>
  </DomainObject.Predmet.ProtustrankaFormatedWithAdress>
  <DomainObject.Predmet.ProtustrankaFormatedWithAdressOIB>
    <izvorni_sadrzaj> DON j.d.o.o. za projektiranje, trgovinu i ekološku proizvodnju, OIB 28521783874, Matije Gupca 28, 35000 Slavonski Brod</izvorni_sadrzaj>
    <derivirana_varijabla naziv="DomainObject.Predmet.ProtustrankaFormatedWithAdressOIB_1"> DON j.d.o.o. za projektiranje, trgovinu i ekološku proizvodnju, OIB 28521783874, Matije Gupca 28, 35000 Slavonski Brod</derivirana_varijabla>
  </DomainObject.Predmet.ProtustrankaFormatedWithAdressOIB>
  <DomainObject.Predmet.ProtustrankaWithAdress>
    <izvorni_sadrzaj>DON j.d.o.o. za projektiranje, trgovinu i ekološku proizvodnju Matije Gupca 28, 35000 Slavonski Brod</izvorni_sadrzaj>
    <derivirana_varijabla naziv="DomainObject.Predmet.ProtustrankaWithAdress_1">DON j.d.o.o. za projektiranje, trgovinu i ekološku proizvodnju Matije Gupca 28, 35000 Slavonski Brod</derivirana_varijabla>
  </DomainObject.Predmet.ProtustrankaWithAdress>
  <DomainObject.Predmet.ProtustrankaWithAdressOIB>
    <izvorni_sadrzaj>DON j.d.o.o. za projektiranje, trgovinu i ekološku proizvodnju, OIB 28521783874, Matije Gupca 28, 35000 Slavonski Brod</izvorni_sadrzaj>
    <derivirana_varijabla naziv="DomainObject.Predmet.ProtustrankaWithAdressOIB_1">DON j.d.o.o. za projektiranje, trgovinu i ekološku proizvodnju, OIB 28521783874, Matije Gupca 28, 35000 Slavonski Brod</derivirana_varijabla>
  </DomainObject.Predmet.ProtustrankaWithAdressOIB>
  <DomainObject.Predmet.ProtustrankaNazivFormated>
    <izvorni_sadrzaj>DON j.d.o.o. za projektiranje, trgovinu i ekološku proizvodnju</izvorni_sadrzaj>
    <derivirana_varijabla naziv="DomainObject.Predmet.ProtustrankaNazivFormated_1">DON j.d.o.o. za projektiranje, trgovinu i ekološku proizvodnju</derivirana_varijabla>
  </DomainObject.Predmet.ProtustrankaNazivFormated>
  <DomainObject.Predmet.ProtustrankaNazivFormatedOIB>
    <izvorni_sadrzaj>DON j.d.o.o. za projektiranje, trgovinu i ekološku proizvodnju, OIB 28521783874</izvorni_sadrzaj>
    <derivirana_varijabla naziv="DomainObject.Predmet.ProtustrankaNazivFormatedOIB_1">DON j.d.o.o. za projektiranje, trgovinu i ekološku proizvodnju, OIB 28521783874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DON j.d.o.o. za projektiranje, trgovinu i ekološku proizvodnju</item>
    </izvorni_sadrzaj>
    <derivirana_varijabla naziv="DomainObject.Predmet.ProtuStrankaListFormated_1">
      <item>DON j.d.o.o. za projektiranje, trgovinu i ekološku proizvodnju</item>
    </derivirana_varijabla>
  </DomainObject.Predmet.ProtuStrankaListFormated>
  <DomainObject.Predmet.ProtuStrankaListFormatedOIB>
    <izvorni_sadrzaj>
      <item>DON j.d.o.o. za projektiranje, trgovinu i ekološku proizvodnju, OIB 28521783874</item>
    </izvorni_sadrzaj>
    <derivirana_varijabla naziv="DomainObject.Predmet.ProtuStrankaListFormatedOIB_1">
      <item>DON j.d.o.o. za projektiranje, trgovinu i ekološku proizvodnju, OIB 28521783874</item>
    </derivirana_varijabla>
  </DomainObject.Predmet.ProtuStrankaListFormatedOIB>
  <DomainObject.Predmet.ProtuStrankaListFormatedWithAdress>
    <izvorni_sadrzaj>
      <item>DON j.d.o.o. za projektiranje, trgovinu i ekološku proizvodnju, Matije Gupca 28, 35000 Slavonski Brod</item>
    </izvorni_sadrzaj>
    <derivirana_varijabla naziv="DomainObject.Predmet.ProtuStrankaListFormatedWithAdress_1">
      <item>DON j.d.o.o. za projektiranje, trgovinu i ekološku proizvodnju, Matije Gupca 28, 35000 Slavonski Brod</item>
    </derivirana_varijabla>
  </DomainObject.Predmet.ProtuStrankaListFormatedWithAdress>
  <DomainObject.Predmet.ProtuStrankaListFormatedWithAdressOIB>
    <izvorni_sadrzaj>
      <item>DON j.d.o.o. za projektiranje, trgovinu i ekološku proizvodnju, OIB 28521783874, Matije Gupca 28, 35000 Slavonski Brod</item>
    </izvorni_sadrzaj>
    <derivirana_varijabla naziv="DomainObject.Predmet.ProtuStrankaListFormatedWithAdressOIB_1">
      <item>DON j.d.o.o. za projektiranje, trgovinu i ekološku proizvodnju, OIB 28521783874, Matije Gupca 28, 35000 Slavonski Brod</item>
    </derivirana_varijabla>
  </DomainObject.Predmet.ProtuStrankaListFormatedWithAdressOIB>
  <DomainObject.Predmet.ProtuStrankaListNazivFormated>
    <izvorni_sadrzaj>
      <item>DON j.d.o.o. za projektiranje, trgovinu i ekološku proizvodnju</item>
    </izvorni_sadrzaj>
    <derivirana_varijabla naziv="DomainObject.Predmet.ProtuStrankaListNazivFormated_1">
      <item>DON j.d.o.o. za projektiranje, trgovinu i ekološku proizvodnju</item>
    </derivirana_varijabla>
  </DomainObject.Predmet.ProtuStrankaListNazivFormated>
  <DomainObject.Predmet.ProtuStrankaListNazivFormatedOIB>
    <izvorni_sadrzaj>
      <item>DON j.d.o.o. za projektiranje, trgovinu i ekološku proizvodnju, OIB 28521783874</item>
    </izvorni_sadrzaj>
    <derivirana_varijabla naziv="DomainObject.Predmet.ProtuStrankaListNazivFormatedOIB_1">
      <item>DON j.d.o.o. za projektiranje, trgovinu i ekološku proizvodnju, OIB 28521783874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DON j.d.o.o. za projektiranje, trgovinu i ekološku proizvodnju</izvorni_sadrzaj>
    <derivirana_varijabla naziv="DomainObject.Predmet.ProtustrankaIDrugi_1">DON j.d.o.o. za projektiranje, trgovinu i ekološku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DON j.d.o.o. za projektiranje, trgovinu i ekološku proizvodnju, OIB 28521783874, Matije Gupca 28, 35000 Slavonski Brod</izvorni_sadrzaj>
    <derivirana_varijabla naziv="DomainObject.Predmet.ProtustrankaIDrugiAdressOIB_1">DON j.d.o.o. za projektiranje, trgovinu i ekološku proizvodnju, OIB 28521783874, Matije Gupca 28,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DON j.d.o.o. za projektiranje, trgovinu i ekološku proizvodnju</item>
    </izvorni_sadrzaj>
    <derivirana_varijabla naziv="DomainObject.Predmet.SudioniciListNaziv_1">
      <item>Financijska agencija</item>
      <item>DON j.d.o.o. za projektiranje, trgovinu i ekološku proizvodnju</item>
    </derivirana_varijabla>
  </DomainObject.Predmet.SudioniciListNaziv>
  <DomainObject.Predmet.SudioniciListAdressOIB>
    <izvorni_sadrzaj>
      <item>Financijska agencija, OIB 85821130368, Ulica grada Vukovara 70,10000 Zagreb</item>
      <item>DON j.d.o.o. za projektiranje, trgovinu i ekološku proizvodnju, OIB 28521783874, Matije Gupca 28,35000 Slavonski Brod</item>
    </izvorni_sadrzaj>
    <derivirana_varijabla naziv="DomainObject.Predmet.SudioniciListAdressOIB_1">
      <item>Financijska agencija, OIB 85821130368, Ulica grada Vukovara 70,10000 Zagreb</item>
      <item>DON j.d.o.o. za projektiranje, trgovinu i ekološku proizvodnju, OIB 28521783874, Matije Gupca 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28521783874</item>
    </izvorni_sadrzaj>
    <derivirana_varijabla naziv="DomainObject.Predmet.SudioniciListNazivOIB_1">
      <item>, OIB 85821130368</item>
      <item>, OIB 28521783874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401</properties:Words>
  <properties:Characters>2252</properties:Characters>
  <properties:Lines>70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2018-11-02T07:57:00Z</dcterms:created>
  <dc:creator>zbiondic</dc:creator>
  <cp:lastModifiedBy>wsadmin</cp:lastModifiedBy>
  <cp:lastPrinted>2018-03-19T10:02:00Z</cp:lastPrinted>
  <dcterms:modified xmlns:xsi="http://www.w3.org/2001/XMLSchema-instance" xsi:type="dcterms:W3CDTF">2018-11-06T12:45:00Z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(St-206-2018-02.11.2018. ZAKLJUČAK određuje se ročište radi prijedloga za otv.st.post.docx)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