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9c0b" w14:paraId="e329c0b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8C61B3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5223BD">
        <w:rPr>
          <w:color w:themeColor="text1" w:val="000000"/>
        </w:rPr>
        <w:t>1</w:t>
      </w:r>
      <w:r w:rsidR="001922FE">
        <w:rPr>
          <w:color w:themeColor="text1" w:val="000000"/>
        </w:rPr>
        <w:t>35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8C61B3">
        <w:t>(</w:t>
      </w:r>
      <w:proofErr w:type="spellStart"/>
      <w:r w:rsidRPr="008C61B3">
        <w:t>N.N</w:t>
      </w:r>
      <w:proofErr w:type="spellEnd"/>
      <w:r w:rsidRPr="008C61B3">
        <w:t xml:space="preserve">. br. </w:t>
      </w:r>
      <w:r w:rsidR="00AC4528" w:rsidRPr="008C61B3">
        <w:t>71/15.</w:t>
      </w:r>
      <w:r w:rsidRPr="008C61B3">
        <w:t>)</w:t>
      </w:r>
      <w:r w:rsidR="008155EE" w:rsidRPr="008C61B3">
        <w:t>,</w:t>
      </w:r>
      <w:r w:rsidRPr="008C61B3">
        <w:t xml:space="preserve"> dana </w:t>
      </w:r>
      <w:r w:rsidR="008C61B3" w:rsidRPr="008C61B3">
        <w:t>19. listopada 2017. godine</w:t>
      </w:r>
      <w:r w:rsidRPr="008C61B3">
        <w:t>,</w:t>
      </w:r>
      <w:r w:rsidR="00F034D3" w:rsidRPr="008C61B3">
        <w:t xml:space="preserve"> </w:t>
      </w:r>
      <w:r w:rsidRPr="008C61B3">
        <w:t>objavljuje</w:t>
      </w:r>
      <w:r w:rsidR="008155EE" w:rsidRPr="008C61B3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1922FE">
        <w:rPr>
          <w:b/>
        </w:rPr>
        <w:t>SRCE NA DLANU j.d.o.o</w:t>
      </w:r>
      <w:r w:rsidR="001922FE">
        <w:t>., Ulica grada Vukovara 222, Zagreb, OIB: 50435323783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1922FE">
        <w:rPr>
          <w:color w:themeColor="text1" w:val="000000"/>
        </w:rPr>
        <w:t>15.497,42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8C61B3">
      <w:pPr>
        <w:jc w:val="center"/>
      </w:pPr>
      <w:r w:rsidRPr="008C61B3">
        <w:t xml:space="preserve">Zagreb, </w:t>
      </w:r>
      <w:r w:rsidR="008C61B3" w:rsidRPr="008C61B3">
        <w:t>19. listopada 2017. godine</w:t>
      </w:r>
      <w:r w:rsidRPr="008C61B3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5E26B8" w:rsidP="005E26B8" w:rsidR="005E26B8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5223BD">
      <w:rPr>
        <w:b/>
        <w:color w:themeColor="text1" w:val="000000"/>
      </w:rPr>
      <w:t>1</w:t>
    </w:r>
    <w:r w:rsidR="001922FE">
      <w:rPr>
        <w:b/>
        <w:color w:themeColor="text1" w:val="000000"/>
      </w:rPr>
      <w:t>35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901C5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26B8"/>
    <w:rsid w:val="005E4AB8"/>
    <w:rsid w:val="005F0073"/>
    <w:rsid w:val="005F4627"/>
    <w:rsid w:val="00627F6A"/>
    <w:rsid w:val="00657B8E"/>
    <w:rsid w:val="006679FC"/>
    <w:rsid w:val="006D3A83"/>
    <w:rsid w:val="006F39B9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61B3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1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1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1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1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1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1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1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1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42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St-2135/2017</izvorni_sadrzaj>
    <derivirana_varijabla naziv="DomainObject.Predmet.OznakaBroj_1">St-2135/2017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SRCE NA DLANU jednostavno društvo s ograničenom odgovornošću za trgovinu i usluge zastupanog po punomoćniku Nada Subotić</izvorni_sadrzaj>
    <derivirana_varijabla naziv="DomainObject.Predmet.ProtustrankaFormated_1">  SRCE NA DLANU jednostavno društvo s ograničenom odgovornošću za trgovinu i usluge zastupanog po punomoćniku Nada Subotić</derivirana_varijabla>
  </DomainObject.Predmet.ProtustrankaFormated>
  <DomainObject.Predmet.ProtustrankaFormatedOIB>
    <izvorni_sadrzaj>  SRCE NA DLANU jednostavno društvo s ograničenom odgovornošću za trgovinu i usluge, OIB 50435323783 zastupanog po punomoćniku Nada Subotić</izvorni_sadrzaj>
    <derivirana_varijabla naziv="DomainObject.Predmet.ProtustrankaFormatedOIB_1">  SRCE NA DLANU jednostavno društvo s ograničenom odgovornošću za trgovinu i usluge, OIB 50435323783 zastupanog po punomoćniku Nada Subotić</derivirana_varijabla>
  </DomainObject.Predmet.ProtustrankaFormatedOIB>
  <DomainObject.Predmet.ProtustrankaFormatedWithAdress>
    <izvorni_sadrzaj> SRCE NA DLANU jednostavno društvo s ograničenom odgovornošću za trgovinu i usluge, Ulica grada Vukovara 222, 10000 Zagreb zastupanog po punomoćniku Nada Subotić</izvorni_sadrzaj>
    <derivirana_varijabla naziv="DomainObject.Predmet.ProtustrankaFormatedWithAdress_1"> SRCE NA DLANU jednostavno društvo s ograničenom odgovornošću za trgovinu i usluge, Ulica grada Vukovara 222, 10000 Zagreb zastupanog po punomoćniku Nada Subotić</derivirana_varijabla>
  </DomainObject.Predmet.ProtustrankaFormatedWithAdress>
  <DomainObject.Predmet.ProtustrankaFormatedWithAdressOIB>
    <izvorni_sadrzaj> SRCE NA DLANU jednostavno društvo s ograničenom odgovornošću za trgovinu i usluge, OIB 50435323783, Ulica grada Vukovara 222, 10000 Zagreb zastupanog po punomoćniku Nada Subotić</izvorni_sadrzaj>
    <derivirana_varijabla naziv="DomainObject.Predmet.ProtustrankaFormatedWithAdressOIB_1"> SRCE NA DLANU jednostavno društvo s ograničenom odgovornošću za trgovinu i usluge, OIB 50435323783, Ulica grada Vukovara 222, 10000 Zagreb zastupanog po punomoćniku Nada Subotić</derivirana_varijabla>
  </DomainObject.Predmet.ProtustrankaFormatedWithAdressOIB>
  <DomainObject.Predmet.ProtustrankaWithAdress>
    <izvorni_sadrzaj>SRCE NA DLANU jednostavno društvo s ograničenom odgovornošću za trgovinu i usluge Ulica grada Vukovara 222, 10000 Zagreb</izvorni_sadrzaj>
    <derivirana_varijabla naziv="DomainObject.Predmet.ProtustrankaWithAdress_1">SRCE NA DLANU jednostavno društvo s ograničenom odgovornošću za trgovinu i usluge Ulica grada Vukovara 222, 10000 Zagreb</derivirana_varijabla>
  </DomainObject.Predmet.ProtustrankaWithAdress>
  <DomainObject.Predmet.ProtustrankaWithAdressOIB>
    <izvorni_sadrzaj>SRCE NA DLANU jednostavno društvo s ograničenom odgovornošću za trgovinu i usluge, OIB 50435323783, Ulica grada Vukovara 222, 10000 Zagreb</izvorni_sadrzaj>
    <derivirana_varijabla naziv="DomainObject.Predmet.ProtustrankaWithAdressOIB_1">SRCE NA DLANU jednostavno društvo s ograničenom odgovornošću za trgovinu i usluge, OIB 50435323783, Ulica grada Vukovara 222, 10000 Zagreb</derivirana_varijabla>
  </DomainObject.Predmet.ProtustrankaWithAdressOIB>
  <DomainObject.Predmet.ProtustrankaNazivFormated>
    <izvorni_sadrzaj>SRCE NA DLANU jednostavno društvo s ograničenom odgovornošću za trgovinu i usluge</izvorni_sadrzaj>
    <derivirana_varijabla naziv="DomainObject.Predmet.ProtustrankaNazivFormated_1">SRCE NA DLANU jednostavno društvo s ograničenom odgovornošću za trgovinu i usluge</derivirana_varijabla>
  </DomainObject.Predmet.ProtustrankaNazivFormated>
  <DomainObject.Predmet.ProtustrankaNazivFormatedOIB>
    <izvorni_sadrzaj>SRCE NA DLANU jednostavno društvo s ograničenom odgovornošću za trgovinu i usluge, OIB 50435323783</izvorni_sadrzaj>
    <derivirana_varijabla naziv="DomainObject.Predmet.ProtustrankaNazivFormatedOIB_1">SRCE NA DLANU jednostavno društvo s ograničenom odgovornošću za trgovinu i usluge, OIB 50435323783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NA DLANU jednostavno društvo s ograničenom odgovornošću za trgovinu i usluge zastupanog po punomoćniku Nada Subotić</item>
    </izvorni_sadrzaj>
    <derivirana_varijabla naziv="DomainObject.Predmet.ProtuStrankaListFormated_1">
      <item>SRCE NA DLANU jednostavno društvo s ograničenom odgovornošću za trgovinu i usluge zastupanog po punomoćniku Nada Subotić</item>
    </derivirana_varijabla>
  </DomainObject.Predmet.ProtuStrankaListFormated>
  <DomainObject.Predmet.ProtuStrankaListFormatedOIB>
    <izvorni_sadrzaj>
      <item>SRCE NA DLANU jednostavno društvo s ograničenom odgovornošću za trgovinu i usluge, OIB 50435323783 zastupanog po punomoćniku Nada Subotić</item>
    </izvorni_sadrzaj>
    <derivirana_varijabla naziv="DomainObject.Predmet.ProtuStrankaListFormatedOIB_1">
      <item>SRCE NA DLANU jednostavno društvo s ograničenom odgovornošću za trgovinu i usluge, OIB 50435323783 zastupanog po punomoćniku Nada Subotić</item>
    </derivirana_varijabla>
  </DomainObject.Predmet.ProtuStrankaListFormatedOIB>
  <DomainObject.Predmet.ProtuStrankaListFormatedWithAdress>
    <izvorni_sadrzaj>
      <item>SRCE NA DLANU jednostavno društvo s ograničenom odgovornošću za trgovinu i usluge, Ulica grada Vukovara 222, 10000 Zagreb zastupanog po punomoćniku Nada Subotić</item>
    </izvorni_sadrzaj>
    <derivirana_varijabla naziv="DomainObject.Predmet.ProtuStrankaListFormatedWithAdress_1">
      <item>SRCE NA DLANU jednostavno društvo s ograničenom odgovornošću za trgovinu i usluge, Ulica grada Vukovara 222, 10000 Zagreb zastupanog po punomoćniku Nada Subotić</item>
    </derivirana_varijabla>
  </DomainObject.Predmet.ProtuStrankaListFormatedWithAdress>
  <DomainObject.Predmet.ProtuStrankaListFormatedWithAdressOIB>
    <izvorni_sadrzaj>
      <item>SRCE NA DLANU jednostavno društvo s ograničenom odgovornošću za trgovinu i usluge, OIB 50435323783, Ulica grada Vukovara 222, 10000 Zagreb zastupanog po punomoćniku Nada Subotić</item>
    </izvorni_sadrzaj>
    <derivirana_varijabla naziv="DomainObject.Predmet.ProtuStrankaListFormatedWithAdressOIB_1">
      <item>SRCE NA DLANU jednostavno društvo s ograničenom odgovornošću za trgovinu i usluge, OIB 50435323783, Ulica grada Vukovara 222, 10000 Zagreb zastupanog po punomoćniku Nada Subotić</item>
    </derivirana_varijabla>
  </DomainObject.Predmet.ProtuStrankaListFormatedWithAdressOIB>
  <DomainObject.Predmet.ProtuStrankaListNazivFormated>
    <izvorni_sadrzaj>
      <item>SRCE NA DLANU jednostavno društvo s ograničenom odgovornošću za trgovinu i usluge</item>
    </izvorni_sadrzaj>
    <derivirana_varijabla naziv="DomainObject.Predmet.ProtuStrankaListNazivFormated_1">
      <item>SRCE NA DLANU jednostavno društvo s ograničenom odgovornošću za trgovinu i usluge</item>
    </derivirana_varijabla>
  </DomainObject.Predmet.ProtuStrankaListNazivFormated>
  <DomainObject.Predmet.ProtuStrankaListNazivFormatedOIB>
    <izvorni_sadrzaj>
      <item>SRCE NA DLANU jednostavno društvo s ograničenom odgovornošću za trgovinu i usluge, OIB 50435323783</item>
    </izvorni_sadrzaj>
    <derivirana_varijabla naziv="DomainObject.Predmet.ProtuStrankaListNazivFormatedOIB_1">
      <item>SRCE NA DLANU jednostavno društvo s ograničenom odgovornošću za trgovinu i usluge, OIB 50435323783</item>
    </derivirana_varijabla>
  </DomainObject.Predmet.ProtuStrankaListNazivFormatedOIB>
  <DomainObject.Predmet.OstaliListFormated>
    <izvorni_sadrzaj>
      <item>Nada Subotić punomoćnik sudionika u postupku SRCE NA DLANU jednostavno društvo s ograničenom odgovornošću za trgovinu i usluge</item>
    </izvorni_sadrzaj>
    <derivirana_varijabla naziv="DomainObject.Predmet.OstaliListFormated_1">
      <item>Nada Subotić punomoćnik sudionika u postupku SRCE NA DLANU jednostavno društvo s ograničenom odgovornošću za trgovinu i usluge</item>
    </derivirana_varijabla>
  </DomainObject.Predmet.OstaliListFormated>
  <DomainObject.Predmet.OstaliListFormatedOIB>
    <izvorni_sadrzaj>
      <item>Nada Subotić, OIB 15014787196 punomoćnik sudionika u postupku SRCE NA DLANU jednostavno društvo s ograničenom odgovornošću za trgovinu i usluge</item>
    </izvorni_sadrzaj>
    <derivirana_varijabla naziv="DomainObject.Predmet.OstaliListFormatedOIB_1">
      <item>Nada Subotić, OIB 15014787196 punomoćnik sudionika u postupku SRCE NA DLANU jednostavno društvo s ograničenom odgovornošću za trgovinu i usluge</item>
    </derivirana_varijabla>
  </DomainObject.Predmet.OstaliListFormatedOIB>
  <DomainObject.Predmet.OstaliListFormatedWithAdress>
    <izvorni_sadrzaj>
      <item>Nada Subotić, Ulica Stjepana Radića 86, 44450 Hrvatska Dubica punomoćnik sudionika u postupku SRCE NA DLANU jednostavno društvo s ograničenom odgovornošću za trgovinu i usluge</item>
    </izvorni_sadrzaj>
    <derivirana_varijabla naziv="DomainObject.Predmet.OstaliListFormatedWithAdress_1">
      <item>Nada Subotić, Ulica Stjepana Radića 86, 44450 Hrvatska Dubica punomoćnik sudionika u postupku SRCE NA DLANU jednostavno društvo s ograničenom odgovornošću za trgovinu i usluge</item>
    </derivirana_varijabla>
  </DomainObject.Predmet.OstaliListFormatedWithAdress>
  <DomainObject.Predmet.OstaliListFormatedWithAdressOIB>
    <izvorni_sadrzaj>
      <item>Nada Subotić, OIB 15014787196, Ulica Stjepana Radića 86, 44450 Hrvatska Dubica punomoćnik sudionika u postupku SRCE NA DLANU jednostavno društvo s ograničenom odgovornošću za trgovinu i usluge</item>
    </izvorni_sadrzaj>
    <derivirana_varijabla naziv="DomainObject.Predmet.OstaliListFormatedWithAdressOIB_1">
      <item>Nada Subotić, OIB 15014787196, Ulica Stjepana Radića 86, 44450 Hrvatska Dubica punomoćnik sudionika u postupku SRCE NA DLANU jednostavno društvo s ograničenom odgovornošću za trgovinu i usluge</item>
    </derivirana_varijabla>
  </DomainObject.Predmet.OstaliListFormatedWithAdressOIB>
  <DomainObject.Predmet.OstaliListNazivFormated>
    <izvorni_sadrzaj>
      <item>Nada Subotić</item>
    </izvorni_sadrzaj>
    <derivirana_varijabla naziv="DomainObject.Predmet.OstaliListNazivFormated_1">
      <item>Nada Subotić</item>
    </derivirana_varijabla>
  </DomainObject.Predmet.OstaliListNazivFormated>
  <DomainObject.Predmet.OstaliListNazivFormatedOIB>
    <izvorni_sadrzaj>
      <item>Nada Subotić, OIB 15014787196</item>
    </izvorni_sadrzaj>
    <derivirana_varijabla naziv="DomainObject.Predmet.OstaliListNazivFormatedOIB_1">
      <item>Nada Subotić, OIB 15014787196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NA DLANU jednostavno društvo s ograničenom odgovornošću za trgovinu i usluge</izvorni_sadrzaj>
    <derivirana_varijabla naziv="DomainObject.Predmet.ProtustrankaIDrugi_1">SRCE NA DLANU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SRCE NA DLANU jednostavno društvo s ograničenom odgovornošću za trgovinu i usluge, OIB 50435323783, Ulica grada Vukovara 222, 10000 Zagreb</izvorni_sadrzaj>
    <derivirana_varijabla naziv="DomainObject.Predmet.ProtustrankaIDrugiAdressOIB_1">SRCE NA DLANU jednostavno društvo s ograničenom odgovornošću za trgovinu i usluge, OIB 50435323783, Ulica grada Vukovara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SRCE NA DLANU jednostavno društvo s ograničenom odgovornošću za trgovinu i usluge</item>
      <item>Nada Subotić</item>
    </izvorni_sadrzaj>
    <derivirana_varijabla naziv="DomainObject.Predmet.SudioniciListNaziv_1">
      <item>FINA Regionalni centar Zagreb</item>
      <item>SRCE NA DLANU jednostavno društvo s ograničenom odgovornošću za trgovinu i usluge</item>
      <item>Nada Subotić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SRCE NA DLANU jednostavno društvo s ograničenom odgovornošću za trgovinu i usluge, OIB 50435323783, Ulica grada Vukovara 222,10000 Zagreb</item>
      <item>Nada Subotić, OIB 15014787196, Ulica Stjepana Radića 86,44450 Hrvatska Dubica</item>
    </izvorni_sadrzaj>
    <derivirana_varijabla naziv="DomainObject.Predmet.SudioniciListAdressOIB_1">
      <item>FINA Regionalni centar Zagreb, OIB 85821130368, Trg svibanjskih žrtava 1995. br. 1,10000 Zagreb</item>
      <item>SRCE NA DLANU jednostavno društvo s ograničenom odgovornošću za trgovinu i usluge, OIB 50435323783, Ulica grada Vukovara 222,10000 Zagreb</item>
      <item>Nada Subotić, OIB 15014787196, Ulica Stjepana Radića 86,44450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50435323783</item>
      <item>, OIB 15014787196</item>
    </izvorni_sadrzaj>
    <derivirana_varijabla naziv="DomainObject.Predmet.SudioniciListNazivOIB_1">
      <item>, OIB 85821130368</item>
      <item>, OIB 50435323783</item>
      <item>, OIB 15014787196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2017-10-05T11:09:00Z</dcterms:created>
  <dc:creator>ilukac</dc:creator>
  <cp:lastModifiedBy>Irena Benko</cp:lastModifiedBy>
  <cp:lastPrinted>2017-10-19T11:57:00Z</cp:lastPrinted>
  <dcterms:modified xmlns:xsi="http://www.w3.org/2001/XMLSchema-instance" xsi:type="dcterms:W3CDTF">2017-10-19T11:57:00Z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