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F03C0" w:rsidR="00FF03C0">
        <w:tc>
          <w:tcPr>
            <w:tcW w:type="dxa" w:w="2985"/>
            <w:hideMark/>
          </w:tcPr>
          <w:p w:rsidRDefault="00FF03C0" w:rsidP="00FF03C0" w:rsidR="00FF03C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F03C0" w:rsidP="00FF03C0" w:rsidR="00FF03C0">
            <w:pPr>
              <w:spacing w:after="0"/>
              <w:jc w:val="center"/>
            </w:pPr>
            <w:r>
              <w:t>Republika Hrvatska</w:t>
            </w:r>
          </w:p>
          <w:p w:rsidRDefault="00FF03C0" w:rsidP="00FF03C0" w:rsidR="00FF03C0">
            <w:pPr>
              <w:spacing w:after="0"/>
              <w:jc w:val="center"/>
            </w:pPr>
            <w:r>
              <w:t>Trgovački sud u Varaždinu</w:t>
            </w:r>
          </w:p>
          <w:p w:rsidRDefault="00FF03C0" w:rsidP="00FF03C0" w:rsidR="00FF03C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6a33e4" w14:paraId="96a33e4" w:rsidRDefault="00FF03C0" w:rsidP="00FF03C0" w:rsidR="00FF03C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F03C0" w:rsidP="00FF03C0" w:rsidR="00FF03C0">
      <w:pPr>
        <w:spacing w:after="0"/>
        <w:ind w:left="5664"/>
      </w:pPr>
      <w:r>
        <w:t>Poslovni broj: 3 St-63/2018-16</w:t>
      </w:r>
    </w:p>
    <w:p w:rsidRDefault="00FF03C0" w:rsidP="00FF03C0" w:rsidR="00FF03C0">
      <w:pPr>
        <w:spacing w:after="0"/>
        <w:ind w:left="5664"/>
      </w:pPr>
    </w:p>
    <w:p w:rsidRDefault="00FF03C0" w:rsidP="00FF03C0" w:rsidR="00FF03C0">
      <w:pPr>
        <w:spacing w:after="0"/>
      </w:pPr>
    </w:p>
    <w:p w:rsidRDefault="00FF03C0" w:rsidP="00FF03C0" w:rsidR="00FF03C0">
      <w:pPr>
        <w:spacing w:after="0"/>
        <w:ind w:left="5664"/>
      </w:pPr>
    </w:p>
    <w:p w:rsidRDefault="00FF03C0" w:rsidP="00FF03C0" w:rsidR="00FF03C0">
      <w:pPr>
        <w:spacing w:after="0"/>
        <w:jc w:val="center"/>
      </w:pPr>
      <w:r>
        <w:t>R E P U B L I K A   H R V A T S K A</w:t>
      </w:r>
    </w:p>
    <w:p w:rsidRDefault="00FF03C0" w:rsidP="00FF03C0" w:rsidR="00FF03C0">
      <w:pPr>
        <w:spacing w:after="0"/>
        <w:rPr>
          <w:b/>
        </w:rPr>
      </w:pPr>
    </w:p>
    <w:p w:rsidRDefault="00FF03C0" w:rsidP="00FF03C0" w:rsidR="00FF03C0">
      <w:pPr>
        <w:spacing w:after="0"/>
        <w:jc w:val="center"/>
      </w:pPr>
      <w:r>
        <w:t>R J E Š E N J E</w:t>
      </w:r>
    </w:p>
    <w:p w:rsidRDefault="00FF03C0" w:rsidP="00FF03C0" w:rsidR="00FF03C0">
      <w:pPr>
        <w:spacing w:after="0"/>
        <w:jc w:val="center"/>
      </w:pPr>
    </w:p>
    <w:p w:rsidRDefault="00FF03C0" w:rsidP="00FF03C0" w:rsidR="00FF03C0">
      <w:pPr>
        <w:spacing w:after="0"/>
      </w:pPr>
    </w:p>
    <w:p w:rsidRDefault="00FF03C0" w:rsidP="00FF03C0" w:rsidR="00FF03C0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CLEAR ENERGY STAR jednostavno društvo s ograničenom odgovornošću za usluge i trgovinu, skraćena tvrtka: CLEAR ENERGY STAR j.d.o.o. Koprivnica, Vijećnička 17, MBS: 070122552, OIB: 53901911493, radi otvaranja stečajnog postupka nad dužnikom, dana 17. listopada 2018. godine, </w:t>
      </w:r>
    </w:p>
    <w:p w:rsidRDefault="00FF03C0" w:rsidP="00FF03C0" w:rsidR="00FF03C0">
      <w:pPr>
        <w:spacing w:after="0"/>
        <w:ind w:firstLine="708"/>
        <w:jc w:val="both"/>
      </w:pP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center"/>
      </w:pPr>
      <w:r>
        <w:t xml:space="preserve">r i j e š i o   j e </w:t>
      </w:r>
    </w:p>
    <w:p w:rsidRDefault="00FF03C0" w:rsidP="00FF03C0" w:rsidR="00FF03C0">
      <w:pPr>
        <w:spacing w:after="0"/>
      </w:pPr>
    </w:p>
    <w:p w:rsidRDefault="00FF03C0" w:rsidP="00FF03C0" w:rsidR="00FF03C0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CLEAR ENERGY STAR j.d.o.o. Koprivnica, Vijećnička 17, OIB: 53901911493, da uplate predujam za namirenje troškova prethodnog i otvorenog stečajnog postupka u iznosu od 5.000,00 kn, na žiro-račun ovog suda otvoren kod Hrvatske poštanske banke broj: HR4023900011300002754, poziv na broj odobrenja: 2206318, u roku od 15 dana od dana isteka osmog dana od dana objave ovog oglasa na mrežnoj stranici e-Oglasna ploča sudova.   </w:t>
      </w:r>
    </w:p>
    <w:p w:rsidRDefault="00FF03C0" w:rsidP="00FF03C0" w:rsidR="00FF03C0">
      <w:pPr>
        <w:spacing w:after="0"/>
        <w:ind w:left="1065"/>
        <w:jc w:val="both"/>
      </w:pPr>
    </w:p>
    <w:p w:rsidRDefault="00FF03C0" w:rsidP="00FF03C0" w:rsidR="00FF03C0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center"/>
      </w:pPr>
      <w:r>
        <w:t>Obrazloženje</w:t>
      </w:r>
    </w:p>
    <w:p w:rsidRDefault="00FF03C0" w:rsidP="00FF03C0" w:rsidR="00FF03C0">
      <w:pPr>
        <w:spacing w:after="0"/>
      </w:pPr>
    </w:p>
    <w:p w:rsidRDefault="00FF03C0" w:rsidP="00FF03C0" w:rsidR="00FF03C0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center"/>
      </w:pPr>
      <w:r>
        <w:t>Varaždin, 17. listopada 2018.</w:t>
      </w:r>
    </w:p>
    <w:p w:rsidRDefault="00FF03C0" w:rsidP="00FF03C0" w:rsidR="00FF03C0">
      <w:pPr>
        <w:spacing w:after="0"/>
        <w:jc w:val="center"/>
      </w:pPr>
    </w:p>
    <w:p w:rsidRDefault="00FF03C0" w:rsidP="00FF03C0" w:rsidR="00FF03C0">
      <w:pPr>
        <w:spacing w:after="0"/>
      </w:pPr>
    </w:p>
    <w:p w:rsidRDefault="00FF03C0" w:rsidP="00FF03C0" w:rsidR="00FF03C0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  <w:r>
        <w:t>UPUTA O PRAVNOM LIJEKU:</w:t>
      </w: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FF03C0" w:rsidP="00FF03C0" w:rsidR="00FF03C0">
      <w:pPr>
        <w:spacing w:after="0"/>
      </w:pPr>
    </w:p>
    <w:p w:rsidRDefault="00FF03C0" w:rsidP="00FF03C0" w:rsidR="00FF03C0">
      <w:pPr>
        <w:spacing w:after="0"/>
        <w:ind w:firstLine="708"/>
        <w:jc w:val="both"/>
      </w:pP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</w:p>
    <w:p w:rsidRDefault="00FF03C0" w:rsidP="00FF03C0" w:rsidR="00FF03C0">
      <w:pPr>
        <w:spacing w:after="0"/>
        <w:jc w:val="both"/>
      </w:pPr>
      <w:r>
        <w:t xml:space="preserve">DNA: 1. E-oglasna ploča ovog suda </w:t>
      </w:r>
    </w:p>
    <w:p w:rsidRDefault="00AE649C" w:rsidP="00FF03C0" w:rsidR="00AE649C" w:rsidRPr="00B76F3C">
      <w:pPr>
        <w:pStyle w:val="NormaleSPIS"/>
        <w:spacing w:after="0"/>
      </w:pPr>
    </w:p>
    <w:p w:rsidRDefault="00AB4602" w:rsidP="00FF03C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F03C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11B" w:rsidP="00537B78" w:rsidR="00A5511B">
      <w:r>
        <w:separator/>
      </w:r>
    </w:p>
  </w:endnote>
  <w:endnote w:id="0" w:type="continuationSeparator">
    <w:p w:rsidRDefault="00A5511B" w:rsidP="00537B78" w:rsidR="00A55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11B" w:rsidP="00537B78" w:rsidR="00A5511B">
      <w:r>
        <w:separator/>
      </w:r>
    </w:p>
  </w:footnote>
  <w:footnote w:id="0" w:type="continuationSeparator">
    <w:p w:rsidRDefault="00A5511B" w:rsidP="00537B78" w:rsidR="00A55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85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11B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3C0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64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St-63/2018-16</izvorni_sadrzaj>
    <derivirana_varijabla naziv="DomainObject.Oznaka_1">St-63/2018-16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CLEAR ENERGY STAR jednostavno društvo s ograničenom odgovornošću za usluge i trgovinu zastupanog po punomoćniku Željko Krofl</izvorni_sadrzaj>
    <derivirana_varijabla naziv="DomainObject.Predmet.ProtustrankaFormated_1">  CLEAR ENERGY STAR jednostavno društvo s ograničenom odgovornošću za usluge i trgovinu zastupanog po punomoćniku Željko Krofl</derivirana_varijabla>
  </DomainObject.Predmet.ProtustrankaFormated>
  <DomainObject.Predmet.ProtustrankaFormatedOIB>
    <izvorni_sadrzaj>  CLEAR ENERGY STAR jednostavno društvo s ograničenom odgovornošću za usluge i trgovinu, OIB 53901911493 zastupanog po punomoćniku Željko Krofl</izvorni_sadrzaj>
    <derivirana_varijabla naziv="DomainObject.Predmet.ProtustrankaFormatedOIB_1">  CLEAR ENERGY STAR jednostavno društvo s ograničenom odgovornošću za usluge i trgovinu, OIB 53901911493 zastupanog po punomoćniku Željko Krofl</derivirana_varijabla>
  </DomainObject.Predmet.ProtustrankaFormatedOIB>
  <DomainObject.Predmet.ProtustrankaFormatedWithAdress>
    <izvorni_sadrzaj> CLEAR ENERGY STAR jednostavno društvo s ograničenom odgovornošću za usluge i trgovinu, Vijećnička 17, 48000 Koprivnica zastupanog po punomoćniku Željko Krofl</izvorni_sadrzaj>
    <derivirana_varijabla naziv="DomainObject.Predmet.ProtustrankaFormatedWithAdress_1"> CLEAR ENERGY STAR jednostavno društvo s ograničenom odgovornošću za usluge i trgovinu, Vijećnička 17, 48000 Koprivnica zastupanog po punomoćniku Željko Krofl</derivirana_varijabla>
  </DomainObject.Predmet.ProtustrankaFormatedWithAdress>
  <DomainObject.Predmet.ProtustrankaFormatedWithAdressOIB>
    <izvorni_sadrzaj> CLEAR ENERGY STAR jednostavno društvo s ograničenom odgovornošću za usluge i trgovinu, OIB 53901911493, Vijećnička 17, 48000 Koprivnica zastupanog po punomoćniku Željko Krofl</izvorni_sadrzaj>
    <derivirana_varijabla naziv="DomainObject.Predmet.ProtustrankaFormatedWithAdressOIB_1"> CLEAR ENERGY STAR jednostavno društvo s ograničenom odgovornošću za usluge i trgovinu, OIB 53901911493, Vijećnička 17, 48000 Koprivnica zastupanog po punomoćniku Željko Krofl</derivirana_varijabla>
  </DomainObject.Predmet.ProtustrankaFormatedWithAdressOIB>
  <DomainObject.Predmet.ProtustrankaWithAdress>
    <izvorni_sadrzaj>CLEAR ENERGY STAR jednostavno društvo s ograničenom odgovornošću za usluge i trgovinu Vijećnička 17, 48000 Koprivnica</izvorni_sadrzaj>
    <derivirana_varijabla naziv="DomainObject.Predmet.ProtustrankaWithAdress_1">CLEAR ENERGY STAR jednostavno društvo s ograničenom odgovornošću za usluge i trgovinu Vijećnička 17, 48000 Koprivnica</derivirana_varijabla>
  </DomainObject.Predmet.ProtustrankaWithAdress>
  <DomainObject.Predmet.ProtustrankaWithAdressOIB>
    <izvorni_sadrzaj>CLEAR ENERGY STAR jednostavno društvo s ograničenom odgovornošću za usluge i trgovinu, OIB 53901911493, Vijećnička 17, 48000 Koprivnica</izvorni_sadrzaj>
    <derivirana_varijabla naziv="DomainObject.Predmet.ProtustrankaWithAdressOIB_1">CLEAR ENERGY STAR jednostavno društvo s ograničenom odgovornošću za usluge i trgovinu, OIB 53901911493, Vijećnička 17, 48000 Koprivnica</derivirana_varijabla>
  </DomainObject.Predmet.ProtustrankaWithAdressOIB>
  <DomainObject.Predmet.ProtustrankaNazivFormated>
    <izvorni_sadrzaj>CLEAR ENERGY STAR jednostavno društvo s ograničenom odgovornošću za usluge i trgovinu</izvorni_sadrzaj>
    <derivirana_varijabla naziv="DomainObject.Predmet.ProtustrankaNazivFormated_1">CLEAR ENERGY STAR jednostavno društvo s ograničenom odgovornošću za usluge i trgovinu</derivirana_varijabla>
  </DomainObject.Predmet.ProtustrankaNazivFormated>
  <DomainObject.Predmet.ProtustrankaNazivFormatedOIB>
    <izvorni_sadrzaj>CLEAR ENERGY STAR jednostavno društvo s ograničenom odgovornošću za usluge i trgovinu, OIB 53901911493</izvorni_sadrzaj>
    <derivirana_varijabla naziv="DomainObject.Predmet.ProtustrankaNazivFormatedOIB_1">CLEAR ENERGY STAR jednostavno društvo s ograničenom odgovornošću za usluge i trgovinu, OIB 53901911493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Augusta Cesarca 2, 42000 Varaždin</izvorni_sadrzaj>
    <derivirana_varijabla naziv="DomainObject.Predmet.StrankaFormatedWithAdress_1"> Financijska agencija RC Zagreb, Podružnica Varaždin, Augusta Cesarca 2, 42000 Varaždin</derivirana_varijabla>
  </DomainObject.Predmet.StrankaFormatedWithAdress>
  <DomainObject.Predmet.StrankaFormatedWithAdressOIB>
    <izvorni_sadrzaj> Financijska agencija RC Zagreb, Podružnica Varaždin, OIB 85821130368, Augusta Cesarca 2, 42000 Varaždin</izvorni_sadrzaj>
    <derivirana_varijabla naziv="DomainObject.Predmet.StrankaFormatedWithAdressOIB_1"> Financijska agencija RC Zagreb, Podružnica Varaždin, OIB 85821130368, Augusta Cesarca 2, 42000 Varaždin</derivirana_varijabla>
  </DomainObject.Predmet.StrankaFormatedWithAdressOIB>
  <DomainObject.Predmet.StrankaWithAdress>
    <izvorni_sadrzaj>Financijska agencija RC Zagreb, Podružnica Varaždin Augusta Cesarca 2,42000 Varaždin</izvorni_sadrzaj>
    <derivirana_varijabla naziv="DomainObject.Predmet.StrankaWithAdress_1">Financijska agencija RC Zagreb, Podružnica Varaždin Augusta Cesarca 2,42000 Varaždin</derivirana_varijabla>
  </DomainObject.Predmet.StrankaWithAdress>
  <DomainObject.Predmet.StrankaWithAdressOIB>
    <izvorni_sadrzaj>Financijska agencija RC Zagreb, Podružnica Varaždin, OIB 85821130368, Augusta Cesarca 2,42000 Varaždin</izvorni_sadrzaj>
    <derivirana_varijabla naziv="DomainObject.Predmet.StrankaWithAdressOIB_1">Financijska agencija RC Zagreb, Podružnica Varaždin, OIB 85821130368, Augusta 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9451.36</izvorni_sadrzaj>
    <derivirana_varijabla naziv="DomainObject.Predmet.TrenutnaVrijednost_1">9451.36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Augusta Cesarca 2, 42000 Varaždin</item>
    </izvorni_sadrzaj>
    <derivirana_varijabla naziv="DomainObject.Predmet.StrankaListFormatedWithAdress_1">
      <item>Financijska agencija RC Zagreb, Podružnica Varaždin, Augusta 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Augusta Cesarca 2, 42000 Varaždin</item>
    </izvorni_sadrzaj>
    <derivirana_varijabla naziv="DomainObject.Predmet.StrankaListFormatedWithAdressOIB_1">
      <item>Financijska agencija RC Zagreb, Podružnica Varaždin, OIB 85821130368, Augusta 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CLEAR ENERGY STAR jednostavno društvo s ograničenom odgovornošću za usluge i trgovinu zastupanog po punomoćniku Željko Krofl</item>
    </izvorni_sadrzaj>
    <derivirana_varijabla naziv="DomainObject.Predmet.ProtuStrankaListFormated_1">
      <item>CLEAR ENERGY STAR jednostavno društvo s ograničenom odgovornošću za usluge i trgovinu zastupanog po punomoćniku Željko Krofl</item>
    </derivirana_varijabla>
  </DomainObject.Predmet.ProtuStrankaListFormated>
  <DomainObject.Predmet.ProtuStrankaListFormatedOIB>
    <izvorni_sadrzaj>
      <item>CLEAR ENERGY STAR jednostavno društvo s ograničenom odgovornošću za usluge i trgovinu, OIB 53901911493 zastupanog po punomoćniku Željko Krofl</item>
    </izvorni_sadrzaj>
    <derivirana_varijabla naziv="DomainObject.Predmet.ProtuStrankaListFormatedOIB_1">
      <item>CLEAR ENERGY STAR jednostavno društvo s ograničenom odgovornošću za usluge i trgovinu, OIB 53901911493 zastupanog po punomoćniku Željko Krofl</item>
    </derivirana_varijabla>
  </DomainObject.Predmet.ProtuStrankaListFormatedOIB>
  <DomainObject.Predmet.ProtuStrankaListFormatedWithAdress>
    <izvorni_sadrzaj>
      <item>CLEAR ENERGY STAR jednostavno društvo s ograničenom odgovornošću za usluge i trgovinu, Vijećnička 17, 48000 Koprivnica zastupanog po punomoćniku Željko Krofl</item>
    </izvorni_sadrzaj>
    <derivirana_varijabla naziv="DomainObject.Predmet.ProtuStrankaListFormatedWithAdress_1">
      <item>CLEAR ENERGY STAR jednostavno društvo s ograničenom odgovornošću za usluge i trgovinu, Vijećnička 17, 48000 Koprivnica zastupanog po punomoćniku Željko Krofl</item>
    </derivirana_varijabla>
  </DomainObject.Predmet.ProtuStrankaListFormatedWithAdress>
  <DomainObject.Predmet.ProtuStrankaListFormatedWithAdressOIB>
    <izvorni_sadrzaj>
      <item>CLEAR ENERGY STAR jednostavno društvo s ograničenom odgovornošću za usluge i trgovinu, OIB 53901911493, Vijećnička 17, 48000 Koprivnica zastupanog po punomoćniku Željko Krofl</item>
    </izvorni_sadrzaj>
    <derivirana_varijabla naziv="DomainObject.Predmet.ProtuStrankaListFormatedWithAdressOIB_1">
      <item>CLEAR ENERGY STAR jednostavno društvo s ograničenom odgovornošću za usluge i trgovinu, OIB 53901911493, Vijećnička 17, 48000 Koprivnica zastupanog po punomoćniku Željko Krofl</item>
    </derivirana_varijabla>
  </DomainObject.Predmet.ProtuStrankaListFormatedWithAdressOIB>
  <DomainObject.Predmet.ProtuStrankaListNazivFormated>
    <izvorni_sadrzaj>
      <item>CLEAR ENERGY STAR jednostavno društvo s ograničenom odgovornošću za usluge i trgovinu</item>
    </izvorni_sadrzaj>
    <derivirana_varijabla naziv="DomainObject.Predmet.ProtuStrankaListNazivFormated_1">
      <item>CLEAR ENERGY STAR jednostavno društvo s ograničenom odgovornošću za usluge i trgovinu</item>
    </derivirana_varijabla>
  </DomainObject.Predmet.ProtuStrankaListNazivFormated>
  <DomainObject.Predmet.ProtuStrankaListNazivFormatedOIB>
    <izvorni_sadrzaj>
      <item>CLEAR ENERGY STAR jednostavno društvo s ograničenom odgovornošću za usluge i trgovinu, OIB 53901911493</item>
    </izvorni_sadrzaj>
    <derivirana_varijabla naziv="DomainObject.Predmet.ProtuStrankaListNazivFormatedOIB_1">
      <item>CLEAR ENERGY STAR jednostavno društvo s ograničenom odgovornošću za usluge i trgovinu, OIB 53901911493</item>
    </derivirana_varijabla>
  </DomainObject.Predmet.ProtuStrankaListNazivFormatedOIB>
  <DomainObject.Predmet.OstaliListFormated>
    <izvorni_sadrzaj>
      <item>Sudski registar</item>
      <item>Željko Krofl punomoćnik sudionika u postupku CLEAR ENERGY STAR jednostavno društvo s ograničenom odgovornošću za usluge i trgovinu</item>
    </izvorni_sadrzaj>
    <derivirana_varijabla naziv="DomainObject.Predmet.OstaliListFormated_1">
      <item>Sudski registar</item>
      <item>Željko Krofl punomoćnik sudionika u postupku CLEAR ENERGY STAR jednostavno društvo s ograničenom odgovornošću za usluge i trgovinu</item>
    </derivirana_varijabla>
  </DomainObject.Predmet.OstaliListFormated>
  <DomainObject.Predmet.OstaliListFormatedOIB>
    <izvorni_sadrzaj>
      <item>Sudski registar</item>
      <item>Željko Krofl, OIB 70578606264 punomoćnik sudionika u postupku CLEAR ENERGY STAR jednostavno društvo s ograničenom odgovornošću za usluge i trgovinu</item>
    </izvorni_sadrzaj>
    <derivirana_varijabla naziv="DomainObject.Predmet.OstaliListFormatedOIB_1">
      <item>Sudski registar</item>
      <item>Željko Krofl, OIB 70578606264 punomoćnik sudionika u postupku CLEAR ENERGY STAR jednostavno društvo s ograničenom odgovornošću za usluge i trgovinu</item>
    </derivirana_varijabla>
  </DomainObject.Predmet.OstaliListFormatedOIB>
  <DomainObject.Predmet.OstaliListFormatedWithAdress>
    <izvorni_sadrzaj>
      <item>Sudski registar</item>
      <item>Željko Krofl, Ulica Vijećnička 17, 48000 Koprivnica punomoćnik sudionika u postupku CLEAR ENERGY STAR jednostavno društvo s ograničenom odgovornošću za usluge i trgovinu</item>
    </izvorni_sadrzaj>
    <derivirana_varijabla naziv="DomainObject.Predmet.OstaliListFormatedWithAdress_1">
      <item>Sudski registar</item>
      <item>Željko Krofl, Ulica Vijećnička 17, 48000 Koprivnica punomoćnik sudionika u postupku CLEAR ENERGY STAR jednostavno društvo s ograničenom odgovornošću za usluge i trgovinu</item>
    </derivirana_varijabla>
  </DomainObject.Predmet.OstaliListFormatedWithAdress>
  <DomainObject.Predmet.OstaliListFormatedWithAdressOIB>
    <izvorni_sadrzaj>
      <item>Sudski registar</item>
      <item>Željko Krofl, OIB 70578606264, Ulica Vijećnička 17, 48000 Koprivnica punomoćnik sudionika u postupku CLEAR ENERGY STAR jednostavno društvo s ograničenom odgovornošću za usluge i trgovinu</item>
    </izvorni_sadrzaj>
    <derivirana_varijabla naziv="DomainObject.Predmet.OstaliListFormatedWithAdressOIB_1">
      <item>Sudski registar</item>
      <item>Željko Krofl, OIB 70578606264, Ulica Vijećnička 17, 48000 Koprivnica punomoćnik sudionika u postupku CLEAR ENERGY STAR jednostavno društvo s ograničenom odgovornošću za usluge i trgovinu</item>
    </derivirana_varijabla>
  </DomainObject.Predmet.OstaliListFormatedWithAdressOIB>
  <DomainObject.Predmet.OstaliListNazivFormated>
    <izvorni_sadrzaj>
      <item>Sudski registar</item>
      <item>Željko Krofl</item>
    </izvorni_sadrzaj>
    <derivirana_varijabla naziv="DomainObject.Predmet.OstaliListNazivFormated_1">
      <item>Sudski registar</item>
      <item>Željko Krofl</item>
    </derivirana_varijabla>
  </DomainObject.Predmet.OstaliListNazivFormated>
  <DomainObject.Predmet.OstaliListNazivFormatedOIB>
    <izvorni_sadrzaj>
      <item>Sudski registar</item>
      <item>Željko Krofl, OIB 70578606264</item>
    </izvorni_sadrzaj>
    <derivirana_varijabla naziv="DomainObject.Predmet.OstaliListNazivFormatedOIB_1">
      <item>Sudski registar</item>
      <item>Željko Krofl, OIB 70578606264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St-63/2018-16</izvorni_sadrzaj>
    <derivirana_varijabla naziv="DomainObject.PoslovniBrojDokumenta_1">St-63/2018-16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CLEAR ENERGY STAR jednostavno društvo s ograničenom odgovornošću za usluge i trgovinu</izvorni_sadrzaj>
    <derivirana_varijabla naziv="DomainObject.Predmet.ProtustrankaIDrugi_1">CLEAR ENERGY STAR jednostavno društvo s ograničenom odgovornošću za usluge i trgovinu</derivirana_varijabla>
  </DomainObject.Predmet.ProtustrankaIDrugi>
  <DomainObject.Predmet.StrankaIDrugiAdressOIB>
    <izvorni_sadrzaj>Financijska agencija RC Zagreb, Podružnica Varaždin, OIB 85821130368, Augusta Cesarca 2, 42000 Varaždin</izvorni_sadrzaj>
    <derivirana_varijabla naziv="DomainObject.Predmet.StrankaIDrugiAdressOIB_1">Financijska agencija RC Zagreb, Podružnica Varaždin, OIB 85821130368, Augusta Cesarca 2, 42000 Varaždin</derivirana_varijabla>
  </DomainObject.Predmet.StrankaIDrugiAdressOIB>
  <DomainObject.Predmet.ProtustrankaIDrugiAdressOIB>
    <izvorni_sadrzaj>CLEAR ENERGY STAR jednostavno društvo s ograničenom odgovornošću za usluge i trgovinu, OIB 53901911493, Vijećnička 17, 48000 Koprivnica</izvorni_sadrzaj>
    <derivirana_varijabla naziv="DomainObject.Predmet.ProtustrankaIDrugiAdressOIB_1">CLEAR ENERGY STAR jednostavno društvo s ograničenom odgovornošću za usluge i trgovinu, OIB 53901911493, Vijećnička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CLEAR ENERGY STAR jednostavno društvo s ograničenom odgovornošću za usluge i trgovinu</item>
      <item>Sudski registar</item>
      <item>Željko Krofl</item>
    </izvorni_sadrzaj>
    <derivirana_varijabla naziv="DomainObject.Predmet.SudioniciListNaziv_1">
      <item>Financijska agencija RC Zagreb, Podružnica Varaždin</item>
      <item>CLEAR ENERGY STAR jednostavno društvo s ograničenom odgovornošću za usluge i trgovinu</item>
      <item>Sudski registar</item>
      <item>Željko Krofl</item>
    </derivirana_varijabla>
  </DomainObject.Predmet.SudioniciListNaziv>
  <DomainObject.Predmet.SudioniciListAdressOIB>
    <izvorni_sadrzaj>
      <item>Financijska agencija RC Zagreb, Podružnica Varaždin, OIB 85821130368, Augusta Cesarca 2,42000 Varaždin</item>
      <item>CLEAR ENERGY STAR jednostavno društvo s ograničenom odgovornošću za usluge i trgovinu, OIB 53901911493, Vijećnička 17,48000 Koprivnica</item>
      <item>Sudski registar</item>
      <item>Željko Krofl, OIB 70578606264, Ulica Vijećnička 17,48000 Koprivnica</item>
    </izvorni_sadrzaj>
    <derivirana_varijabla naziv="DomainObject.Predmet.SudioniciListAdressOIB_1">
      <item>Financijska agencija RC Zagreb, Podružnica Varaždin, OIB 85821130368, Augusta Cesarca 2,42000 Varaždin</item>
      <item>CLEAR ENERGY STAR jednostavno društvo s ograničenom odgovornošću za usluge i trgovinu, OIB 53901911493, Vijećnička 17,48000 Koprivnica</item>
      <item>Sudski registar</item>
      <item>Željko Krofl, OIB 70578606264, Ulica Vijećnička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BB360-3EB0-4563-A587-5DC293F8D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2346</properties:Characters>
  <properties:Lines>80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2018-10-17T06:16:00Z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St-63/2018-16 / Odluka - Rješenje (odluka_St-63_2018-16.docx)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