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4ac3" w14:paraId="abb4ac3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364769">
        <w:rPr>
          <w:rFonts w:cs="Times New Roman" w:hAnsi="Times New Roman" w:ascii="Times New Roman"/>
          <w:i w:val="false"/>
          <w:sz w:val="24"/>
          <w:szCs w:val="24"/>
        </w:rPr>
        <w:t>1706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364769" w:rsidP="00364769" w:rsidR="00364769" w:rsidRPr="00364769">
      <w:pPr>
        <w:jc w:val="both"/>
        <w:rPr>
          <w:b/>
        </w:rPr>
      </w:pPr>
      <w:r w:rsidRPr="00364769">
        <w:rPr>
          <w:b/>
        </w:rPr>
        <w:t>STALNA SLUŽBA U DUBROVNIKU</w:t>
      </w:r>
    </w:p>
    <w:p w:rsidRDefault="00364769" w:rsidP="00364769" w:rsidR="00364769" w:rsidRPr="00364769">
      <w:pPr>
        <w:jc w:val="both"/>
        <w:rPr>
          <w:b/>
        </w:rPr>
      </w:pPr>
      <w:r w:rsidRPr="00364769">
        <w:rPr>
          <w:b/>
        </w:rPr>
        <w:t>Dubrovnik, Dr. Ante Starčevića 23</w:t>
      </w:r>
    </w:p>
    <w:p w:rsidRDefault="00364769" w:rsidP="00364769" w:rsidR="00364769" w:rsidRPr="00364769">
      <w:pPr>
        <w:jc w:val="both"/>
        <w:rPr>
          <w:b/>
        </w:rPr>
      </w:pPr>
    </w:p>
    <w:p w:rsidRDefault="00364769" w:rsidP="00364769" w:rsidR="00364769" w:rsidRPr="00364769">
      <w:pPr>
        <w:jc w:val="both"/>
        <w:rPr>
          <w:b/>
        </w:rPr>
      </w:pPr>
    </w:p>
    <w:p w:rsidRDefault="00364769" w:rsidP="00364769" w:rsidR="00364769" w:rsidRPr="00364769">
      <w:pPr>
        <w:jc w:val="center"/>
        <w:rPr>
          <w:b/>
        </w:rPr>
      </w:pPr>
      <w:r w:rsidRPr="00364769">
        <w:rPr>
          <w:b/>
        </w:rPr>
        <w:t>REPUBLIKA HRVATSKA</w:t>
      </w:r>
    </w:p>
    <w:p w:rsidRDefault="00364769" w:rsidP="00364769" w:rsidR="00364769" w:rsidRPr="00364769">
      <w:pPr>
        <w:jc w:val="center"/>
        <w:rPr>
          <w:b/>
        </w:rPr>
      </w:pPr>
      <w:r>
        <w:rPr>
          <w:b/>
        </w:rPr>
        <w:t>ZAKLJUČAK</w:t>
      </w:r>
    </w:p>
    <w:p w:rsidRDefault="00364769" w:rsidP="00364769" w:rsidR="00364769" w:rsidRPr="00364769">
      <w:pPr>
        <w:jc w:val="both"/>
        <w:rPr>
          <w:b/>
        </w:rPr>
      </w:pPr>
    </w:p>
    <w:p w:rsidRDefault="00364769" w:rsidP="00364769" w:rsidR="00FB4301" w:rsidRPr="00AA650B">
      <w:pPr>
        <w:ind w:firstLine="708"/>
        <w:jc w:val="both"/>
      </w:pPr>
      <w:r w:rsidRPr="00364769">
        <w:t>Trgovački sud u Splitu, Stalna služba u Dubrovniku, po sucu tog suda Katarini Franković, kao sucu pojedincu, u stečajnom postupku nad stečajnim dužnikom</w:t>
      </w:r>
      <w:r w:rsidR="00FF68CD" w:rsidRPr="00FF68CD">
        <w:t xml:space="preserve"> </w:t>
      </w:r>
      <w:r w:rsidRPr="00364769">
        <w:t>ALEJA LIPA d.o.o., Blato, Ulica 65 br. 30, OIB: 95157596340</w:t>
      </w:r>
      <w:r w:rsidR="00FF68CD" w:rsidRPr="00FF68CD">
        <w:t xml:space="preserve">, izvan ročišta, dana </w:t>
      </w:r>
      <w:r>
        <w:t>28</w:t>
      </w:r>
      <w:r w:rsidR="00FF68CD" w:rsidRPr="00FF68CD">
        <w:t xml:space="preserve">. </w:t>
      </w:r>
      <w:r w:rsidR="00563788">
        <w:t>lipnja</w:t>
      </w:r>
      <w:r w:rsidR="00585D76">
        <w:t xml:space="preserve"> 2017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364769" w:rsidR="00865780" w:rsidRPr="00865780">
      <w:pPr>
        <w:ind w:firstLine="708"/>
        <w:jc w:val="both"/>
      </w:pPr>
      <w:r>
        <w:t xml:space="preserve">Poziva se stečajni upravitelj </w:t>
      </w:r>
      <w:r w:rsidR="00364769">
        <w:t>Dinka Trumbić, Split,</w:t>
      </w:r>
      <w:r w:rsidR="00563788">
        <w:t xml:space="preserve"> </w:t>
      </w:r>
      <w:r w:rsidR="009158D7">
        <w:t>u roku osam dana</w:t>
      </w:r>
      <w:r>
        <w:t xml:space="preserve"> </w:t>
      </w:r>
      <w:r w:rsidR="006F4ADD">
        <w:t>dostaviti pisano izvješće</w:t>
      </w:r>
      <w:r w:rsidR="00364769">
        <w:t xml:space="preserve"> </w:t>
      </w:r>
      <w:r w:rsidR="00364769" w:rsidRPr="00364769">
        <w:t xml:space="preserve">o tijeku stečajnoga postupka i o stanju stečajne mase, </w:t>
      </w:r>
      <w:r w:rsidR="00364769">
        <w:t>te poduzetim radnjama</w:t>
      </w:r>
      <w:r w:rsidR="00877817">
        <w:t xml:space="preserve">, a </w:t>
      </w:r>
      <w:r w:rsidR="00364769">
        <w:t xml:space="preserve"> posebno obzirom na dostavljen podnesak </w:t>
      </w:r>
      <w:r w:rsidR="006F4ADD">
        <w:t xml:space="preserve"> </w:t>
      </w:r>
      <w:r w:rsidR="00364769" w:rsidRPr="00364769">
        <w:t>Richard-</w:t>
      </w:r>
      <w:proofErr w:type="spellStart"/>
      <w:r w:rsidR="00364769" w:rsidRPr="00364769">
        <w:t>Michael</w:t>
      </w:r>
      <w:proofErr w:type="spellEnd"/>
      <w:r w:rsidR="00364769" w:rsidRPr="00364769">
        <w:t xml:space="preserve"> </w:t>
      </w:r>
      <w:proofErr w:type="spellStart"/>
      <w:r w:rsidR="00364769" w:rsidRPr="00364769">
        <w:t>Cristophe</w:t>
      </w:r>
      <w:proofErr w:type="spellEnd"/>
      <w:r w:rsidR="00364769" w:rsidRPr="00364769">
        <w:t xml:space="preserve"> </w:t>
      </w:r>
      <w:proofErr w:type="spellStart"/>
      <w:r w:rsidR="00364769" w:rsidRPr="00364769">
        <w:t>Esteve</w:t>
      </w:r>
      <w:proofErr w:type="spellEnd"/>
      <w:r w:rsidR="00364769" w:rsidRPr="00364769">
        <w:t xml:space="preserve"> zaprimljen na ovaj sud faksom dana 28. lipnja 2017. god. sa prilozima</w:t>
      </w:r>
      <w:r w:rsidR="00364769">
        <w:t>.</w:t>
      </w: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364769">
        <w:t>Dubrovnik</w:t>
      </w:r>
      <w:r w:rsidRPr="00AA650B">
        <w:t xml:space="preserve">u, dana </w:t>
      </w:r>
      <w:r w:rsidR="00364769">
        <w:t>28</w:t>
      </w:r>
      <w:r w:rsidR="005E3D72" w:rsidRPr="00AA650B">
        <w:t xml:space="preserve">. </w:t>
      </w:r>
      <w:r w:rsidR="00563788">
        <w:t>lipnja</w:t>
      </w:r>
      <w:r w:rsidRPr="00AA650B">
        <w:t xml:space="preserve"> 20</w:t>
      </w:r>
      <w:r w:rsidR="006D1E3F" w:rsidRPr="00AA650B">
        <w:t>1</w:t>
      </w:r>
      <w:r w:rsidR="00585D76">
        <w:t>7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2B0B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64769"/>
    <w:rsid w:val="00394720"/>
    <w:rsid w:val="003C1E56"/>
    <w:rsid w:val="004002A6"/>
    <w:rsid w:val="00402D8B"/>
    <w:rsid w:val="00402FE3"/>
    <w:rsid w:val="004533D2"/>
    <w:rsid w:val="004A6FC0"/>
    <w:rsid w:val="004C03FF"/>
    <w:rsid w:val="004E6FD4"/>
    <w:rsid w:val="00506E10"/>
    <w:rsid w:val="0051241E"/>
    <w:rsid w:val="00555A9E"/>
    <w:rsid w:val="00555CCB"/>
    <w:rsid w:val="00563788"/>
    <w:rsid w:val="0057265C"/>
    <w:rsid w:val="0057475F"/>
    <w:rsid w:val="00585D76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8F03D5"/>
    <w:rsid w:val="00900A88"/>
    <w:rsid w:val="009047CC"/>
    <w:rsid w:val="0090622A"/>
    <w:rsid w:val="009158D7"/>
    <w:rsid w:val="00924513"/>
    <w:rsid w:val="009508B8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3664A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B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B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B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B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B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B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B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B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St-542/2016</izvorni_sadrzaj>
    <derivirana_varijabla naziv="DomainObject.Predmet.Opis_1">Ukinuta St-542/2016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ALEJA LIPA društvo s ograničenom odgovornošću, za turizam i ugostiteljstvo zastupanog po punomoćniku Ana Unković</izvorni_sadrzaj>
    <derivirana_varijabla naziv="DomainObject.Predmet.ProtustrankaFormated_1">  ALEJA LIPA društvo s ograničenom odgovornošću, za turizam i ugostiteljstvo zastupanog po punomoćniku Ana Unković</derivirana_varijabla>
  </DomainObject.Predmet.ProtustrankaFormated>
  <DomainObject.Predmet.ProtustrankaFormatedOIB>
    <izvorni_sadrzaj>  ALEJA LIPA društvo s ograničenom odgovornošću, za turizam i ugostiteljstvo, OIB 95157596340 zastupanog po punomoćniku Ana Unković</izvorni_sadrzaj>
    <derivirana_varijabla naziv="DomainObject.Predmet.ProtustrankaFormatedOIB_1">  ALEJA LIPA društvo s ograničenom odgovornošću, za turizam i ugostiteljstvo, OIB 95157596340 zastupanog po punomoćniku Ana Unković</derivirana_varijabla>
  </DomainObject.Predmet.ProtustrankaFormatedOIB>
  <DomainObject.Predmet.ProtustrankaFormatedWithAdress>
    <izvorni_sadrzaj> ALEJA LIPA društvo s ograničenom odgovornošću, za turizam i ugostiteljstvo, Ulica 65 br. 30, 20271 Blato zastupanog po punomoćniku Ana Unković</izvorni_sadrzaj>
    <derivirana_varijabla naziv="DomainObject.Predmet.ProtustrankaFormatedWithAdress_1"> ALEJA LIPA društvo s ograničenom odgovornošću, za turizam i ugostiteljstvo, Ulica 65 br. 30, 20271 Blato zastupanog po punomoćniku Ana Unković</derivirana_varijabla>
  </DomainObject.Predmet.ProtustrankaFormatedWithAdress>
  <DomainObject.Predmet.ProtustrankaFormatedWithAdressOIB>
    <izvorni_sadrzaj> ALEJA LIPA društvo s ograničenom odgovornošću, za turizam i ugostiteljstvo, OIB 95157596340, Ulica 65 br. 30, 20271 Blato zastupanog po punomoćniku Ana Unković</izvorni_sadrzaj>
    <derivirana_varijabla naziv="DomainObject.Predmet.ProtustrankaFormatedWithAdressOIB_1"> ALEJA LIPA društvo s ograničenom odgovornošću, za turizam i ugostiteljstvo, OIB 95157596340, Ulica 65 br. 30, 20271 Blato zastupanog po punomoćniku Ana Unković</derivirana_varijabla>
  </DomainObject.Predmet.ProtustrankaFormatedWithAdressOIB>
  <DomainObject.Predmet.ProtustrankaWithAdress>
    <izvorni_sadrzaj>ALEJA LIPA društvo s ograničenom odgovornošću, za turizam i ugostiteljstvo Ulica 65 br. 30, 20271 Blato</izvorni_sadrzaj>
    <derivirana_varijabla naziv="DomainObject.Predmet.ProtustrankaWithAdress_1">ALEJA LIPA društvo s ograničenom odgovornošću, za turizam i ugostiteljstvo Ulica 65 br. 30, 20271 Blato</derivirana_varijabla>
  </DomainObject.Predmet.ProtustrankaWithAdress>
  <DomainObject.Predmet.ProtustrankaWithAdressOIB>
    <izvorni_sadrzaj>ALEJA LIPA društvo s ograničenom odgovornošću, za turizam i ugostiteljstvo, OIB 95157596340, Ulica 65 br. 30, 20271 Blato</izvorni_sadrzaj>
    <derivirana_varijabla naziv="DomainObject.Predmet.ProtustrankaWithAdressOIB_1">ALEJA LIPA društvo s ograničenom odgovornošću, za turizam i ugostiteljstvo, OIB 95157596340, Ulica 65 br. 30, 20271 Blato</derivirana_varijabla>
  </DomainObject.Predmet.ProtustrankaWithAdressOIB>
  <DomainObject.Predmet.ProtustrankaNazivFormated>
    <izvorni_sadrzaj>ALEJA LIPA društvo s ograničenom odgovornošću, za turizam i ugostiteljstvo</izvorni_sadrzaj>
    <derivirana_varijabla naziv="DomainObject.Predmet.ProtustrankaNazivFormated_1">ALEJA LIPA društvo s ograničenom odgovornošću, za turizam i ugostiteljstvo</derivirana_varijabla>
  </DomainObject.Predmet.ProtustrankaNazivFormated>
  <DomainObject.Predmet.ProtustrankaNazivFormatedOIB>
    <izvorni_sadrzaj>ALEJA LIPA društvo s ograničenom odgovornošću, za turizam i ugostiteljstvo, OIB 95157596340</izvorni_sadrzaj>
    <derivirana_varijabla naziv="DomainObject.Predmet.ProtustrankaNazivFormatedOIB_1">ALEJA LIPA društvo s ograničenom odgovornošću, za turizam i ugostiteljstvo, OIB 95157596340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ALEJA LIPA društvo s ograničenom odgovornošću, za turizam i ugostiteljstvo zastupanog po punomoćniku Ana Unković</item>
    </izvorni_sadrzaj>
    <derivirana_varijabla naziv="DomainObject.Predmet.ProtuStrankaListFormated_1">
      <item>ALEJA LIPA društvo s ograničenom odgovornošću, za turizam i ugostiteljstvo zastupanog po punomoćniku Ana Unković</item>
    </derivirana_varijabla>
  </DomainObject.Predmet.ProtuStrankaListFormated>
  <DomainObject.Predmet.ProtuStrankaListFormatedOIB>
    <izvorni_sadrzaj>
      <item>ALEJA LIPA društvo s ograničenom odgovornošću, za turizam i ugostiteljstvo, OIB 95157596340 zastupanog po punomoćniku Ana Unković</item>
    </izvorni_sadrzaj>
    <derivirana_varijabla naziv="DomainObject.Predmet.ProtuStrankaListFormatedOIB_1">
      <item>ALEJA LIPA društvo s ograničenom odgovornošću, za turizam i ugostiteljstvo, OIB 95157596340 zastupanog po punomoćniku Ana Unković</item>
    </derivirana_varijabla>
  </DomainObject.Predmet.ProtuStrankaListFormatedOIB>
  <DomainObject.Predmet.ProtuStrankaListFormatedWithAdress>
    <izvorni_sadrzaj>
      <item>ALEJA LIPA društvo s ograničenom odgovornošću, za turizam i ugostiteljstvo, Ulica 65 br. 30, 20271 Blato zastupanog po punomoćniku Ana Unković</item>
    </izvorni_sadrzaj>
    <derivirana_varijabla naziv="DomainObject.Predmet.ProtuStrankaListFormatedWithAdress_1">
      <item>ALEJA LIPA društvo s ograničenom odgovornošću, za turizam i ugostiteljstvo, Ulica 65 br. 30, 20271 Blato zastupanog po punomoćniku Ana Unković</item>
    </derivirana_varijabla>
  </DomainObject.Predmet.ProtuStrankaListFormatedWithAdress>
  <DomainObject.Predmet.ProtuStrankaListFormatedWithAdressOIB>
    <izvorni_sadrzaj>
      <item>ALEJA LIPA društvo s ograničenom odgovornošću, za turizam i ugostiteljstvo, OIB 95157596340, Ulica 65 br. 30, 20271 Blato zastupanog po punomoćniku Ana Unković</item>
    </izvorni_sadrzaj>
    <derivirana_varijabla naziv="DomainObject.Predmet.ProtuStrankaListFormatedWithAdressOIB_1">
      <item>ALEJA LIPA društvo s ograničenom odgovornošću, za turizam i ugostiteljstvo, OIB 95157596340, Ulica 65 br. 30, 20271 Blato zastupanog po punomoćniku Ana Unković</item>
    </derivirana_varijabla>
  </DomainObject.Predmet.ProtuStrankaListFormatedWithAdressOIB>
  <DomainObject.Predmet.ProtuStrankaListNazivFormated>
    <izvorni_sadrzaj>
      <item>ALEJA LIPA društvo s ograničenom odgovornošću, za turizam i ugostiteljstvo</item>
    </izvorni_sadrzaj>
    <derivirana_varijabla naziv="DomainObject.Predmet.ProtuStrankaListNazivFormated_1">
      <item>ALEJA LIPA društvo s ograničenom odgovornošću, za turizam i ugostiteljstvo</item>
    </derivirana_varijabla>
  </DomainObject.Predmet.ProtuStrankaListNazivFormated>
  <DomainObject.Predmet.ProtuStrankaListNazivFormatedOIB>
    <izvorni_sadrzaj>
      <item>ALEJA LIPA društvo s ograničenom odgovornošću, za turizam i ugostiteljstvo, OIB 95157596340</item>
    </izvorni_sadrzaj>
    <derivirana_varijabla naziv="DomainObject.Predmet.ProtuStrankaListNazivFormatedOIB_1">
      <item>ALEJA LIPA društvo s ograničenom odgovornošću, za turizam i ugostiteljstvo, OIB 95157596340</item>
    </derivirana_varijabla>
  </DomainObject.Predmet.ProtuStrankaListNazivFormatedOIB>
  <DomainObject.Predmet.OstaliListFormated>
    <izvorni_sadrzaj>
      <item>Ana Unković punomoćnik sudionika u postupku ALEJA LIPA društvo s ograničenom odgovornošću, za turizam i ugostiteljstvo</item>
    </izvorni_sadrzaj>
    <derivirana_varijabla naziv="DomainObject.Predmet.OstaliListFormated_1">
      <item>Ana Unković punomoćnik sudionika u postupku ALEJA LIPA društvo s ograničenom odgovornošću, za turizam i ugostiteljstvo</item>
    </derivirana_varijabla>
  </DomainObject.Predmet.OstaliListFormated>
  <DomainObject.Predmet.OstaliListFormatedOIB>
    <izvorni_sadrzaj>
      <item>Ana Unković punomoćnik sudionika u postupku ALEJA LIPA društvo s ograničenom odgovornošću, za turizam i ugostiteljstvo</item>
    </izvorni_sadrzaj>
    <derivirana_varijabla naziv="DomainObject.Predmet.OstaliListFormatedOIB_1">
      <item>Ana Unković punomoćnik sudionika u postupku ALEJA LIPA društvo s ograničenom odgovornošću, za turizam i ugostiteljstvo</item>
    </derivirana_varijabla>
  </DomainObject.Predmet.OstaliListFormatedOIB>
  <DomainObject.Predmet.OstaliListFormatedWithAdress>
    <izvorni_sadrzaj>
      <item>Ana Unković, Držićeva 13, 21000 Split punomoćnik sudionika u postupku ALEJA LIPA društvo s ograničenom odgovornošću, za turizam i ugostiteljstvo</item>
    </izvorni_sadrzaj>
    <derivirana_varijabla naziv="DomainObject.Predmet.OstaliListFormatedWithAdress_1">
      <item>Ana Unković, Držićeva 13, 21000 Split punomoćnik sudionika u postupku ALEJA LIPA društvo s ograničenom odgovornošću, za turizam i ugostiteljstvo</item>
    </derivirana_varijabla>
  </DomainObject.Predmet.OstaliListFormatedWithAdress>
  <DomainObject.Predmet.OstaliListFormatedWithAdressOIB>
    <izvorni_sadrzaj>
      <item>Ana Unković, Držićeva 13, 21000 Split punomoćnik sudionika u postupku ALEJA LIPA društvo s ograničenom odgovornošću, za turizam i ugostiteljstvo</item>
    </izvorni_sadrzaj>
    <derivirana_varijabla naziv="DomainObject.Predmet.OstaliListFormatedWithAdressOIB_1">
      <item>Ana Unković, Držićeva 13, 21000 Split punomoćnik sudionika u postupku ALEJA LIPA društvo s ograničenom odgovornošću, za turizam i ugostiteljstvo</item>
    </derivirana_varijabla>
  </DomainObject.Predmet.OstaliListFormatedWithAdressOIB>
  <DomainObject.Predmet.OstaliListNazivFormated>
    <izvorni_sadrzaj>
      <item>Ana Unković</item>
    </izvorni_sadrzaj>
    <derivirana_varijabla naziv="DomainObject.Predmet.OstaliListNazivFormated_1">
      <item>Ana Unković</item>
    </derivirana_varijabla>
  </DomainObject.Predmet.OstaliListNazivFormated>
  <DomainObject.Predmet.OstaliListNazivFormatedOIB>
    <izvorni_sadrzaj>
      <item>Ana Unković</item>
    </izvorni_sadrzaj>
    <derivirana_varijabla naziv="DomainObject.Predmet.OstaliListNazivFormatedOIB_1">
      <item>Ana Unković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ALEJA LIPA društvo s ograničenom odgovornošću, za turizam i ugostiteljstvo</izvorni_sadrzaj>
    <derivirana_varijabla naziv="DomainObject.Predmet.ProtustrankaIDrugi_1">ALEJA LIPA društvo s ograničenom odgovornošću, za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ALEJA LIPA društvo s ograničenom odgovornošću, za turizam i ugostiteljstvo, OIB 95157596340, Ulica 65 br. 30, 20271 Blato</izvorni_sadrzaj>
    <derivirana_varijabla naziv="DomainObject.Predmet.ProtustrankaIDrugiAdressOIB_1">ALEJA LIPA društvo s ograničenom odgovornošću, za turizam i ugostiteljstvo, OIB 95157596340, Ulica 65 br. 30,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ALEJA LIPA društvo s ograničenom odgovornošću, za turizam i ugostiteljstvo</item>
      <item>FINA RC SPLIT, PODRUŽNICA DUBROVNIK</item>
      <item>Ana Unković</item>
    </izvorni_sadrzaj>
    <derivirana_varijabla naziv="DomainObject.Predmet.SudioniciListNaziv_1">
      <item>ALEJA LIPA društvo s ograničenom odgovornošću, za turizam i ugostiteljstvo</item>
      <item>FINA RC SPLIT, PODRUŽNICA DUBROVNIK</item>
      <item>Ana Unković</item>
    </derivirana_varijabla>
  </DomainObject.Predmet.SudioniciListNaziv>
  <DomainObject.Predmet.SudioniciListAdressOIB>
    <izvorni_sadrzaj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</izvorni_sadrzaj>
    <derivirana_varijabla naziv="DomainObject.Predmet.SudioniciListAdressOIB_1"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95157596340</item>
      <item>, OIB 85821130368</item>
      <item>, OIB null</item>
    </izvorni_sadrzaj>
    <derivirana_varijabla naziv="DomainObject.Predmet.SudioniciListNazivOIB_1">
      <item>, OIB 95157596340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176</properties:Words>
  <properties:Characters>937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2017-06-28T11:26:00Z</dcterms:created>
  <dc:creator>none</dc:creator>
  <cp:lastModifiedBy>Katarina Franković</cp:lastModifiedBy>
  <cp:lastPrinted>2017-06-28T11:27:00Z</cp:lastPrinted>
  <dcterms:modified xmlns:xsi="http://www.w3.org/2001/XMLSchema-instance" xsi:type="dcterms:W3CDTF">2017-06-28T11:27:00Z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