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9e68" w14:paraId="7309e68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33A4E">
        <w:rPr>
          <w:color w:val="000000"/>
        </w:rPr>
        <w:t>HONEY VILLAS TOURS d.o.o., Kipara Rendića 4, Supetar, OIB: 04029836450</w:t>
      </w:r>
      <w:r w:rsidR="005A4641">
        <w:rPr>
          <w:lang w:val="hr-HR"/>
        </w:rPr>
        <w:t xml:space="preserve">, dana </w:t>
      </w:r>
      <w:r w:rsidR="006D5A41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33A4E">
        <w:rPr>
          <w:color w:val="000000"/>
        </w:rPr>
        <w:t>HONEY VILLAS TOURS d.o.o., Kipara Rendića 4, Supetar, OIB: 04029836450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F4C57">
        <w:rPr>
          <w:lang w:val="hr-HR"/>
        </w:rPr>
        <w:t>21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933A4E">
        <w:rPr>
          <w:color w:val="000000"/>
        </w:rPr>
        <w:t>HONEY VILLAS TOURS d.o.o., Kipara Rendića 4, Supetar, OIB: 04029836450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6D5A41">
        <w:rPr>
          <w:lang w:val="hr-HR"/>
        </w:rPr>
        <w:t>,</w:t>
      </w:r>
      <w:r>
        <w:rPr>
          <w:lang w:val="hr-HR"/>
        </w:rPr>
        <w:t xml:space="preserve"> dakle</w:t>
      </w:r>
      <w:r w:rsidR="006D5A41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D5A41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9E2" w:rsidP="003734BE" w:rsidR="00A369E2">
      <w:r>
        <w:separator/>
      </w:r>
    </w:p>
  </w:endnote>
  <w:endnote w:id="0" w:type="continuationSeparator">
    <w:p w:rsidRDefault="00A369E2" w:rsidP="003734BE" w:rsidR="00A3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9E2" w:rsidP="003734BE" w:rsidR="00A369E2">
      <w:r>
        <w:separator/>
      </w:r>
    </w:p>
  </w:footnote>
  <w:footnote w:id="0" w:type="continuationSeparator">
    <w:p w:rsidRDefault="00A369E2" w:rsidP="003734BE" w:rsidR="00A36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F5078" w:rsidRPr="008F5078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933A4E">
      <w:t>245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933A4E">
      <w:t>245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394A"/>
    <w:rsid w:val="004A6CA0"/>
    <w:rsid w:val="005451C2"/>
    <w:rsid w:val="005A4641"/>
    <w:rsid w:val="005C7075"/>
    <w:rsid w:val="005F2412"/>
    <w:rsid w:val="00642955"/>
    <w:rsid w:val="0066735D"/>
    <w:rsid w:val="006767AE"/>
    <w:rsid w:val="006D5A41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8F5078"/>
    <w:rsid w:val="00910C43"/>
    <w:rsid w:val="00933A4E"/>
    <w:rsid w:val="009374AD"/>
    <w:rsid w:val="00984E8A"/>
    <w:rsid w:val="009966BF"/>
    <w:rsid w:val="009C3B0A"/>
    <w:rsid w:val="009D46D2"/>
    <w:rsid w:val="00A31ADC"/>
    <w:rsid w:val="00A369E2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B462E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HONEY VILLAS TOURS društvo s ograničenom odgovornošću za turizam i usluge</izvorni_sadrzaj>
    <derivirana_varijabla naziv="DomainObject.Predmet.ProtustrankaFormated_1">  HONEY VILLAS TOURS društvo s ograničenom odgovornošću za turizam i usluge</derivirana_varijabla>
  </DomainObject.Predmet.ProtustrankaFormated>
  <DomainObject.Predmet.ProtustrankaFormatedOIB>
    <izvorni_sadrzaj>  HONEY VILLAS TOURS društvo s ograničenom odgovornošću za turizam i usluge, OIB 04029836450</izvorni_sadrzaj>
    <derivirana_varijabla naziv="DomainObject.Predmet.ProtustrankaFormatedOIB_1">  HONEY VILLAS TOURS društvo s ograničenom odgovornošću za turizam i usluge, OIB 04029836450</derivirana_varijabla>
  </DomainObject.Predmet.ProtustrankaFormatedOIB>
  <DomainObject.Predmet.ProtustrankaFormatedWithAdress>
    <izvorni_sadrzaj> HONEY VILLAS TOURS društvo s ograničenom odgovornošću za turizam i usluge, Kipara Rendića 4, 21400 Supetar</izvorni_sadrzaj>
    <derivirana_varijabla naziv="DomainObject.Predmet.ProtustrankaFormatedWithAdress_1"> HONEY VILLAS TOURS društvo s ograničenom odgovornošću za turizam i usluge, Kipara Rendića 4, 21400 Supetar</derivirana_varijabla>
  </DomainObject.Predmet.ProtustrankaFormatedWithAdress>
  <DomainObject.Predmet.ProtustrankaFormatedWithAdressOIB>
    <izvorni_sadrzaj> HONEY VILLAS TOURS društvo s ograničenom odgovornošću za turizam i usluge, OIB 04029836450, Kipara Rendića 4, 21400 Supetar</izvorni_sadrzaj>
    <derivirana_varijabla naziv="DomainObject.Predmet.ProtustrankaFormatedWithAdressOIB_1"> HONEY VILLAS TOURS društvo s ograničenom odgovornošću za turizam i usluge, OIB 04029836450, Kipara Rendića 4, 21400 Supetar</derivirana_varijabla>
  </DomainObject.Predmet.ProtustrankaFormatedWithAdressOIB>
  <DomainObject.Predmet.ProtustrankaWithAdress>
    <izvorni_sadrzaj>HONEY VILLAS TOURS društvo s ograničenom odgovornošću za turizam i usluge Kipara Rendića 4, 21400 Supetar</izvorni_sadrzaj>
    <derivirana_varijabla naziv="DomainObject.Predmet.ProtustrankaWithAdress_1">HONEY VILLAS TOURS društvo s ograničenom odgovornošću za turizam i usluge Kipara Rendića 4, 21400 Supetar</derivirana_varijabla>
  </DomainObject.Predmet.ProtustrankaWithAdress>
  <DomainObject.Predmet.ProtustrankaWithAdressOIB>
    <izvorni_sadrzaj>HONEY VILLAS TOURS društvo s ograničenom odgovornošću za turizam i usluge, OIB 04029836450, Kipara Rendića 4, 21400 Supetar</izvorni_sadrzaj>
    <derivirana_varijabla naziv="DomainObject.Predmet.ProtustrankaWithAdressOIB_1">HONEY VILLAS TOURS društvo s ograničenom odgovornošću za turizam i usluge, OIB 04029836450, Kipara Rendića 4, 21400 Supetar</derivirana_varijabla>
  </DomainObject.Predmet.ProtustrankaWithAdressOIB>
  <DomainObject.Predmet.ProtustrankaNazivFormated>
    <izvorni_sadrzaj>HONEY VILLAS TOURS društvo s ograničenom odgovornošću za turizam i usluge</izvorni_sadrzaj>
    <derivirana_varijabla naziv="DomainObject.Predmet.ProtustrankaNazivFormated_1">HONEY VILLAS TOURS društvo s ograničenom odgovornošću za turizam i usluge</derivirana_varijabla>
  </DomainObject.Predmet.ProtustrankaNazivFormated>
  <DomainObject.Predmet.ProtustrankaNazivFormatedOIB>
    <izvorni_sadrzaj>HONEY VILLAS TOURS društvo s ograničenom odgovornošću za turizam i usluge, OIB 04029836450</izvorni_sadrzaj>
    <derivirana_varijabla naziv="DomainObject.Predmet.ProtustrankaNazivFormatedOIB_1">HONEY VILLAS TOURS društvo s ograničenom odgovornošću za turizam i usluge, OIB 04029836450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9552.56</izvorni_sadrzaj>
    <derivirana_varijabla naziv="DomainObject.Predmet.TrenutnaVrijednost_1">9552.56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HONEY VILLAS TOURS društvo s ograničenom odgovornošću za turizam i usluge</item>
    </izvorni_sadrzaj>
    <derivirana_varijabla naziv="DomainObject.Predmet.ProtuStrankaListFormated_1">
      <item>HONEY VILLAS TOURS društvo s ograničenom odgovornošću za turizam i usluge</item>
    </derivirana_varijabla>
  </DomainObject.Predmet.ProtuStrankaListFormated>
  <DomainObject.Predmet.ProtuStrankaListFormatedOIB>
    <izvorni_sadrzaj>
      <item>HONEY VILLAS TOURS društvo s ograničenom odgovornošću za turizam i usluge, OIB 04029836450</item>
    </izvorni_sadrzaj>
    <derivirana_varijabla naziv="DomainObject.Predmet.ProtuStrankaListFormatedOIB_1">
      <item>HONEY VILLAS TOURS društvo s ograničenom odgovornošću za turizam i usluge, OIB 04029836450</item>
    </derivirana_varijabla>
  </DomainObject.Predmet.ProtuStrankaListFormatedOIB>
  <DomainObject.Predmet.ProtuStrankaListFormatedWithAdress>
    <izvorni_sadrzaj>
      <item>HONEY VILLAS TOURS društvo s ograničenom odgovornošću za turizam i usluge, Kipara Rendića 4, 21400 Supetar</item>
    </izvorni_sadrzaj>
    <derivirana_varijabla naziv="DomainObject.Predmet.ProtuStrankaListFormatedWithAdress_1">
      <item>HONEY VILLAS TOURS društvo s ograničenom odgovornošću za turizam i usluge, Kipara Rendića 4, 21400 Supetar</item>
    </derivirana_varijabla>
  </DomainObject.Predmet.ProtuStrankaListFormatedWithAdress>
  <DomainObject.Predmet.ProtuStrankaListFormatedWithAdressOIB>
    <izvorni_sadrzaj>
      <item>HONEY VILLAS TOURS društvo s ograničenom odgovornošću za turizam i usluge, OIB 04029836450, Kipara Rendića 4, 21400 Supetar</item>
    </izvorni_sadrzaj>
    <derivirana_varijabla naziv="DomainObject.Predmet.ProtuStrankaListFormatedWithAdressOIB_1">
      <item>HONEY VILLAS TOURS društvo s ograničenom odgovornošću za turizam i usluge, OIB 04029836450, Kipara Rendića 4, 21400 Supetar</item>
    </derivirana_varijabla>
  </DomainObject.Predmet.ProtuStrankaListFormatedWithAdressOIB>
  <DomainObject.Predmet.ProtuStrankaListNazivFormated>
    <izvorni_sadrzaj>
      <item>HONEY VILLAS TOURS društvo s ograničenom odgovornošću za turizam i usluge</item>
    </izvorni_sadrzaj>
    <derivirana_varijabla naziv="DomainObject.Predmet.ProtuStrankaListNazivFormated_1">
      <item>HONEY VILLAS TOURS društvo s ograničenom odgovornošću za turizam i usluge</item>
    </derivirana_varijabla>
  </DomainObject.Predmet.ProtuStrankaListNazivFormated>
  <DomainObject.Predmet.ProtuStrankaListNazivFormatedOIB>
    <izvorni_sadrzaj>
      <item>HONEY VILLAS TOURS društvo s ograničenom odgovornošću za turizam i usluge, OIB 04029836450</item>
    </izvorni_sadrzaj>
    <derivirana_varijabla naziv="DomainObject.Predmet.ProtuStrankaListNazivFormatedOIB_1">
      <item>HONEY VILLAS TOURS društvo s ograničenom odgovornošću za turizam i usluge, OIB 04029836450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HONEY VILLAS TOURS društvo s ograničenom odgovornošću za turizam i usluge</izvorni_sadrzaj>
    <derivirana_varijabla naziv="DomainObject.Predmet.ProtustrankaIDrugi_1">HONEY VILLAS TOURS društvo s ograničenom odgovornošću za turizam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HONEY VILLAS TOURS društvo s ograničenom odgovornošću za turizam i usluge, OIB 04029836450, Kipara Rendića 4, 21400 Supetar</izvorni_sadrzaj>
    <derivirana_varijabla naziv="DomainObject.Predmet.ProtustrankaIDrugiAdressOIB_1">HONEY VILLAS TOURS društvo s ograničenom odgovornošću za turizam i usluge, OIB 04029836450, Kipara Rendića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HONEY VILLAS TOURS društvo s ograničenom odgovornošću za turizam i usluge</item>
    </izvorni_sadrzaj>
    <derivirana_varijabla naziv="DomainObject.Predmet.SudioniciListNaziv_1">
      <item>FINA SPLIT</item>
      <item>HONEY VILLAS TOURS društvo s ograničenom odgovornošću za turizam i usluge</item>
    </derivirana_varijabla>
  </DomainObject.Predmet.SudioniciListNaziv>
  <DomainObject.Predmet.SudioniciListAdressOIB>
    <izvorni_sadrzaj>
      <item>FINA SPLIT, Mažuranićevo šetalište 24 b,21000 Split</item>
      <item>HONEY VILLAS TOURS društvo s ograničenom odgovornošću za turizam i usluge, OIB 04029836450, Kipara Rendića 4,21400 Supetar</item>
    </izvorni_sadrzaj>
    <derivirana_varijabla naziv="DomainObject.Predmet.SudioniciListAdressOIB_1">
      <item>FINA SPLIT, Mažuranićevo šetalište 24 b,21000 Split</item>
      <item>HONEY VILLAS TOURS društvo s ograničenom odgovornošću za turizam i usluge, OIB 04029836450, Kipara Rendića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04029836450</item>
    </izvorni_sadrzaj>
    <derivirana_varijabla naziv="DomainObject.Predmet.SudioniciListNazivOIB_1">
      <item>, OIB null</item>
      <item>, OIB 04029836450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15EAD-CF18-4A77-A144-CEADC8F6C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3939</properties:Characters>
  <properties:Lines>97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2015-12-21T11:05:00Z</dcterms:created>
  <dc:creator>wsadmin</dc:creator>
  <cp:lastModifiedBy>Katarina Mikulić</cp:lastModifiedBy>
  <cp:lastPrinted>2015-12-22T08:10:00Z</cp:lastPrinted>
  <dcterms:modified xmlns:xsi="http://www.w3.org/2001/XMLSchema-instance" xsi:type="dcterms:W3CDTF">2016-01-04T13:05:00Z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