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094a" w14:paraId="425094a" w:rsidRDefault="00702487" w:rsidP="00702487" w:rsidR="00702487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E24685">
        <w:rPr>
          <w:rFonts w:hAnsi="Times New Roman" w:ascii="Times New Roman"/>
          <w:sz w:val="24"/>
        </w:rPr>
        <w:t xml:space="preserve"> </w:t>
      </w:r>
      <w:r w:rsidR="00537827">
        <w:rPr>
          <w:rFonts w:hAnsi="Times New Roman" w:ascii="Times New Roman"/>
          <w:sz w:val="24"/>
        </w:rPr>
        <w:t xml:space="preserve">  </w:t>
      </w:r>
      <w:r w:rsidR="00EA674C">
        <w:rPr>
          <w:rFonts w:hAnsi="Times New Roman" w:ascii="Times New Roman"/>
          <w:sz w:val="24"/>
        </w:rPr>
        <w:t>ZAGREB</w:t>
      </w:r>
    </w:p>
    <w:p w:rsidRDefault="00702487" w:rsidP="00702487" w:rsidR="00702487" w:rsidRPr="00E2468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E24685">
        <w:rPr>
          <w:rFonts w:hAnsi="Times New Roman" w:ascii="Times New Roman"/>
          <w:sz w:val="24"/>
          <w:szCs w:val="24"/>
          <w:lang w:val="pl-PL"/>
        </w:rPr>
        <w:t>j spisa</w:t>
      </w:r>
      <w:r w:rsidR="0051053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10536" w:rsidRPr="00510536">
        <w:rPr>
          <w:rFonts w:hAnsi="Times New Roman" w:ascii="Times New Roman"/>
          <w:b/>
          <w:sz w:val="24"/>
          <w:szCs w:val="24"/>
          <w:lang w:val="pl-PL"/>
        </w:rPr>
        <w:t>ST</w:t>
      </w:r>
      <w:r w:rsidR="00E24685" w:rsidRPr="0051053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A674C">
        <w:rPr>
          <w:rFonts w:hAnsi="Times New Roman" w:ascii="Times New Roman"/>
          <w:b/>
          <w:sz w:val="24"/>
          <w:szCs w:val="24"/>
          <w:lang w:val="pl-PL"/>
        </w:rPr>
        <w:t>147/13</w:t>
      </w:r>
    </w:p>
    <w:p w:rsidRDefault="00702487" w:rsidP="00E24685" w:rsidR="00E2468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E24685" w:rsidP="00E24685" w:rsidR="00537827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i/>
          <w:sz w:val="24"/>
          <w:szCs w:val="24"/>
        </w:rPr>
        <w:t xml:space="preserve"> </w:t>
      </w:r>
      <w:r w:rsidR="00EA674C">
        <w:rPr>
          <w:rFonts w:hAnsi="Times New Roman" w:ascii="Times New Roman"/>
          <w:b/>
          <w:sz w:val="24"/>
          <w:szCs w:val="24"/>
        </w:rPr>
        <w:t xml:space="preserve">WEB-INFO </w:t>
      </w:r>
      <w:r w:rsidR="00941D54">
        <w:rPr>
          <w:rFonts w:hAnsi="Times New Roman" w:ascii="Times New Roman"/>
          <w:b/>
          <w:sz w:val="24"/>
          <w:szCs w:val="24"/>
        </w:rPr>
        <w:t>d.o.o.</w:t>
      </w:r>
      <w:r w:rsidR="008536E0"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EA674C" w:rsidP="00E24685" w:rsidR="00941D5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Miramarska 107</w:t>
      </w:r>
    </w:p>
    <w:p w:rsidRDefault="00EA674C" w:rsidP="00E24685" w:rsidR="00EA674C" w:rsidRPr="00EA67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</w:t>
      </w:r>
    </w:p>
    <w:p w:rsidRDefault="00941D54" w:rsidP="00E24685" w:rsidR="00E24685" w:rsidRPr="00941D54">
      <w:pPr>
        <w:jc w:val="both"/>
        <w:rPr>
          <w:rFonts w:hAnsi="Times New Roman" w:ascii="Times New Roman"/>
          <w:b/>
          <w:i/>
          <w:sz w:val="24"/>
          <w:szCs w:val="24"/>
        </w:rPr>
      </w:pPr>
      <w:r w:rsidRPr="00941D54">
        <w:rPr>
          <w:rFonts w:hAnsi="Times New Roman" w:ascii="Times New Roman"/>
          <w:b/>
          <w:sz w:val="24"/>
          <w:szCs w:val="24"/>
        </w:rPr>
        <w:t xml:space="preserve">OIB: </w:t>
      </w:r>
      <w:r w:rsidR="00EA674C">
        <w:rPr>
          <w:rFonts w:hAnsi="Times New Roman" w:ascii="Times New Roman"/>
          <w:b/>
          <w:sz w:val="24"/>
          <w:szCs w:val="24"/>
        </w:rPr>
        <w:t>05960268933</w:t>
      </w:r>
    </w:p>
    <w:p w:rsidRDefault="00702487" w:rsidP="00EA674C" w:rsidR="00702487" w:rsidRPr="00EA674C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_______________________________</w:t>
      </w:r>
    </w:p>
    <w:p w:rsidRDefault="00537827" w:rsidP="00702487" w:rsidR="0053782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257018" w:rsidR="00702487" w:rsidRPr="0025701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37827" w:rsidP="008536E0" w:rsidR="00537827">
      <w:pPr>
        <w:pStyle w:val="Bezproreda"/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702487" w:rsidP="00EA674C" w:rsidR="00EA674C" w:rsidRPr="00EA674C">
      <w:pPr>
        <w:pStyle w:val="Bezproreda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</w:t>
      </w:r>
      <w:r w:rsidR="008536E0">
        <w:rPr>
          <w:rFonts w:hAnsi="Times New Roman" w:ascii="Times New Roman"/>
          <w:b/>
          <w:sz w:val="24"/>
          <w:szCs w:val="24"/>
        </w:rPr>
        <w:t>A</w:t>
      </w:r>
      <w:r w:rsidR="006753A6">
        <w:rPr>
          <w:rFonts w:hAnsi="Times New Roman" w:ascii="Times New Roman"/>
          <w:b/>
          <w:sz w:val="24"/>
          <w:szCs w:val="24"/>
        </w:rPr>
        <w:t xml:space="preserve"> VJEROVNIKA</w:t>
      </w:r>
    </w:p>
    <w:p w:rsidRDefault="006E52A6" w:rsidP="008536E0" w:rsidR="00941D54" w:rsidRPr="008536E0">
      <w:pPr>
        <w:pStyle w:val="Bezproreda"/>
        <w:spacing w:after="0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8536E0">
        <w:rPr>
          <w:rFonts w:hAnsi="Times New Roman" w:ascii="Times New Roman"/>
          <w:b/>
          <w:sz w:val="24"/>
        </w:rPr>
        <w:t xml:space="preserve">  </w:t>
      </w:r>
      <w:r w:rsidR="00941D54" w:rsidRPr="008536E0">
        <w:rPr>
          <w:rFonts w:hAnsi="Times New Roman" w:ascii="Times New Roman"/>
          <w:b/>
          <w:sz w:val="24"/>
        </w:rPr>
        <w:t xml:space="preserve"> II</w:t>
      </w:r>
      <w:r w:rsidRPr="008536E0">
        <w:rPr>
          <w:rFonts w:hAnsi="Times New Roman" w:ascii="Times New Roman"/>
          <w:b/>
          <w:sz w:val="24"/>
        </w:rPr>
        <w:t xml:space="preserve">  </w:t>
      </w:r>
      <w:r w:rsidR="00941D54" w:rsidRPr="008536E0">
        <w:rPr>
          <w:rFonts w:hAnsi="Times New Roman" w:ascii="Times New Roman"/>
          <w:b/>
          <w:sz w:val="24"/>
        </w:rPr>
        <w:t xml:space="preserve"> VIŠEG ISPLATNOG REDA</w:t>
      </w:r>
    </w:p>
    <w:p w:rsidRDefault="00941D54" w:rsidP="008536E0" w:rsidR="00941D54">
      <w:pPr>
        <w:pStyle w:val="Bezproreda"/>
        <w:spacing w:after="0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08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2"/>
        <w:gridCol w:w="1554"/>
        <w:gridCol w:w="1560"/>
        <w:gridCol w:w="1275"/>
        <w:gridCol w:w="1560"/>
        <w:gridCol w:w="1133"/>
        <w:gridCol w:w="1560"/>
        <w:gridCol w:w="1843"/>
      </w:tblGrid>
      <w:tr w:rsidTr="00C90D78" w:rsidR="00C90D78" w:rsidRPr="00B40BEB">
        <w:trPr>
          <w:jc w:val="center"/>
        </w:trPr>
        <w:tc>
          <w:tcPr>
            <w:tcW w:type="pct" w:w="363"/>
            <w:vAlign w:val="center"/>
          </w:tcPr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687"/>
            <w:vAlign w:val="center"/>
          </w:tcPr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90"/>
            <w:vAlign w:val="center"/>
          </w:tcPr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64"/>
            <w:vAlign w:val="center"/>
          </w:tcPr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90"/>
            <w:vAlign w:val="center"/>
          </w:tcPr>
          <w:p w:rsidRDefault="00941D54" w:rsidP="00B61FE4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01"/>
            <w:vAlign w:val="center"/>
          </w:tcPr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90"/>
            <w:vAlign w:val="center"/>
          </w:tcPr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15"/>
            <w:vAlign w:val="center"/>
          </w:tcPr>
          <w:p w:rsidRDefault="00941D54" w:rsidP="00B81973" w:rsidR="00941D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C90D78" w:rsidR="00C90D78" w:rsidRPr="00B40BEB">
        <w:trPr>
          <w:trHeight w:val="1363"/>
          <w:jc w:val="center"/>
        </w:trPr>
        <w:tc>
          <w:tcPr>
            <w:tcW w:type="pct" w:w="363"/>
          </w:tcPr>
          <w:p w:rsidRDefault="00C852BB" w:rsidP="00C852BB" w:rsidR="00C852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52BB" w:rsidP="00C852BB" w:rsidR="00C852B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C852BB" w:rsidP="00C852BB" w:rsidR="00C852B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7"/>
          </w:tcPr>
          <w:p w:rsidRDefault="00C852BB" w:rsidP="00C852BB" w:rsidR="00C852B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Lovrić&amp;Klobučar, odvjetničko društvo j.t.d.</w:t>
            </w:r>
          </w:p>
        </w:tc>
        <w:tc>
          <w:tcPr>
            <w:tcW w:type="pct" w:w="690"/>
          </w:tcPr>
          <w:p w:rsidRDefault="00C852BB" w:rsidP="00C852BB" w:rsidR="00C852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52BB" w:rsidP="00C852BB" w:rsidR="00C852B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81923899368</w:t>
            </w:r>
          </w:p>
        </w:tc>
        <w:tc>
          <w:tcPr>
            <w:tcW w:type="pct" w:w="564"/>
          </w:tcPr>
          <w:p w:rsidRDefault="00C852BB" w:rsidP="00C852BB" w:rsidR="00C85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Gunduliceva 19/1</w:t>
            </w:r>
          </w:p>
          <w:p w:rsidRDefault="00C852BB" w:rsidP="00C852BB" w:rsidR="00C852B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690"/>
          </w:tcPr>
          <w:p w:rsidRDefault="00C852BB" w:rsidP="00C852BB" w:rsidR="00C852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52BB" w:rsidP="00C852BB" w:rsidR="00C852B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2.832.037,50 </w:t>
            </w:r>
          </w:p>
        </w:tc>
        <w:tc>
          <w:tcPr>
            <w:tcW w:type="pct" w:w="501"/>
          </w:tcPr>
          <w:p w:rsidRDefault="00C852BB" w:rsidP="00C852BB" w:rsidR="00570D92">
            <w:pPr>
              <w:pStyle w:val="Bezproreda"/>
              <w:rPr>
                <w:rFonts w:hAnsi="Times New Roman" w:ascii="Times New Roman"/>
              </w:rPr>
            </w:pPr>
            <w:r w:rsidRPr="00570D92">
              <w:rPr>
                <w:rFonts w:hAnsi="Times New Roman" w:ascii="Times New Roman"/>
              </w:rPr>
              <w:t>Pravno zastu</w:t>
            </w:r>
            <w:r w:rsidR="00570D92">
              <w:rPr>
                <w:rFonts w:hAnsi="Times New Roman" w:ascii="Times New Roman"/>
              </w:rPr>
              <w:t>p.</w:t>
            </w:r>
          </w:p>
          <w:p w:rsidRDefault="00C852BB" w:rsidP="00C852BB" w:rsidR="00C852BB" w:rsidRPr="00570D92">
            <w:pPr>
              <w:pStyle w:val="Bezproreda"/>
              <w:rPr>
                <w:rFonts w:hAnsi="Times New Roman" w:ascii="Times New Roman"/>
              </w:rPr>
            </w:pPr>
            <w:r w:rsidRPr="00570D92">
              <w:rPr>
                <w:rFonts w:hAnsi="Times New Roman" w:ascii="Times New Roman"/>
              </w:rPr>
              <w:t>stečajnog dužnika</w:t>
            </w:r>
          </w:p>
        </w:tc>
        <w:tc>
          <w:tcPr>
            <w:tcW w:type="pct" w:w="690"/>
          </w:tcPr>
          <w:p w:rsidRDefault="00C852BB" w:rsidP="00C852BB" w:rsidR="00C852BB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  <w:p w:rsidRDefault="00C852BB" w:rsidP="00C852BB" w:rsidR="00C852BB" w:rsidRPr="006753A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2.832.037,50</w:t>
            </w:r>
          </w:p>
        </w:tc>
        <w:tc>
          <w:tcPr>
            <w:tcW w:type="pct" w:w="815"/>
          </w:tcPr>
          <w:p w:rsidRDefault="00C90D78" w:rsidP="00C852BB" w:rsidR="00824D5D" w:rsidRPr="006753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Pravno zastupanje stečajnog dužnika, dokaz o sudskim postupcima, izračun po tarifi</w:t>
            </w:r>
          </w:p>
        </w:tc>
      </w:tr>
      <w:tr w:rsidTr="00C90D78" w:rsidR="00C90D78" w:rsidRPr="00B40BEB">
        <w:trPr>
          <w:jc w:val="center"/>
        </w:trPr>
        <w:tc>
          <w:tcPr>
            <w:tcW w:type="pct" w:w="363"/>
          </w:tcPr>
          <w:p w:rsidRDefault="006E52A6" w:rsidP="00B81973" w:rsidR="006E52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687"/>
          </w:tcPr>
          <w:p w:rsidRDefault="00C90D78" w:rsidP="00570D92" w:rsidR="006E52A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</w:t>
            </w:r>
          </w:p>
          <w:p w:rsidRDefault="00EA674C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0"/>
          </w:tcPr>
          <w:p w:rsidRDefault="00C90D78" w:rsidP="006E52A6" w:rsidR="006E52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564"/>
          </w:tcPr>
          <w:p w:rsidRDefault="00C90D78" w:rsidP="00B81973" w:rsidR="006E52A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</w:t>
            </w:r>
          </w:p>
          <w:p w:rsidRDefault="00C90D78" w:rsidP="00B81973" w:rsidR="00C90D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ska 70, Zg</w:t>
            </w:r>
          </w:p>
        </w:tc>
        <w:tc>
          <w:tcPr>
            <w:tcW w:type="pct" w:w="690"/>
          </w:tcPr>
          <w:p w:rsidRDefault="00570D92" w:rsidP="00570D92" w:rsidR="00570D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90D78" w:rsidP="00570D92" w:rsidR="006E52A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2.637,51</w:t>
            </w:r>
          </w:p>
        </w:tc>
        <w:tc>
          <w:tcPr>
            <w:tcW w:type="pct" w:w="501"/>
          </w:tcPr>
          <w:p w:rsidRDefault="00C90D78" w:rsidP="00B81973" w:rsidR="006E52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IOS,Rješenje, kta</w:t>
            </w:r>
          </w:p>
        </w:tc>
        <w:tc>
          <w:tcPr>
            <w:tcW w:type="pct" w:w="690"/>
          </w:tcPr>
          <w:p w:rsidRDefault="00570D92" w:rsidP="00570D92" w:rsidR="00570D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90D78" w:rsidP="00570D92" w:rsidR="006E52A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2.637,51</w:t>
            </w:r>
          </w:p>
        </w:tc>
        <w:tc>
          <w:tcPr>
            <w:tcW w:type="pct" w:w="815"/>
          </w:tcPr>
          <w:p w:rsidRDefault="00C90D78" w:rsidP="00B81973" w:rsidR="006E52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IOS,Rješenje, obračun kta</w:t>
            </w:r>
          </w:p>
        </w:tc>
      </w:tr>
      <w:tr w:rsidTr="00C90D78" w:rsidR="00C90D78" w:rsidRPr="00B40BEB">
        <w:trPr>
          <w:jc w:val="center"/>
        </w:trPr>
        <w:tc>
          <w:tcPr>
            <w:tcW w:type="pct" w:w="363"/>
          </w:tcPr>
          <w:p w:rsidRDefault="00EA674C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A674C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687"/>
          </w:tcPr>
          <w:p w:rsidRDefault="00C90D78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Securaitas</w:t>
            </w:r>
          </w:p>
          <w:p w:rsidRDefault="00C90D78" w:rsidP="00B81973" w:rsidR="00C90D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doo</w:t>
            </w:r>
          </w:p>
        </w:tc>
        <w:tc>
          <w:tcPr>
            <w:tcW w:type="pct" w:w="690"/>
          </w:tcPr>
          <w:p w:rsidRDefault="00570D92" w:rsidP="006E52A6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33679708526</w:t>
            </w:r>
          </w:p>
        </w:tc>
        <w:tc>
          <w:tcPr>
            <w:tcW w:type="pct" w:w="564"/>
          </w:tcPr>
          <w:p w:rsidRDefault="00B61FE4" w:rsidP="00B81973" w:rsidR="00EA674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145, Zg</w:t>
            </w:r>
          </w:p>
        </w:tc>
        <w:tc>
          <w:tcPr>
            <w:tcW w:type="pct" w:w="690"/>
          </w:tcPr>
          <w:p w:rsidRDefault="00570D92" w:rsidP="00570D92" w:rsidR="00570D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B61FE4" w:rsidP="00570D92" w:rsidR="00EA674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11.056,61</w:t>
            </w:r>
          </w:p>
        </w:tc>
        <w:tc>
          <w:tcPr>
            <w:tcW w:type="pct" w:w="501"/>
          </w:tcPr>
          <w:p w:rsidRDefault="00B61FE4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Presuda, kta</w:t>
            </w:r>
          </w:p>
        </w:tc>
        <w:tc>
          <w:tcPr>
            <w:tcW w:type="pct" w:w="690"/>
          </w:tcPr>
          <w:p w:rsidRDefault="00570D92" w:rsidP="00570D92" w:rsidR="00570D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B61FE4" w:rsidP="00570D92" w:rsidR="00EA674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11.056,61</w:t>
            </w:r>
          </w:p>
        </w:tc>
        <w:tc>
          <w:tcPr>
            <w:tcW w:type="pct" w:w="815"/>
          </w:tcPr>
          <w:p w:rsidRDefault="00B61FE4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Presuda, obračun kamata</w:t>
            </w:r>
          </w:p>
        </w:tc>
      </w:tr>
      <w:tr w:rsidTr="00C90D78" w:rsidR="00C90D78" w:rsidRPr="00B40BEB">
        <w:trPr>
          <w:jc w:val="center"/>
        </w:trPr>
        <w:tc>
          <w:tcPr>
            <w:tcW w:type="pct" w:w="363"/>
          </w:tcPr>
          <w:p w:rsidRDefault="00EA674C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A674C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687"/>
          </w:tcPr>
          <w:p w:rsidRDefault="00C90D78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RH, MF, PU, </w:t>
            </w:r>
          </w:p>
          <w:p w:rsidRDefault="00C90D78" w:rsidP="00B81973" w:rsidR="00C90D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Zagreb(ŽDO)</w:t>
            </w:r>
          </w:p>
        </w:tc>
        <w:tc>
          <w:tcPr>
            <w:tcW w:type="pct" w:w="690"/>
          </w:tcPr>
          <w:p w:rsidRDefault="00570D92" w:rsidP="006E52A6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64"/>
          </w:tcPr>
          <w:p w:rsidRDefault="00570D92" w:rsidP="00B81973" w:rsidR="00EA674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Ured </w:t>
            </w:r>
          </w:p>
          <w:p w:rsidRDefault="00570D92" w:rsidP="00B81973" w:rsidR="00570D9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690"/>
          </w:tcPr>
          <w:p w:rsidRDefault="00570D92" w:rsidP="00570D92" w:rsidR="00570D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70D92" w:rsidP="00570D92" w:rsidR="00EA674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19.088,26</w:t>
            </w:r>
          </w:p>
        </w:tc>
        <w:tc>
          <w:tcPr>
            <w:tcW w:type="pct" w:w="501"/>
          </w:tcPr>
          <w:p w:rsidRDefault="00570D92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Rješenja, IOS</w:t>
            </w:r>
          </w:p>
        </w:tc>
        <w:tc>
          <w:tcPr>
            <w:tcW w:type="pct" w:w="690"/>
          </w:tcPr>
          <w:p w:rsidRDefault="00570D92" w:rsidP="00570D92" w:rsidR="00570D9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70D92" w:rsidP="00570D92" w:rsidR="00EA674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19.088,26</w:t>
            </w:r>
          </w:p>
        </w:tc>
        <w:tc>
          <w:tcPr>
            <w:tcW w:type="pct" w:w="815"/>
          </w:tcPr>
          <w:p w:rsidRDefault="00570D92" w:rsidP="00B81973" w:rsidR="00EA6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Rješenja, IOS</w:t>
            </w:r>
          </w:p>
        </w:tc>
      </w:tr>
    </w:tbl>
    <w:p w:rsidRDefault="00257018" w:rsidP="00570D92" w:rsidR="00941D54" w:rsidRPr="00570D92">
      <w:pP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257018">
        <w:rPr>
          <w:rFonts w:hAnsi="Times New Roman" w:ascii="Times New Roman"/>
          <w:b/>
          <w:sz w:val="24"/>
        </w:rPr>
        <w:t xml:space="preserve">     </w:t>
      </w:r>
      <w:r w:rsidR="00570D92">
        <w:rPr>
          <w:rFonts w:hAnsi="Times New Roman" w:ascii="Times New Roman"/>
          <w:b/>
          <w:sz w:val="24"/>
        </w:rPr>
        <w:t xml:space="preserve">            </w:t>
      </w:r>
      <w:r w:rsidRPr="00257018">
        <w:rPr>
          <w:rFonts w:hAnsi="Times New Roman" w:ascii="Times New Roman"/>
          <w:b/>
          <w:sz w:val="24"/>
        </w:rPr>
        <w:t xml:space="preserve">   ukupno II viš</w:t>
      </w:r>
      <w:r w:rsidR="00C852BB">
        <w:rPr>
          <w:rFonts w:hAnsi="Times New Roman" w:ascii="Times New Roman"/>
          <w:b/>
          <w:sz w:val="24"/>
        </w:rPr>
        <w:t xml:space="preserve">i isplatni red:    </w:t>
      </w:r>
      <w:r w:rsidR="00570D92">
        <w:rPr>
          <w:rFonts w:hAnsi="Times New Roman" w:ascii="Times New Roman"/>
          <w:b/>
          <w:sz w:val="24"/>
        </w:rPr>
        <w:t xml:space="preserve">  </w:t>
      </w:r>
      <w:r w:rsidR="00570D92" w:rsidRPr="00570D92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2.864.819,88                        2.864.819,88</w:t>
      </w:r>
    </w:p>
    <w:p w:rsidRDefault="008536E0" w:rsidP="00702487" w:rsidR="008536E0" w:rsidRPr="008536E0">
      <w:pPr>
        <w:pStyle w:val="Bezproreda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02487" w:rsidP="00C90D78" w:rsidR="00F250F9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C90D78">
        <w:rPr>
          <w:rFonts w:hAnsi="Times New Roman" w:ascii="Times New Roman"/>
          <w:b/>
          <w:sz w:val="24"/>
        </w:rPr>
        <w:t>TABLICA RAZLUČNIH PRAVA</w:t>
      </w:r>
      <w:r w:rsidR="00C90D78" w:rsidRPr="00C90D78">
        <w:rPr>
          <w:rFonts w:hAnsi="Times New Roman" w:ascii="Times New Roman"/>
          <w:b/>
          <w:sz w:val="24"/>
        </w:rPr>
        <w:t xml:space="preserve"> – NEMA RAZLUČNIH PRRAVA</w:t>
      </w:r>
    </w:p>
    <w:p w:rsidRDefault="00570D92" w:rsidP="00570D92" w:rsidR="00570D92" w:rsidRPr="00C90D78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C90D78" w:rsidP="00C90D78" w:rsidR="00C90D78" w:rsidRPr="00C90D78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  <w:r w:rsidR="00941D54">
        <w:rPr>
          <w:rFonts w:hAnsi="Times New Roman" w:ascii="Times New Roman"/>
          <w:b/>
          <w:sz w:val="24"/>
        </w:rPr>
        <w:t xml:space="preserve"> – NEMA IZLUČNIH PRAVA</w:t>
      </w: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570D92" w:rsidP="00702487" w:rsidR="00570D92">
      <w:pPr>
        <w:rPr>
          <w:rFonts w:hAnsi="Times New Roman" w:ascii="Times New Roman"/>
          <w:sz w:val="24"/>
        </w:rPr>
      </w:pPr>
    </w:p>
    <w:p w:rsidRDefault="00702487" w:rsidP="00702487" w:rsidR="00FB0CA4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Mjesto i datum</w:t>
      </w:r>
      <w:r w:rsidR="00FB0CA4">
        <w:rPr>
          <w:rFonts w:hAnsi="Times New Roman" w:ascii="Times New Roman"/>
          <w:sz w:val="24"/>
        </w:rPr>
        <w:t>:</w:t>
      </w:r>
      <w:r w:rsidRPr="003726DD">
        <w:rPr>
          <w:rFonts w:hAnsi="Times New Roman" w:ascii="Times New Roman"/>
          <w:sz w:val="24"/>
        </w:rPr>
        <w:t xml:space="preserve"> </w:t>
      </w:r>
    </w:p>
    <w:p w:rsidRDefault="00FB0CA4" w:rsidP="00FB0CA4" w:rsidR="00FB0CA4" w:rsidRPr="003726DD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 w:rsidRPr="003726DD">
        <w:rPr>
          <w:rFonts w:hAnsi="Times New Roman" w:ascii="Times New Roman"/>
          <w:sz w:val="24"/>
        </w:rPr>
        <w:t>Stečajni upravitelj</w:t>
      </w:r>
      <w:r>
        <w:rPr>
          <w:rFonts w:hAnsi="Times New Roman" w:ascii="Times New Roman"/>
          <w:sz w:val="24"/>
        </w:rPr>
        <w:t>:</w:t>
      </w:r>
    </w:p>
    <w:p w:rsidRDefault="00570D92" w:rsidP="00C90D78" w:rsidR="00FB0CA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26.10</w:t>
      </w:r>
      <w:r w:rsidR="00941D54" w:rsidRPr="00C90D78">
        <w:rPr>
          <w:rFonts w:hAnsi="Times New Roman" w:ascii="Times New Roman"/>
          <w:sz w:val="24"/>
        </w:rPr>
        <w:t>.2017</w:t>
      </w:r>
      <w:r>
        <w:rPr>
          <w:rFonts w:hAnsi="Times New Roman" w:ascii="Times New Roman"/>
          <w:sz w:val="24"/>
        </w:rPr>
        <w:t>.</w:t>
      </w:r>
      <w:r w:rsidR="00702487" w:rsidRPr="00C90D78">
        <w:rPr>
          <w:rFonts w:hAnsi="Times New Roman" w:ascii="Times New Roman"/>
          <w:sz w:val="24"/>
        </w:rPr>
        <w:tab/>
      </w:r>
      <w:r w:rsidR="00C90D78">
        <w:rPr>
          <w:rFonts w:hAnsi="Times New Roman" w:ascii="Times New Roman"/>
          <w:sz w:val="24"/>
        </w:rPr>
        <w:t xml:space="preserve">                                                                 </w:t>
      </w:r>
      <w:r w:rsidR="00FB0CA4">
        <w:rPr>
          <w:rFonts w:hAnsi="Times New Roman" w:ascii="Times New Roman"/>
          <w:sz w:val="24"/>
        </w:rPr>
        <w:t>_________________________</w:t>
      </w:r>
    </w:p>
    <w:p w:rsidRDefault="00702487" w:rsidP="006753A6" w:rsidR="00C61F72" w:rsidRPr="006753A6">
      <w:pPr>
        <w:jc w:val="right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0CA4">
        <w:rPr>
          <w:rFonts w:hAnsi="Times New Roman" w:ascii="Times New Roman"/>
          <w:sz w:val="24"/>
        </w:rPr>
        <w:t>mr. sc. Sandra Gregorić Jelinek</w:t>
      </w:r>
    </w:p>
    <w:sectPr w:rsidSect="006B5D0B" w:rsidR="00C61F72" w:rsidRPr="006753A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8DD" w:rsidP="00702487" w:rsidR="00A248DD">
      <w:pPr>
        <w:spacing w:after="0"/>
      </w:pPr>
      <w:r>
        <w:separator/>
      </w:r>
    </w:p>
  </w:endnote>
  <w:endnote w:id="0" w:type="continuationSeparator">
    <w:p w:rsidRDefault="00A248DD" w:rsidP="00702487" w:rsidR="00A248D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989141"/>
      <w:docPartObj>
        <w:docPartGallery w:val="Page Numbers (Bottom of Page)"/>
        <w:docPartUnique/>
      </w:docPartObj>
    </w:sdtPr>
    <w:sdtEndPr/>
    <w:sdtContent>
      <w:p w:rsidRDefault="004850A7" w:rsidR="00F250F9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E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F250F9" w:rsidR="00F250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8DD" w:rsidP="00702487" w:rsidR="00A248DD">
      <w:pPr>
        <w:spacing w:after="0"/>
      </w:pPr>
      <w:r>
        <w:separator/>
      </w:r>
    </w:p>
  </w:footnote>
  <w:footnote w:id="0" w:type="continuationSeparator">
    <w:p w:rsidRDefault="00A248DD" w:rsidP="00702487" w:rsidR="00A248D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7010C"/>
    <w:rsid w:val="00076E1E"/>
    <w:rsid w:val="00257018"/>
    <w:rsid w:val="002A6765"/>
    <w:rsid w:val="00410317"/>
    <w:rsid w:val="004850A7"/>
    <w:rsid w:val="00510536"/>
    <w:rsid w:val="00537827"/>
    <w:rsid w:val="00547906"/>
    <w:rsid w:val="00570D92"/>
    <w:rsid w:val="00580ABE"/>
    <w:rsid w:val="006753A6"/>
    <w:rsid w:val="006B5D0B"/>
    <w:rsid w:val="006E52A6"/>
    <w:rsid w:val="0070140A"/>
    <w:rsid w:val="00702487"/>
    <w:rsid w:val="007A5384"/>
    <w:rsid w:val="00824D5D"/>
    <w:rsid w:val="008512FB"/>
    <w:rsid w:val="00852A9E"/>
    <w:rsid w:val="008536E0"/>
    <w:rsid w:val="00855ECC"/>
    <w:rsid w:val="008B73E1"/>
    <w:rsid w:val="008C109D"/>
    <w:rsid w:val="008F1769"/>
    <w:rsid w:val="00915CCD"/>
    <w:rsid w:val="00916A06"/>
    <w:rsid w:val="00941D54"/>
    <w:rsid w:val="009A4980"/>
    <w:rsid w:val="009C526F"/>
    <w:rsid w:val="00A22E02"/>
    <w:rsid w:val="00A248DD"/>
    <w:rsid w:val="00B61FE4"/>
    <w:rsid w:val="00C13D5C"/>
    <w:rsid w:val="00C50329"/>
    <w:rsid w:val="00C61F72"/>
    <w:rsid w:val="00C852BB"/>
    <w:rsid w:val="00C90D78"/>
    <w:rsid w:val="00D0568A"/>
    <w:rsid w:val="00E24685"/>
    <w:rsid w:val="00EA674C"/>
    <w:rsid w:val="00EB3D81"/>
    <w:rsid w:val="00ED04AA"/>
    <w:rsid w:val="00F250F9"/>
    <w:rsid w:val="00FB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F250F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250F9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50F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250F9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C90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E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E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E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E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F250F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250F9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50F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250F9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C90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E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E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E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E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65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93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0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St-1437/2013-47</izvorni_sadrzaj>
    <derivirana_varijabla naziv="DomainObject.Oznaka_1">St-1437/2013-47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97C1D-452A-4D4E-8F20-5161FB732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183</properties:Words>
  <properties:Characters>1252</properties:Characters>
  <properties:Lines>120</properties:Lines>
  <properties:Paragraphs>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2017-10-30T12:10:00Z</dcterms:created>
  <dc:creator>ADMINIBM</dc:creator>
  <cp:lastModifiedBy>Kristina Švajger</cp:lastModifiedBy>
  <cp:lastPrinted>2017-01-29T16:03:00Z</cp:lastPrinted>
  <dcterms:modified xmlns:xsi="http://www.w3.org/2001/XMLSchema-instance" xsi:type="dcterms:W3CDTF">2017-10-30T12:16:00Z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St-1437/2013-47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