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7f90" w14:paraId="4077f90" w:rsidRDefault="0094516C" w:rsidP="0094516C" w:rsidR="0094516C" w:rsidRPr="0094516C">
      <w:pPr>
        <w:ind w:firstLine="708"/>
        <w15:collapsed w:val="false"/>
      </w:pPr>
      <w:bookmarkStart w:name="_GoBack" w:id="0"/>
      <w:bookmarkEnd w:id="0"/>
      <w:r w:rsidRPr="0094516C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516C" w:rsidP="0094516C" w:rsidR="0094516C" w:rsidRPr="0094516C">
      <w:pPr>
        <w:spacing w:lineRule="auto" w:line="240" w:after="0"/>
      </w:pPr>
      <w:r w:rsidRPr="0094516C">
        <w:rPr>
          <w:rFonts w:eastAsia="MS Mincho"/>
          <w:sz w:val="24"/>
          <w:szCs w:val="24"/>
        </w:rPr>
        <w:t>REPUBLIKA HRVATSKA</w:t>
      </w:r>
    </w:p>
    <w:p w:rsidRDefault="0094516C" w:rsidP="0094516C" w:rsidR="0094516C" w:rsidRPr="0094516C">
      <w:pPr>
        <w:spacing w:lineRule="auto" w:line="240" w:after="0"/>
      </w:pPr>
      <w:r w:rsidRPr="0094516C">
        <w:rPr>
          <w:rFonts w:eastAsia="MS Mincho"/>
          <w:sz w:val="24"/>
          <w:szCs w:val="24"/>
        </w:rPr>
        <w:t>TRGOVAČKI SUD U RIJECI</w:t>
      </w:r>
    </w:p>
    <w:p w:rsidRDefault="0094516C" w:rsidP="0094516C" w:rsidR="0094516C" w:rsidRPr="0094516C">
      <w:pPr>
        <w:spacing w:lineRule="auto" w:line="240" w:after="0"/>
      </w:pPr>
      <w:r w:rsidRPr="0094516C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C097E" w:rsidRPr="00BF6C9A">
        <w:rPr>
          <w:sz w:val="24"/>
          <w:szCs w:val="24"/>
        </w:rPr>
        <w:t>CRIJEP - TRGOVINA društvo s ograničenom odgovornošću za trgovinu građevinskim materijalom Hreljin, Meja Gaj bb ( MBS 040137750 – OIB 06419737934 )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C097E">
        <w:rPr>
          <w:color w:val="000000"/>
          <w:sz w:val="24"/>
          <w:szCs w:val="24"/>
        </w:rPr>
        <w:t>963.067,93</w:t>
      </w:r>
      <w:r w:rsidR="00DF55E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DF55E9">
        <w:rPr>
          <w:color w:val="000000"/>
          <w:sz w:val="24"/>
          <w:szCs w:val="24"/>
        </w:rPr>
        <w:t>4</w:t>
      </w:r>
      <w:r w:rsidR="00DC097E">
        <w:rPr>
          <w:color w:val="000000"/>
          <w:sz w:val="24"/>
          <w:szCs w:val="24"/>
        </w:rPr>
        <w:t>9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DF55E9">
        <w:rPr>
          <w:color w:val="000000"/>
          <w:sz w:val="24"/>
          <w:szCs w:val="24"/>
        </w:rPr>
        <w:t>4</w:t>
      </w:r>
      <w:r w:rsidR="00DC097E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79C" w:rsidP="00FF2B80" w:rsidR="0079679C">
      <w:pPr>
        <w:spacing w:lineRule="auto" w:line="240" w:after="0"/>
      </w:pPr>
      <w:r>
        <w:separator/>
      </w:r>
    </w:p>
  </w:endnote>
  <w:endnote w:id="0" w:type="continuationSeparator">
    <w:p w:rsidRDefault="0079679C" w:rsidP="00FF2B80" w:rsidR="007967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79C" w:rsidP="00FF2B80" w:rsidR="0079679C">
      <w:pPr>
        <w:spacing w:lineRule="auto" w:line="240" w:after="0"/>
      </w:pPr>
      <w:r>
        <w:separator/>
      </w:r>
    </w:p>
  </w:footnote>
  <w:footnote w:id="0" w:type="continuationSeparator">
    <w:p w:rsidRDefault="0079679C" w:rsidP="00FF2B80" w:rsidR="007967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DF55E9">
      <w:rPr>
        <w:sz w:val="24"/>
        <w:szCs w:val="24"/>
      </w:rPr>
      <w:t>4</w:t>
    </w:r>
    <w:r w:rsidR="00DC097E">
      <w:rPr>
        <w:sz w:val="24"/>
        <w:szCs w:val="24"/>
      </w:rPr>
      <w:t>9</w:t>
    </w:r>
    <w:r w:rsidRPr="00FF2B80">
      <w:rPr>
        <w:sz w:val="24"/>
        <w:szCs w:val="24"/>
      </w:rPr>
      <w:t>/15-</w:t>
    </w:r>
    <w:r w:rsidR="0094516C">
      <w:rPr>
        <w:sz w:val="24"/>
        <w:szCs w:val="24"/>
      </w:rPr>
      <w:t>7</w:t>
    </w:r>
  </w:p>
  <w:p w:rsidRDefault="0079679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1DB2"/>
    <w:rsid w:val="0006627C"/>
    <w:rsid w:val="00105DE2"/>
    <w:rsid w:val="003871A5"/>
    <w:rsid w:val="003C51C3"/>
    <w:rsid w:val="004315D2"/>
    <w:rsid w:val="00474213"/>
    <w:rsid w:val="004F6C16"/>
    <w:rsid w:val="0059487C"/>
    <w:rsid w:val="005A62BF"/>
    <w:rsid w:val="005D6AF7"/>
    <w:rsid w:val="0060247D"/>
    <w:rsid w:val="006276B7"/>
    <w:rsid w:val="00663750"/>
    <w:rsid w:val="00700374"/>
    <w:rsid w:val="00717CA1"/>
    <w:rsid w:val="00770C3D"/>
    <w:rsid w:val="00776F0C"/>
    <w:rsid w:val="0079679C"/>
    <w:rsid w:val="007F5519"/>
    <w:rsid w:val="00834388"/>
    <w:rsid w:val="00942A0F"/>
    <w:rsid w:val="0094516C"/>
    <w:rsid w:val="00955FF4"/>
    <w:rsid w:val="0096101A"/>
    <w:rsid w:val="009E0C13"/>
    <w:rsid w:val="00AB29D0"/>
    <w:rsid w:val="00B1443B"/>
    <w:rsid w:val="00B15768"/>
    <w:rsid w:val="00B331C7"/>
    <w:rsid w:val="00B5648F"/>
    <w:rsid w:val="00BA3EB5"/>
    <w:rsid w:val="00BC3B19"/>
    <w:rsid w:val="00BD0DE3"/>
    <w:rsid w:val="00C1088F"/>
    <w:rsid w:val="00CB4A81"/>
    <w:rsid w:val="00D270B7"/>
    <w:rsid w:val="00D51EAF"/>
    <w:rsid w:val="00DC097E"/>
    <w:rsid w:val="00DC5F35"/>
    <w:rsid w:val="00DF1BD1"/>
    <w:rsid w:val="00DF55E9"/>
    <w:rsid w:val="00E33B14"/>
    <w:rsid w:val="00E518D1"/>
    <w:rsid w:val="00EC3342"/>
    <w:rsid w:val="00F27BFB"/>
    <w:rsid w:val="00F627ED"/>
    <w:rsid w:val="00F6747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16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16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C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7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16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16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C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7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CRIJEP - TRGOVINA d.o.o.  Hreljin</izvorni_sadrzaj>
    <derivirana_varijabla naziv="DomainObject.Predmet.ProtustrankaFormated_1">  CRIJEP - TRGOVINA d.o.o.  Hreljin</derivirana_varijabla>
  </DomainObject.Predmet.ProtustrankaFormated>
  <DomainObject.Predmet.ProtustrankaFormatedOIB>
    <izvorni_sadrzaj>  CRIJEP - TRGOVINA d.o.o.  Hreljin, OIB 06419737934</izvorni_sadrzaj>
    <derivirana_varijabla naziv="DomainObject.Predmet.ProtustrankaFormatedOIB_1">  CRIJEP - TRGOVINA d.o.o.  Hreljin, OIB 06419737934</derivirana_varijabla>
  </DomainObject.Predmet.ProtustrankaFormatedOIB>
  <DomainObject.Predmet.ProtustrankaFormatedWithAdress>
    <izvorni_sadrzaj> CRIJEP - TRGOVINA d.o.o.  Hreljin, Meja gaj bb, 51226 Hreljin</izvorni_sadrzaj>
    <derivirana_varijabla naziv="DomainObject.Predmet.ProtustrankaFormatedWithAdress_1"> CRIJEP - TRGOVINA d.o.o.  Hreljin, Meja gaj bb, 51226 Hreljin</derivirana_varijabla>
  </DomainObject.Predmet.ProtustrankaFormatedWithAdress>
  <DomainObject.Predmet.ProtustrankaFormatedWithAdressOIB>
    <izvorni_sadrzaj> CRIJEP - TRGOVINA d.o.o.  Hreljin, OIB 06419737934, Meja gaj bb, 51226 Hreljin</izvorni_sadrzaj>
    <derivirana_varijabla naziv="DomainObject.Predmet.ProtustrankaFormatedWithAdressOIB_1"> CRIJEP - TRGOVINA d.o.o.  Hreljin, OIB 06419737934, Meja gaj bb, 51226 Hreljin</derivirana_varijabla>
  </DomainObject.Predmet.ProtustrankaFormatedWithAdressOIB>
  <DomainObject.Predmet.ProtustrankaWithAdress>
    <izvorni_sadrzaj>CRIJEP - TRGOVINA d.o.o.  Hreljin Meja gaj bb, 51226 Hreljin</izvorni_sadrzaj>
    <derivirana_varijabla naziv="DomainObject.Predmet.ProtustrankaWithAdress_1">CRIJEP - TRGOVINA d.o.o.  Hreljin Meja gaj bb, 51226 Hreljin</derivirana_varijabla>
  </DomainObject.Predmet.ProtustrankaWithAdress>
  <DomainObject.Predmet.ProtustrankaWithAdressOIB>
    <izvorni_sadrzaj>CRIJEP - TRGOVINA d.o.o.  Hreljin, OIB 06419737934, Meja gaj bb, 51226 Hreljin</izvorni_sadrzaj>
    <derivirana_varijabla naziv="DomainObject.Predmet.ProtustrankaWithAdressOIB_1">CRIJEP - TRGOVINA d.o.o.  Hreljin, OIB 06419737934, Meja gaj bb, 51226 Hreljin</derivirana_varijabla>
  </DomainObject.Predmet.ProtustrankaWithAdressOIB>
  <DomainObject.Predmet.ProtustrankaNazivFormated>
    <izvorni_sadrzaj>CRIJEP - TRGOVINA d.o.o.  Hreljin</izvorni_sadrzaj>
    <derivirana_varijabla naziv="DomainObject.Predmet.ProtustrankaNazivFormated_1">CRIJEP - TRGOVINA d.o.o.  Hreljin</derivirana_varijabla>
  </DomainObject.Predmet.ProtustrankaNazivFormated>
  <DomainObject.Predmet.ProtustrankaNazivFormatedOIB>
    <izvorni_sadrzaj>CRIJEP - TRGOVINA d.o.o.  Hreljin, OIB 06419737934</izvorni_sadrzaj>
    <derivirana_varijabla naziv="DomainObject.Predmet.ProtustrankaNazivFormatedOIB_1">CRIJEP - TRGOVINA d.o.o.  Hreljin, OIB 06419737934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CRIJEP - TRGOVINA d.o.o.  Hreljin</item>
    </izvorni_sadrzaj>
    <derivirana_varijabla naziv="DomainObject.Predmet.ProtuStrankaListFormated_1">
      <item>CRIJEP - TRGOVINA d.o.o.  Hreljin</item>
    </derivirana_varijabla>
  </DomainObject.Predmet.ProtuStrankaListFormated>
  <DomainObject.Predmet.ProtuStrankaListFormatedOIB>
    <izvorni_sadrzaj>
      <item>CRIJEP - TRGOVINA d.o.o.  Hreljin, OIB 06419737934</item>
    </izvorni_sadrzaj>
    <derivirana_varijabla naziv="DomainObject.Predmet.ProtuStrankaListFormatedOIB_1">
      <item>CRIJEP - TRGOVINA d.o.o.  Hreljin, OIB 06419737934</item>
    </derivirana_varijabla>
  </DomainObject.Predmet.ProtuStrankaListFormatedOIB>
  <DomainObject.Predmet.ProtuStrankaListFormatedWithAdress>
    <izvorni_sadrzaj>
      <item>CRIJEP - TRGOVINA d.o.o.  Hreljin, Meja gaj bb, 51226 Hreljin</item>
    </izvorni_sadrzaj>
    <derivirana_varijabla naziv="DomainObject.Predmet.ProtuStrankaListFormatedWithAdress_1">
      <item>CRIJEP - TRGOVINA d.o.o.  Hreljin, Meja gaj bb, 51226 Hreljin</item>
    </derivirana_varijabla>
  </DomainObject.Predmet.ProtuStrankaListFormatedWithAdress>
  <DomainObject.Predmet.ProtuStrankaListFormatedWithAdressOIB>
    <izvorni_sadrzaj>
      <item>CRIJEP - TRGOVINA d.o.o.  Hreljin, OIB 06419737934, Meja gaj bb, 51226 Hreljin</item>
    </izvorni_sadrzaj>
    <derivirana_varijabla naziv="DomainObject.Predmet.ProtuStrankaListFormatedWithAdressOIB_1">
      <item>CRIJEP - TRGOVINA d.o.o.  Hreljin, OIB 06419737934, Meja gaj bb, 51226 Hreljin</item>
    </derivirana_varijabla>
  </DomainObject.Predmet.ProtuStrankaListFormatedWithAdressOIB>
  <DomainObject.Predmet.ProtuStrankaListNazivFormated>
    <izvorni_sadrzaj>
      <item>CRIJEP - TRGOVINA d.o.o.  Hreljin</item>
    </izvorni_sadrzaj>
    <derivirana_varijabla naziv="DomainObject.Predmet.ProtuStrankaListNazivFormated_1">
      <item>CRIJEP - TRGOVINA d.o.o.  Hreljin</item>
    </derivirana_varijabla>
  </DomainObject.Predmet.ProtuStrankaListNazivFormated>
  <DomainObject.Predmet.ProtuStrankaListNazivFormatedOIB>
    <izvorni_sadrzaj>
      <item>CRIJEP - TRGOVINA d.o.o.  Hreljin, OIB 06419737934</item>
    </izvorni_sadrzaj>
    <derivirana_varijabla naziv="DomainObject.Predmet.ProtuStrankaListNazivFormatedOIB_1">
      <item>CRIJEP - TRGOVINA d.o.o.  Hreljin, OIB 06419737934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CRIJEP - TRGOVINA d.o.o.  Hreljin</izvorni_sadrzaj>
    <derivirana_varijabla naziv="DomainObject.Predmet.ProtustrankaIDrugi_1">CRIJEP - TRGOVINA d.o.o.  Hreljin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CRIJEP - TRGOVINA d.o.o.  Hreljin, OIB 06419737934, Meja gaj bb, 51226 Hreljin</izvorni_sadrzaj>
    <derivirana_varijabla naziv="DomainObject.Predmet.ProtustrankaIDrugiAdressOIB_1">CRIJEP - TRGOVINA d.o.o.  Hreljin, OIB 06419737934, Meja gaj bb,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CRIJEP - TRGOVINA d.o.o.  Hreljin</item>
    </izvorni_sadrzaj>
    <derivirana_varijabla naziv="DomainObject.Predmet.SudioniciListNaziv_1">
      <item>FINA  Rijeka</item>
      <item>CRIJEP - TRGOVINA d.o.o.  Hreljin</item>
    </derivirana_varijabla>
  </DomainObject.Predmet.SudioniciListNaziv>
  <DomainObject.Predmet.SudioniciListAdressOIB>
    <izvorni_sadrzaj>
      <item>FINA  Rijeka, OIB 85821130368, Frana Kurelca 8,51000 Rijeka</item>
      <item>CRIJEP - TRGOVINA d.o.o.  Hreljin, OIB 06419737934, Meja gaj bb,51226 Hreljin</item>
    </izvorni_sadrzaj>
    <derivirana_varijabla naziv="DomainObject.Predmet.SudioniciListAdressOIB_1">
      <item>FINA  Rijeka, OIB 85821130368, Frana Kurelca 8,51000 Rijeka</item>
      <item>CRIJEP - TRGOVINA d.o.o.  Hreljin, OIB 06419737934, Meja gaj bb,51226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06419737934</item>
    </izvorni_sadrzaj>
    <derivirana_varijabla naziv="DomainObject.Predmet.SudioniciListNazivOIB_1">
      <item>, OIB 85821130368</item>
      <item>, OIB 06419737934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2015-12-01T10:58:00Z</dcterms:created>
  <dc:creator>Vera Jelenović</dc:creator>
  <cp:lastModifiedBy>Tanja Fidel</cp:lastModifiedBy>
  <cp:lastPrinted>2015-12-01T10:59:00Z</cp:lastPrinted>
  <dcterms:modified xmlns:xsi="http://www.w3.org/2001/XMLSchema-instance" xsi:type="dcterms:W3CDTF">2015-12-01T10:59:00Z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