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cd90" w14:paraId="6d9cd9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0F797D">
        <w:t>51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7125A4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871CD3" w:rsidRPr="00871CD3">
        <w:t>BENCETIĆ d.o.o.</w:t>
      </w:r>
      <w:r w:rsidR="00BA142B">
        <w:t xml:space="preserve">, </w:t>
      </w:r>
      <w:r w:rsidR="00871CD3" w:rsidRPr="00871CD3">
        <w:t>Donja Zdenčina</w:t>
      </w:r>
      <w:r w:rsidR="00BA142B">
        <w:t xml:space="preserve">, </w:t>
      </w:r>
      <w:r w:rsidR="00871CD3" w:rsidRPr="00871CD3">
        <w:t>Ribarova 5</w:t>
      </w:r>
      <w:r w:rsidR="00BA142B">
        <w:t xml:space="preserve">, MBS: </w:t>
      </w:r>
      <w:r w:rsidR="00871CD3" w:rsidRPr="00871CD3">
        <w:t>080306499</w:t>
      </w:r>
      <w:r w:rsidR="00BA142B">
        <w:t xml:space="preserve">, OIB: </w:t>
      </w:r>
      <w:r w:rsidR="00871CD3" w:rsidRPr="00871CD3">
        <w:t>14743977020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125A4">
        <w:t>9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71CD3" w:rsidRPr="00871CD3">
        <w:t>BENCETIĆ d.o.o.</w:t>
      </w:r>
      <w:r w:rsidR="00871CD3">
        <w:t xml:space="preserve">, </w:t>
      </w:r>
      <w:r w:rsidR="00871CD3" w:rsidRPr="00871CD3">
        <w:t>Donja Zdenčina</w:t>
      </w:r>
      <w:r w:rsidR="00871CD3">
        <w:t xml:space="preserve">, </w:t>
      </w:r>
      <w:r w:rsidR="00871CD3" w:rsidRPr="00871CD3">
        <w:t>Ribarova 5</w:t>
      </w:r>
      <w:r w:rsidR="00871CD3">
        <w:t xml:space="preserve">, MBS: </w:t>
      </w:r>
      <w:r w:rsidR="00871CD3" w:rsidRPr="00871CD3">
        <w:t>080306499</w:t>
      </w:r>
      <w:r w:rsidR="00871CD3">
        <w:t xml:space="preserve">, OIB: </w:t>
      </w:r>
      <w:r w:rsidR="00871CD3" w:rsidRPr="00871CD3">
        <w:t>14743977020</w:t>
      </w:r>
      <w:r w:rsidR="00D43EFC">
        <w:t xml:space="preserve">, </w:t>
      </w:r>
      <w:r>
        <w:t xml:space="preserve">iznosi </w:t>
      </w:r>
      <w:r w:rsidR="00871CD3">
        <w:t>20.072,13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F23853" w:rsidRPr="00F23853">
        <w:t xml:space="preserve">Dalibor </w:t>
      </w:r>
      <w:proofErr w:type="spellStart"/>
      <w:r w:rsidR="00F23853" w:rsidRPr="00F23853">
        <w:t>Bencetić</w:t>
      </w:r>
      <w:proofErr w:type="spellEnd"/>
      <w:r w:rsidR="00F23853" w:rsidRPr="00F23853">
        <w:t>, OIB: 44767069954</w:t>
      </w:r>
      <w:r w:rsidR="00E43AC0">
        <w:t xml:space="preserve">, </w:t>
      </w:r>
      <w:r w:rsidR="00F23853" w:rsidRPr="00F23853">
        <w:t>Donja Zdenčina, Ribarova 5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0F797D">
        <w:t>51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4B7CC1">
        <w:t>9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8C762D">
        <w:t>6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A14" w:rsidR="001B4A14">
      <w:r>
        <w:separator/>
      </w:r>
    </w:p>
  </w:endnote>
  <w:endnote w:id="0" w:type="continuationSeparator">
    <w:p w:rsidRDefault="001B4A14" w:rsidR="001B4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A14" w:rsidR="001B4A14">
      <w:r>
        <w:separator/>
      </w:r>
    </w:p>
  </w:footnote>
  <w:footnote w:id="0" w:type="continuationSeparator">
    <w:p w:rsidRDefault="001B4A14" w:rsidR="001B4A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0871"/>
    <w:rsid w:val="00035864"/>
    <w:rsid w:val="00036441"/>
    <w:rsid w:val="00043D8F"/>
    <w:rsid w:val="000477CD"/>
    <w:rsid w:val="00047A8F"/>
    <w:rsid w:val="00050374"/>
    <w:rsid w:val="00050860"/>
    <w:rsid w:val="000535EA"/>
    <w:rsid w:val="00070873"/>
    <w:rsid w:val="00077C9D"/>
    <w:rsid w:val="00081729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0F797D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4A14"/>
    <w:rsid w:val="001B5F20"/>
    <w:rsid w:val="001B6FD7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94EE7"/>
    <w:rsid w:val="003A299A"/>
    <w:rsid w:val="003A56C0"/>
    <w:rsid w:val="003A610E"/>
    <w:rsid w:val="003B1945"/>
    <w:rsid w:val="003B398C"/>
    <w:rsid w:val="003B7CC9"/>
    <w:rsid w:val="003C01DF"/>
    <w:rsid w:val="003C09F9"/>
    <w:rsid w:val="003C56BF"/>
    <w:rsid w:val="003D02B1"/>
    <w:rsid w:val="003D3CA4"/>
    <w:rsid w:val="003D7D26"/>
    <w:rsid w:val="003E0F72"/>
    <w:rsid w:val="003E3ECE"/>
    <w:rsid w:val="003E4DD9"/>
    <w:rsid w:val="003E6EC8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2A8"/>
    <w:rsid w:val="004A5887"/>
    <w:rsid w:val="004A5B1B"/>
    <w:rsid w:val="004A6F2C"/>
    <w:rsid w:val="004A7C69"/>
    <w:rsid w:val="004B490A"/>
    <w:rsid w:val="004B7CC1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5A85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714E6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25A4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358"/>
    <w:rsid w:val="007A4540"/>
    <w:rsid w:val="007A5699"/>
    <w:rsid w:val="007A7FD1"/>
    <w:rsid w:val="007C1A8B"/>
    <w:rsid w:val="007C1A99"/>
    <w:rsid w:val="007C2FE6"/>
    <w:rsid w:val="007E0EEA"/>
    <w:rsid w:val="007E2149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1CD3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62D"/>
    <w:rsid w:val="008C7EC0"/>
    <w:rsid w:val="008F6477"/>
    <w:rsid w:val="00901EF5"/>
    <w:rsid w:val="00904A77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31BD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674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3AA4"/>
    <w:rsid w:val="00B86000"/>
    <w:rsid w:val="00B95B20"/>
    <w:rsid w:val="00B96065"/>
    <w:rsid w:val="00BA142B"/>
    <w:rsid w:val="00BA2216"/>
    <w:rsid w:val="00BC17B0"/>
    <w:rsid w:val="00BE33FF"/>
    <w:rsid w:val="00BE3734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54914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572F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23853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B6F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6F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F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F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F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B6F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6F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F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F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F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St-951/2017</izvorni_sadrzaj>
    <derivirana_varijabla naziv="DomainObject.Predmet.OznakaBroj_1">St-951/2017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BENCETIĆ d.o.o.</izvorni_sadrzaj>
    <derivirana_varijabla naziv="DomainObject.Predmet.ProtustrankaFormated_1">  BENCETIĆ d.o.o.</derivirana_varijabla>
  </DomainObject.Predmet.ProtustrankaFormated>
  <DomainObject.Predmet.ProtustrankaFormatedOIB>
    <izvorni_sadrzaj>  BENCETIĆ d.o.o., OIB 14743977020</izvorni_sadrzaj>
    <derivirana_varijabla naziv="DomainObject.Predmet.ProtustrankaFormatedOIB_1">  BENCETIĆ d.o.o., OIB 14743977020</derivirana_varijabla>
  </DomainObject.Predmet.ProtustrankaFormatedOIB>
  <DomainObject.Predmet.ProtustrankaFormatedWithAdress>
    <izvorni_sadrzaj> BENCETIĆ d.o.o., Ribarova 5, 10450 Donja Zdenčina</izvorni_sadrzaj>
    <derivirana_varijabla naziv="DomainObject.Predmet.ProtustrankaFormatedWithAdress_1"> BENCETIĆ d.o.o., Ribarova 5, 10450 Donja Zdenčina</derivirana_varijabla>
  </DomainObject.Predmet.ProtustrankaFormatedWithAdress>
  <DomainObject.Predmet.ProtustrankaFormatedWithAdressOIB>
    <izvorni_sadrzaj> BENCETIĆ d.o.o., OIB 14743977020, Ribarova 5, 10450 Donja Zdenčina</izvorni_sadrzaj>
    <derivirana_varijabla naziv="DomainObject.Predmet.ProtustrankaFormatedWithAdressOIB_1"> BENCETIĆ d.o.o., OIB 14743977020, Ribarova 5, 10450 Donja Zdenčina</derivirana_varijabla>
  </DomainObject.Predmet.ProtustrankaFormatedWithAdressOIB>
  <DomainObject.Predmet.ProtustrankaWithAdress>
    <izvorni_sadrzaj>BENCETIĆ d.o.o. Ribarova 5, 10450 Donja Zdenčina</izvorni_sadrzaj>
    <derivirana_varijabla naziv="DomainObject.Predmet.ProtustrankaWithAdress_1">BENCETIĆ d.o.o. Ribarova 5, 10450 Donja Zdenčina</derivirana_varijabla>
  </DomainObject.Predmet.ProtustrankaWithAdress>
  <DomainObject.Predmet.ProtustrankaWithAdressOIB>
    <izvorni_sadrzaj>BENCETIĆ d.o.o., OIB 14743977020, Ribarova 5, 10450 Donja Zdenčina</izvorni_sadrzaj>
    <derivirana_varijabla naziv="DomainObject.Predmet.ProtustrankaWithAdressOIB_1">BENCETIĆ d.o.o., OIB 14743977020, Ribarova 5, 10450 Donja Zdenčina</derivirana_varijabla>
  </DomainObject.Predmet.ProtustrankaWithAdressOIB>
  <DomainObject.Predmet.ProtustrankaNazivFormated>
    <izvorni_sadrzaj>BENCETIĆ d.o.o.</izvorni_sadrzaj>
    <derivirana_varijabla naziv="DomainObject.Predmet.ProtustrankaNazivFormated_1">BENCETIĆ d.o.o.</derivirana_varijabla>
  </DomainObject.Predmet.ProtustrankaNazivFormated>
  <DomainObject.Predmet.ProtustrankaNazivFormatedOIB>
    <izvorni_sadrzaj>BENCETIĆ d.o.o., OIB 14743977020</izvorni_sadrzaj>
    <derivirana_varijabla naziv="DomainObject.Predmet.ProtustrankaNazivFormatedOIB_1">BENCETIĆ d.o.o., OIB 14743977020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BENCETIĆ d.o.o.</item>
    </izvorni_sadrzaj>
    <derivirana_varijabla naziv="DomainObject.Predmet.ProtuStrankaListFormated_1">
      <item>BENCETIĆ d.o.o.</item>
    </derivirana_varijabla>
  </DomainObject.Predmet.ProtuStrankaListFormated>
  <DomainObject.Predmet.ProtuStrankaListFormatedOIB>
    <izvorni_sadrzaj>
      <item>BENCETIĆ d.o.o., OIB 14743977020</item>
    </izvorni_sadrzaj>
    <derivirana_varijabla naziv="DomainObject.Predmet.ProtuStrankaListFormatedOIB_1">
      <item>BENCETIĆ d.o.o., OIB 14743977020</item>
    </derivirana_varijabla>
  </DomainObject.Predmet.ProtuStrankaListFormatedOIB>
  <DomainObject.Predmet.ProtuStrankaListFormatedWithAdress>
    <izvorni_sadrzaj>
      <item>BENCETIĆ d.o.o., Ribarova 5, 10450 Donja Zdenčina</item>
    </izvorni_sadrzaj>
    <derivirana_varijabla naziv="DomainObject.Predmet.ProtuStrankaListFormatedWithAdress_1">
      <item>BENCETIĆ d.o.o., Ribarova 5, 10450 Donja Zdenčina</item>
    </derivirana_varijabla>
  </DomainObject.Predmet.ProtuStrankaListFormatedWithAdress>
  <DomainObject.Predmet.ProtuStrankaListFormatedWithAdressOIB>
    <izvorni_sadrzaj>
      <item>BENCETIĆ d.o.o., OIB 14743977020, Ribarova 5, 10450 Donja Zdenčina</item>
    </izvorni_sadrzaj>
    <derivirana_varijabla naziv="DomainObject.Predmet.ProtuStrankaListFormatedWithAdressOIB_1">
      <item>BENCETIĆ d.o.o., OIB 14743977020, Ribarova 5, 10450 Donja Zdenčina</item>
    </derivirana_varijabla>
  </DomainObject.Predmet.ProtuStrankaListFormatedWithAdressOIB>
  <DomainObject.Predmet.ProtuStrankaListNazivFormated>
    <izvorni_sadrzaj>
      <item>BENCETIĆ d.o.o.</item>
    </izvorni_sadrzaj>
    <derivirana_varijabla naziv="DomainObject.Predmet.ProtuStrankaListNazivFormated_1">
      <item>BENCETIĆ d.o.o.</item>
    </derivirana_varijabla>
  </DomainObject.Predmet.ProtuStrankaListNazivFormated>
  <DomainObject.Predmet.ProtuStrankaListNazivFormatedOIB>
    <izvorni_sadrzaj>
      <item>BENCETIĆ d.o.o., OIB 14743977020</item>
    </izvorni_sadrzaj>
    <derivirana_varijabla naziv="DomainObject.Predmet.ProtuStrankaListNazivFormatedOIB_1">
      <item>BENCETIĆ d.o.o., OIB 14743977020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BENCETIĆ d.o.o.</izvorni_sadrzaj>
    <derivirana_varijabla naziv="DomainObject.Predmet.ProtustrankaIDrugi_1">BENCETIĆ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BENCETIĆ d.o.o., OIB 14743977020, Ribarova 5, 10450 Donja Zdenčina</izvorni_sadrzaj>
    <derivirana_varijabla naziv="DomainObject.Predmet.ProtustrankaIDrugiAdressOIB_1">BENCETIĆ d.o.o., OIB 14743977020, Ribarova 5, 10450 Donja Zdenčina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BENCETIĆ d.o.o.</item>
      <item>FINA Regionalni centar Zagreb</item>
    </izvorni_sadrzaj>
    <derivirana_varijabla naziv="DomainObject.Predmet.SudioniciListNaziv_1">
      <item>BENCETIĆ d.o.o.</item>
      <item>FINA Regionalni centar Zagreb</item>
    </derivirana_varijabla>
  </DomainObject.Predmet.SudioniciListNaziv>
  <DomainObject.Predmet.SudioniciListAdressOIB>
    <izvorni_sadrzaj>
      <item>BENCETIĆ d.o.o., OIB 14743977020, Ribarova 5,10450 Donja Zdenčina</item>
      <item>FINA Regionalni centar Zagreb, OIB 85821130368, Trg svibanjskih žrtava 1995.1,10000 Zagreb</item>
    </izvorni_sadrzaj>
    <derivirana_varijabla naziv="DomainObject.Predmet.SudioniciListAdressOIB_1">
      <item>BENCETIĆ d.o.o., OIB 14743977020, Ribarova 5,10450 Donja Zdenčina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14743977020</item>
      <item>, OIB 85821130368</item>
    </izvorni_sadrzaj>
    <derivirana_varijabla naziv="DomainObject.Predmet.SudioniciListNazivOIB_1">
      <item>, OIB 14743977020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BA94D-7A90-47B9-9EDF-F6515E06A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1954</properties:Characters>
  <properties:Lines>48</properties:Lines>
  <properties:Paragraphs>16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2017-08-09T07:57:00Z</dcterms:modified>
  <cp:revision>279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