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1e73" w14:paraId="23a1e73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A1703C" w:rsidRPr="00A1703C">
        <w:t>UDRUGA PČELARA "DALMATINKA", Zadar, Ulica Grgura Budislavića 99, OIB: 85688972037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A1703C">
        <w:t>18</w:t>
      </w:r>
      <w:r>
        <w:t>.</w:t>
      </w:r>
      <w:r w:rsidR="00B51EA5">
        <w:t xml:space="preserve"> </w:t>
      </w:r>
      <w:r w:rsidR="00A340EB">
        <w:t>kolovoza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A340EB">
        <w:t>4</w:t>
      </w:r>
      <w:r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A1703C" w:rsidRPr="00A1703C">
        <w:t>UDRUGA PČELARA "DALMATINKA", Zadar, Ulica Grgura Budislavića 99, OIB: 85688972037</w:t>
      </w:r>
      <w:r w:rsidR="00990573">
        <w:t xml:space="preserve">, </w:t>
      </w:r>
      <w:r>
        <w:t xml:space="preserve">na temelju neizvršenih osnova za plaćanje iznosi </w:t>
      </w:r>
      <w:r w:rsidR="00A1703C">
        <w:t>22</w:t>
      </w:r>
      <w:r w:rsidR="00990573">
        <w:t>.</w:t>
      </w:r>
      <w:r w:rsidR="00A1703C">
        <w:t>289</w:t>
      </w:r>
      <w:r w:rsidR="008F2806">
        <w:t>,</w:t>
      </w:r>
      <w:r w:rsidR="00A1703C">
        <w:t>55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A1703C">
        <w:t>Zlatko Elveđi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A340EB">
        <w:t>4</w:t>
      </w:r>
      <w:r w:rsidR="00814E35">
        <w:t xml:space="preserve">. </w:t>
      </w:r>
      <w:r w:rsidR="00A340EB">
        <w:t>rujna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3A700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A1703C">
      <w:t>367</w:t>
    </w:r>
    <w:r w:rsidR="00CA4FE1">
      <w:t>/17-5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A1703C">
      <w:t>367</w:t>
    </w:r>
    <w:r w:rsidR="0076513B">
      <w:t>/1</w:t>
    </w:r>
    <w:r w:rsidR="00FF274E">
      <w:t>7</w:t>
    </w:r>
    <w:r w:rsidR="0076513B">
      <w:t>-</w:t>
    </w:r>
    <w:r w:rsidR="00CA4FE1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87712"/>
    <w:rsid w:val="000E678F"/>
    <w:rsid w:val="001028FB"/>
    <w:rsid w:val="001660B0"/>
    <w:rsid w:val="00176D97"/>
    <w:rsid w:val="0019042D"/>
    <w:rsid w:val="00284EA7"/>
    <w:rsid w:val="002D6E29"/>
    <w:rsid w:val="002F1F17"/>
    <w:rsid w:val="002F6CBF"/>
    <w:rsid w:val="00325DFC"/>
    <w:rsid w:val="00381463"/>
    <w:rsid w:val="00395D66"/>
    <w:rsid w:val="003A7005"/>
    <w:rsid w:val="003D6394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C10E5"/>
    <w:rsid w:val="004F3050"/>
    <w:rsid w:val="00500E9C"/>
    <w:rsid w:val="00507036"/>
    <w:rsid w:val="00511821"/>
    <w:rsid w:val="00524059"/>
    <w:rsid w:val="00551BCA"/>
    <w:rsid w:val="00567E17"/>
    <w:rsid w:val="00572756"/>
    <w:rsid w:val="0057331D"/>
    <w:rsid w:val="005A7DE6"/>
    <w:rsid w:val="005B53B3"/>
    <w:rsid w:val="005B53ED"/>
    <w:rsid w:val="005C3F99"/>
    <w:rsid w:val="005D12C1"/>
    <w:rsid w:val="005D6212"/>
    <w:rsid w:val="005F67DA"/>
    <w:rsid w:val="00611283"/>
    <w:rsid w:val="0063348D"/>
    <w:rsid w:val="006444A6"/>
    <w:rsid w:val="00672C9C"/>
    <w:rsid w:val="006A66B9"/>
    <w:rsid w:val="006E6B12"/>
    <w:rsid w:val="006F6C7A"/>
    <w:rsid w:val="00707A78"/>
    <w:rsid w:val="0071080F"/>
    <w:rsid w:val="00734C78"/>
    <w:rsid w:val="0076513B"/>
    <w:rsid w:val="00792826"/>
    <w:rsid w:val="007B18A1"/>
    <w:rsid w:val="007C3674"/>
    <w:rsid w:val="007C60A5"/>
    <w:rsid w:val="007E0395"/>
    <w:rsid w:val="00804643"/>
    <w:rsid w:val="00814E35"/>
    <w:rsid w:val="00820B19"/>
    <w:rsid w:val="0082637D"/>
    <w:rsid w:val="008337B7"/>
    <w:rsid w:val="008B2836"/>
    <w:rsid w:val="008B6ED8"/>
    <w:rsid w:val="008F2806"/>
    <w:rsid w:val="00926A1D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1703C"/>
    <w:rsid w:val="00A3251C"/>
    <w:rsid w:val="00A32F79"/>
    <w:rsid w:val="00A340EB"/>
    <w:rsid w:val="00A424B2"/>
    <w:rsid w:val="00A64D31"/>
    <w:rsid w:val="00AA204A"/>
    <w:rsid w:val="00AE5C93"/>
    <w:rsid w:val="00B27462"/>
    <w:rsid w:val="00B51EA5"/>
    <w:rsid w:val="00B6399C"/>
    <w:rsid w:val="00B94422"/>
    <w:rsid w:val="00BA4D2C"/>
    <w:rsid w:val="00BD7E97"/>
    <w:rsid w:val="00C601BA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DE720D"/>
    <w:rsid w:val="00E04441"/>
    <w:rsid w:val="00E0648B"/>
    <w:rsid w:val="00E321A6"/>
    <w:rsid w:val="00E626FA"/>
    <w:rsid w:val="00E6461B"/>
    <w:rsid w:val="00E73553"/>
    <w:rsid w:val="00EA0574"/>
    <w:rsid w:val="00EE14DB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70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0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0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0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0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70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0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0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0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0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St-367/2017</izvorni_sadrzaj>
    <derivirana_varijabla naziv="DomainObject.Predmet.OznakaBroj_1">St-367/2017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PČELARA "DALMATINKA"</izvorni_sadrzaj>
    <derivirana_varijabla naziv="DomainObject.Predmet.ProtustrankaFormated_1">  UDRUGA PČELARA "DALMATINKA"</derivirana_varijabla>
  </DomainObject.Predmet.ProtustrankaFormated>
  <DomainObject.Predmet.ProtustrankaFormatedOIB>
    <izvorni_sadrzaj>  UDRUGA PČELARA "DALMATINKA", OIB 85688972037</izvorni_sadrzaj>
    <derivirana_varijabla naziv="DomainObject.Predmet.ProtustrankaFormatedOIB_1">  UDRUGA PČELARA "DALMATINKA", OIB 85688972037</derivirana_varijabla>
  </DomainObject.Predmet.ProtustrankaFormatedOIB>
  <DomainObject.Predmet.ProtustrankaFormatedWithAdress>
    <izvorni_sadrzaj> UDRUGA PČELARA "DALMATINKA", Ulica Grgura Budislavića 99, 23000 Zadar</izvorni_sadrzaj>
    <derivirana_varijabla naziv="DomainObject.Predmet.ProtustrankaFormatedWithAdress_1"> UDRUGA PČELARA "DALMATINKA", Ulica Grgura Budislavića 99, 23000 Zadar</derivirana_varijabla>
  </DomainObject.Predmet.ProtustrankaFormatedWithAdress>
  <DomainObject.Predmet.ProtustrankaFormatedWithAdressOIB>
    <izvorni_sadrzaj> UDRUGA PČELARA "DALMATINKA", OIB 85688972037, Ulica Grgura Budislavića 99, 23000 Zadar</izvorni_sadrzaj>
    <derivirana_varijabla naziv="DomainObject.Predmet.ProtustrankaFormatedWithAdressOIB_1"> UDRUGA PČELARA "DALMATINKA", OIB 85688972037, Ulica Grgura Budislavića 99, 23000 Zadar</derivirana_varijabla>
  </DomainObject.Predmet.ProtustrankaFormatedWithAdressOIB>
  <DomainObject.Predmet.ProtustrankaWithAdress>
    <izvorni_sadrzaj>UDRUGA PČELARA "DALMATINKA" Ulica Grgura Budislavića 99, 23000 Zadar</izvorni_sadrzaj>
    <derivirana_varijabla naziv="DomainObject.Predmet.ProtustrankaWithAdress_1">UDRUGA PČELARA "DALMATINKA" Ulica Grgura Budislavića 99, 23000 Zadar</derivirana_varijabla>
  </DomainObject.Predmet.ProtustrankaWithAdress>
  <DomainObject.Predmet.ProtustrankaWithAdressOIB>
    <izvorni_sadrzaj>UDRUGA PČELARA "DALMATINKA", OIB 85688972037, Ulica Grgura Budislavića 99, 23000 Zadar</izvorni_sadrzaj>
    <derivirana_varijabla naziv="DomainObject.Predmet.ProtustrankaWithAdressOIB_1">UDRUGA PČELARA "DALMATINKA", OIB 85688972037, Ulica Grgura Budislavića 99, 23000 Zadar</derivirana_varijabla>
  </DomainObject.Predmet.ProtustrankaWithAdressOIB>
  <DomainObject.Predmet.ProtustrankaNazivFormated>
    <izvorni_sadrzaj>UDRUGA PČELARA "DALMATINKA"</izvorni_sadrzaj>
    <derivirana_varijabla naziv="DomainObject.Predmet.ProtustrankaNazivFormated_1">UDRUGA PČELARA "DALMATINKA"</derivirana_varijabla>
  </DomainObject.Predmet.ProtustrankaNazivFormated>
  <DomainObject.Predmet.ProtustrankaNazivFormatedOIB>
    <izvorni_sadrzaj>UDRUGA PČELARA "DALMATINKA", OIB 85688972037</izvorni_sadrzaj>
    <derivirana_varijabla naziv="DomainObject.Predmet.ProtustrankaNazivFormatedOIB_1">UDRUGA PČELARA "DALMATINKA", OIB 85688972037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22289.55</izvorni_sadrzaj>
    <derivirana_varijabla naziv="DomainObject.Predmet.TrenutnaVrijednost_1">22289.55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UDRUGA PČELARA "DALMATINKA"</item>
    </izvorni_sadrzaj>
    <derivirana_varijabla naziv="DomainObject.Predmet.ProtuStrankaListFormated_1">
      <item>UDRUGA PČELARA "DALMATINKA"</item>
    </derivirana_varijabla>
  </DomainObject.Predmet.ProtuStrankaListFormated>
  <DomainObject.Predmet.ProtuStrankaListFormatedOIB>
    <izvorni_sadrzaj>
      <item>UDRUGA PČELARA "DALMATINKA", OIB 85688972037</item>
    </izvorni_sadrzaj>
    <derivirana_varijabla naziv="DomainObject.Predmet.ProtuStrankaListFormatedOIB_1">
      <item>UDRUGA PČELARA "DALMATINKA", OIB 85688972037</item>
    </derivirana_varijabla>
  </DomainObject.Predmet.ProtuStrankaListFormatedOIB>
  <DomainObject.Predmet.ProtuStrankaListFormatedWithAdress>
    <izvorni_sadrzaj>
      <item>UDRUGA PČELARA "DALMATINKA", Ulica Grgura Budislavića 99, 23000 Zadar</item>
    </izvorni_sadrzaj>
    <derivirana_varijabla naziv="DomainObject.Predmet.ProtuStrankaListFormatedWithAdress_1">
      <item>UDRUGA PČELARA "DALMATINKA", Ulica Grgura Budislavića 99, 23000 Zadar</item>
    </derivirana_varijabla>
  </DomainObject.Predmet.ProtuStrankaListFormatedWithAdress>
  <DomainObject.Predmet.ProtuStrankaListFormatedWithAdressOIB>
    <izvorni_sadrzaj>
      <item>UDRUGA PČELARA "DALMATINKA", OIB 85688972037, Ulica Grgura Budislavića 99, 23000 Zadar</item>
    </izvorni_sadrzaj>
    <derivirana_varijabla naziv="DomainObject.Predmet.ProtuStrankaListFormatedWithAdressOIB_1">
      <item>UDRUGA PČELARA "DALMATINKA", OIB 85688972037, Ulica Grgura Budislavića 99, 23000 Zadar</item>
    </derivirana_varijabla>
  </DomainObject.Predmet.ProtuStrankaListFormatedWithAdressOIB>
  <DomainObject.Predmet.ProtuStrankaListNazivFormated>
    <izvorni_sadrzaj>
      <item>UDRUGA PČELARA "DALMATINKA"</item>
    </izvorni_sadrzaj>
    <derivirana_varijabla naziv="DomainObject.Predmet.ProtuStrankaListNazivFormated_1">
      <item>UDRUGA PČELARA "DALMATINKA"</item>
    </derivirana_varijabla>
  </DomainObject.Predmet.ProtuStrankaListNazivFormated>
  <DomainObject.Predmet.ProtuStrankaListNazivFormatedOIB>
    <izvorni_sadrzaj>
      <item>UDRUGA PČELARA "DALMATINKA", OIB 85688972037</item>
    </izvorni_sadrzaj>
    <derivirana_varijabla naziv="DomainObject.Predmet.ProtuStrankaListNazivFormatedOIB_1">
      <item>UDRUGA PČELARA "DALMATINKA", OIB 85688972037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UDRUGA PČELARA "DALMATINKA"</izvorni_sadrzaj>
    <derivirana_varijabla naziv="DomainObject.Predmet.ProtustrankaIDrugi_1">UDRUGA PČELARA "DALMATINKA"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UDRUGA PČELARA "DALMATINKA", OIB 85688972037, Ulica Grgura Budislavića 99, 23000 Zadar</izvorni_sadrzaj>
    <derivirana_varijabla naziv="DomainObject.Predmet.ProtustrankaIDrugiAdressOIB_1">UDRUGA PČELARA "DALMATINKA", OIB 85688972037, Ulica Grgura Budislavića 99,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UDRUGA PČELARA "DALMATINKA"</item>
    </izvorni_sadrzaj>
    <derivirana_varijabla naziv="DomainObject.Predmet.SudioniciListNaziv_1">
      <item>FINA</item>
      <item>UDRUGA PČELARA "DALMATINKA"</item>
    </derivirana_varijabla>
  </DomainObject.Predmet.SudioniciListNaziv>
  <DomainObject.Predmet.SudioniciListAdressOIB>
    <izvorni_sadrzaj>
      <item>FINA, OIB 85821130368</item>
      <item>UDRUGA PČELARA "DALMATINKA", OIB 85688972037, Ulica Grgura Budislavića 99,23000 Zadar</item>
    </izvorni_sadrzaj>
    <derivirana_varijabla naziv="DomainObject.Predmet.SudioniciListAdressOIB_1">
      <item>FINA, OIB 85821130368</item>
      <item>UDRUGA PČELARA "DALMATINKA", OIB 85688972037, Ulica Grgura Budislavića 99,23000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85688972037</item>
    </izvorni_sadrzaj>
    <derivirana_varijabla naziv="DomainObject.Predmet.SudioniciListNazivOIB_1">
      <item>, OIB 85821130368</item>
      <item>, OIB 85688972037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80C453-7483-4941-AE58-CAC57208E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2003</properties:Characters>
  <properties:Lines>63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2017-09-04T08:11:00Z</dcterms:created>
  <dc:creator>Tina Grgas</dc:creator>
  <cp:lastModifiedBy>wsadmin</cp:lastModifiedBy>
  <cp:lastPrinted>2017-09-04T08:13:00Z</cp:lastPrinted>
  <dcterms:modified xmlns:xsi="http://www.w3.org/2001/XMLSchema-instance" xsi:type="dcterms:W3CDTF">2017-09-04T12:10:00Z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