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6624BE" w:rsidRPr="006A1BF5">
        <w:tc>
          <w:tcPr>
            <w:tcW w:type="dxa" w:w="2829"/>
            <w:shd w:fill="auto" w:color="auto" w:val="clear"/>
          </w:tcPr>
          <w:p w:rsidRDefault="006624BE" w:rsidP="0030193F" w:rsidR="006624BE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24BE" w:rsidP="0030193F" w:rsidR="006624BE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6624BE" w:rsidP="0030193F" w:rsidR="006624BE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6624BE" w:rsidP="0030193F" w:rsidR="006624BE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eb08c4" w14:paraId="beb08c4" w:rsidRDefault="00564EDE" w:rsidP="00564EDE" w:rsidR="00564EDE">
      <w:pPr>
        <w:pStyle w:val="SudSjedite"/>
        <w15:collapsed w:val="fals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CE5D44">
        <w:t>21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186A33" w:rsidP="00186A33" w:rsidR="00186A33" w:rsidRPr="00C2698B">
      <w:pPr>
        <w:ind w:left="708"/>
        <w:jc w:val="both"/>
      </w:pPr>
      <w:r w:rsidRPr="00186A33">
        <w:rPr>
          <w:b/>
        </w:rPr>
        <w:t>53.</w:t>
      </w:r>
      <w:r w:rsidRPr="00186A33">
        <w:t xml:space="preserve"> </w:t>
      </w:r>
      <w:r w:rsidRPr="00CE3EB3">
        <w:rPr>
          <w:b/>
        </w:rPr>
        <w:t>Suvlasnički dio: 26/5538 ETAŽNO VLASNIŠTVO (E-53) 1. Garaža G-2/1</w:t>
      </w:r>
      <w:r w:rsidRPr="00C2698B">
        <w:t xml:space="preserve"> koji se nalazi na garaža (pomoćna prizemna građevina-10 garažnih jedinica) izgrađ. na čest. 376/6, u ul. Marije Jurić Zagorke izgrađ. na čest. 376/6 neto korisne površine P=18,03 m2, a u kojoj cijeloj nekretnini dužnik dolazi upisan kao SEGRAD D.D., OIB:98837779824,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082EF6" w:rsidRPr="00082EF6">
        <w:rPr>
          <w:rFonts w:cs="Times New Roman"/>
        </w:rPr>
        <w:t>37.800,00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082EF6" w:rsidRPr="00082EF6">
        <w:rPr>
          <w:rFonts w:cs="Times New Roman"/>
        </w:rPr>
        <w:t>34.020,00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99350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44</w:t>
      </w:r>
      <w:r w:rsidR="00644175">
        <w:rPr>
          <w:rFonts w:cs="Times New Roman"/>
        </w:rPr>
        <w:t>903</w:t>
      </w:r>
      <w:r w:rsidRPr="005F52AF">
        <w:rPr>
          <w:rFonts w:cs="Times New Roman"/>
        </w:rPr>
        <w:t>.</w:t>
      </w:r>
    </w:p>
    <w:p w:rsidRDefault="006624BE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6624BE" w:rsidR="008E3FD9" w:rsidRPr="008C4C35">
      <w:pPr>
        <w:pStyle w:val="Odlomakpopisa"/>
        <w:tabs>
          <w:tab w:pos="851" w:val="clear"/>
          <w:tab w:pos="709" w:val="left"/>
        </w:tabs>
        <w:ind w:firstLine="0" w:left="709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8E3FD9" w:rsidP="006624BE" w:rsidR="008E3FD9" w:rsidRPr="006624BE">
      <w:pPr>
        <w:rPr>
          <w:rFonts w:cs="Times New Roman"/>
        </w:rPr>
      </w:pPr>
    </w:p>
    <w:p w:rsidRDefault="008E3FD9" w:rsidP="006624BE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DE6611">
        <w:rPr>
          <w:rFonts w:cs="Times New Roman"/>
        </w:rPr>
        <w:t>9935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DE6611">
        <w:rPr>
          <w:rFonts w:cs="Times New Roman"/>
        </w:rPr>
        <w:t>239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A810FB">
        <w:rPr>
          <w:rFonts w:cs="Times New Roman"/>
        </w:rPr>
        <w:t>37.800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4A43E9">
        <w:rPr>
          <w:rFonts w:cs="Times New Roman"/>
        </w:rPr>
        <w:t>37.800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>je uplatio iznos jamčevine od 3</w:t>
      </w:r>
      <w:r w:rsidR="004A43E9">
        <w:rPr>
          <w:rFonts w:cs="Times New Roman"/>
        </w:rPr>
        <w:t>.780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4A43E9">
        <w:rPr>
          <w:rFonts w:cs="Times New Roman"/>
        </w:rPr>
        <w:t>34.020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4A43E9">
        <w:rPr>
          <w:rFonts w:cs="Times New Roman"/>
        </w:rPr>
        <w:t>34.020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E3FD9" w:rsidP="006624BE" w:rsidR="008E3FD9">
      <w:pPr>
        <w:jc w:val="center"/>
        <w:rPr>
          <w:rFonts w:cs="Times New Roman"/>
        </w:rPr>
      </w:pPr>
      <w:r w:rsidRPr="0011389E"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CE5D44">
        <w:rPr>
          <w:rFonts w:cs="Times New Roman"/>
        </w:rPr>
        <w:t>21. rujna</w:t>
      </w:r>
      <w:r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BE4804" w:rsidR="008E3FD9">
      <w:pPr>
        <w:ind w:firstLine="708" w:left="4956"/>
        <w:jc w:val="both"/>
      </w:pPr>
      <w:r>
        <w:t xml:space="preserve">Iris Hatvalić Nemec </w:t>
      </w:r>
    </w:p>
    <w:p w:rsidRDefault="008E3FD9" w:rsidP="006624BE" w:rsidR="008E3FD9">
      <w:pPr>
        <w:jc w:val="both"/>
        <w:rPr>
          <w:rFonts w:cs="Times New Roman"/>
        </w:rPr>
      </w:pPr>
    </w:p>
    <w:p w:rsidRDefault="006624BE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6624BE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874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E94" w:rsidP="00537B78" w:rsidR="00273E94">
      <w:r>
        <w:separator/>
      </w:r>
    </w:p>
  </w:endnote>
  <w:endnote w:id="0" w:type="continuationSeparator">
    <w:p w:rsidRDefault="00273E94" w:rsidP="00537B78" w:rsidR="00273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E94" w:rsidP="00537B78" w:rsidR="00273E94">
      <w:r>
        <w:separator/>
      </w:r>
    </w:p>
  </w:footnote>
  <w:footnote w:id="0" w:type="continuationSeparator">
    <w:p w:rsidRDefault="00273E94" w:rsidP="00537B78" w:rsidR="00273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6624BE" w:rsidP="006624BE" w:rsidR="006624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804">
          <w:t>1</w:t>
        </w:r>
        <w:r>
          <w:fldChar w:fldCharType="end"/>
        </w:r>
      </w:p>
    </w:sdtContent>
  </w:sdt>
  <w:p w:rsidRDefault="006624BE" w:rsidP="006624BE" w:rsidR="008C21E9">
    <w:pPr>
      <w:pStyle w:val="Zaglavlje"/>
      <w:spacing w:after="0"/>
    </w:pPr>
    <w:r>
      <w:t>Poslovni broj: 4 St-252/16-195</w:t>
    </w:r>
  </w:p>
  <w:p w:rsidRDefault="006624BE" w:rsidP="006624BE" w:rsidR="006624BE" w:rsidRPr="006624B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3E94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4BE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804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0286E-610D-4A09-B36E-C0E0EA360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5100</properties:Characters>
  <properties:Lines>114</properties:Lines>
  <properties:Paragraphs>38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2018-09-20T13:13:00Z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2018-09-24T12:44:00Z</cp:lastPrinted>
  <dcterms:modified xmlns:xsi="http://www.w3.org/2001/XMLSchema-instance" xsi:type="dcterms:W3CDTF">2018-09-24T12:44:00Z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(St-252-16-195-II rješenje o dosudi garaža  E-53 Erste banka-21.9.18..docx)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