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9c51" w14:paraId="e709c51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0C0E2E">
        <w:t>66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0C0E2E" w:rsidP="000C0E2E" w:rsidR="000C0E2E">
      <w:pPr>
        <w:pStyle w:val="Odlomakpopisa"/>
        <w:numPr>
          <w:ilvl w:val="0"/>
          <w:numId w:val="21"/>
        </w:numPr>
        <w:jc w:val="both"/>
      </w:pPr>
      <w:r>
        <w:t>za Zagrebačku banku Zoran Županović, zaposlenik po punomoći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0C0E2E">
        <w:t>8</w:t>
      </w:r>
      <w:r w:rsidR="00D06028">
        <w:t>,</w:t>
      </w:r>
      <w:r w:rsidR="00CA0FBD">
        <w:t>45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proofErr w:type="spellStart"/>
      <w:r w:rsidR="006346C3">
        <w:t>Frane</w:t>
      </w:r>
      <w:proofErr w:type="spellEnd"/>
      <w:r w:rsidR="006346C3">
        <w:t xml:space="preserve">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3261E1" w:rsidP="003261E1" w:rsidR="003261E1">
      <w:pPr>
        <w:pStyle w:val="Odlomakpopisa"/>
        <w:numPr>
          <w:ilvl w:val="0"/>
          <w:numId w:val="20"/>
        </w:numPr>
        <w:jc w:val="both"/>
      </w:pPr>
      <w:r>
        <w:t xml:space="preserve">nekretnine </w:t>
      </w:r>
      <w:r w:rsidRPr="009230A6">
        <w:t xml:space="preserve">kat. čest. </w:t>
      </w:r>
      <w:r>
        <w:t>4667</w:t>
      </w:r>
      <w:r w:rsidRPr="009230A6">
        <w:t>/</w:t>
      </w:r>
      <w:r>
        <w:t>2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8278</w:t>
      </w:r>
      <w:r w:rsidRPr="009230A6">
        <w:t xml:space="preserve">, površine </w:t>
      </w:r>
      <w:r>
        <w:t>1374 m2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887967">
        <w:t>HRVATSKA BANKA ZA OBNOVU I RAZVITAK i ZAGREBAČKA BANKA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0C0E2E">
        <w:t>318.878,50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887967">
        <w:t>ZAGREBAČKA BANKA</w:t>
      </w:r>
      <w:r>
        <w:t xml:space="preserve">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0C0E2E">
        <w:t>8,46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E2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631EF6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5"/>
  </w:num>
  <w:num w:numId="5">
    <w:abstractNumId w:val="20"/>
  </w:num>
  <w:num w:numId="6">
    <w:abstractNumId w:val="9"/>
  </w:num>
  <w:num w:numId="7">
    <w:abstractNumId w:val="12"/>
  </w:num>
  <w:num w:numId="8">
    <w:abstractNumId w:val="16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7"/>
  </w:num>
  <w:num w:numId="14">
    <w:abstractNumId w:val="6"/>
  </w:num>
  <w:num w:numId="15">
    <w:abstractNumId w:val="19"/>
  </w:num>
  <w:num w:numId="16">
    <w:abstractNumId w:val="5"/>
  </w:num>
  <w:num w:numId="17">
    <w:abstractNumId w:val="1"/>
  </w:num>
  <w:num w:numId="18">
    <w:abstractNumId w:val="11"/>
  </w:num>
  <w:num w:numId="19">
    <w:abstractNumId w:val="3"/>
  </w:num>
  <w:num w:numId="20">
    <w:abstractNumId w:val="4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814F8"/>
    <w:rsid w:val="000A4643"/>
    <w:rsid w:val="000C0E2E"/>
    <w:rsid w:val="001330EA"/>
    <w:rsid w:val="001B78F5"/>
    <w:rsid w:val="001E30DA"/>
    <w:rsid w:val="002635C4"/>
    <w:rsid w:val="00270DDA"/>
    <w:rsid w:val="002B2082"/>
    <w:rsid w:val="003009D8"/>
    <w:rsid w:val="003027CB"/>
    <w:rsid w:val="00302D11"/>
    <w:rsid w:val="00307C2E"/>
    <w:rsid w:val="00317CD1"/>
    <w:rsid w:val="003261E1"/>
    <w:rsid w:val="004F260B"/>
    <w:rsid w:val="005211FA"/>
    <w:rsid w:val="005305D3"/>
    <w:rsid w:val="005A172B"/>
    <w:rsid w:val="005D1C46"/>
    <w:rsid w:val="00631EF6"/>
    <w:rsid w:val="006346C3"/>
    <w:rsid w:val="0067481E"/>
    <w:rsid w:val="0069162D"/>
    <w:rsid w:val="006F249E"/>
    <w:rsid w:val="00705044"/>
    <w:rsid w:val="00736778"/>
    <w:rsid w:val="007A1BF0"/>
    <w:rsid w:val="007A715F"/>
    <w:rsid w:val="00887967"/>
    <w:rsid w:val="008D5CB9"/>
    <w:rsid w:val="009C674C"/>
    <w:rsid w:val="009E0678"/>
    <w:rsid w:val="00A230C1"/>
    <w:rsid w:val="00A57FDF"/>
    <w:rsid w:val="00AC25AC"/>
    <w:rsid w:val="00AE225C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A025E"/>
    <w:rsid w:val="00EF0204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08:46</izvorni_sadrzaj>
    <derivirana_varijabla naziv="DomainObject.StvarniZavrsetakVrijeme_1">08:46</derivirana_varijabla>
  </DomainObject.StvarniZavrsetakVrijeme>
  <DomainObject.PlaniraniZavrsetakVrijeme>
    <izvorni_sadrzaj>08:46</izvorni_sadrzaj>
    <derivirana_varijabla naziv="DomainObject.PlaniraniZavrsetakVrijeme_1">08:46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St-379/2017-68</izvorni_sadrzaj>
    <derivirana_varijabla naziv="DomainObject.Zapisnik.Oznaka_1">St-379/2017-68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St-379/2017-68</izvorni_sadrzaj>
    <derivirana_varijabla naziv="DomainObject.PoslovniBrojDokumenta_1">St-379/2017-68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1117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2018-06-12T05:39:00Z</dcterms:created>
  <dc:creator>wsadmin</dc:creator>
  <cp:lastModifiedBy>wsadmin</cp:lastModifiedBy>
  <cp:lastPrinted>2017-06-08T08:15:00Z</cp:lastPrinted>
  <dcterms:modified xmlns:xsi="http://www.w3.org/2001/XMLSchema-instance" xsi:type="dcterms:W3CDTF">2018-06-12T06:47:00Z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St-379/2017-68 / Zapisnik - Ročište (St-379-17 -4667-2 radi izjašnjavanja o vrijednosti imovine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