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c7e1047" w14:paraId="c7e1047" w:rsidRDefault="002B5B7E" w:rsidP="002B5B7E" w:rsidR="002B5B7E" w:rsidRPr="000528A8">
      <w:pPr>
        <w:jc w:val="right"/>
        <w15:collapsed w:val="false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F07271">
        <w:rPr>
          <w:lang w:val="pt-BR"/>
        </w:rPr>
        <w:t>280/2013</w:t>
      </w:r>
      <w:r w:rsidR="00311E63">
        <w:rPr>
          <w:lang w:val="pt-BR"/>
        </w:rPr>
        <w:t>-101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>
        <w:t>, dana 1</w:t>
      </w:r>
      <w:r w:rsidR="00925159">
        <w:t>6</w:t>
      </w:r>
      <w:r>
        <w:t>.</w:t>
      </w:r>
      <w:r w:rsidR="00925159">
        <w:t xml:space="preserve"> studenoga</w:t>
      </w:r>
      <w:r>
        <w:t xml:space="preserve"> 2017.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925159">
        <w:t>druga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55291E">
        <w:t>7.275,00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925159">
        <w:rPr>
          <w:b/>
        </w:rPr>
        <w:t>20</w:t>
      </w:r>
      <w:r w:rsidR="002426F8" w:rsidRPr="000528A8">
        <w:rPr>
          <w:b/>
        </w:rPr>
        <w:t>.</w:t>
      </w:r>
      <w:r w:rsidR="00925159">
        <w:rPr>
          <w:b/>
        </w:rPr>
        <w:t xml:space="preserve"> prosinca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142290">
        <w:rPr>
          <w:b/>
        </w:rPr>
        <w:t>7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2426F8" w:rsidRPr="000528A8">
        <w:rPr>
          <w:b/>
        </w:rPr>
        <w:t>1</w:t>
      </w:r>
      <w:r w:rsidR="00925159">
        <w:rPr>
          <w:b/>
        </w:rPr>
        <w:t>1,30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lastRenderedPageBreak/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925159">
        <w:t>16</w:t>
      </w:r>
      <w:r w:rsidR="00F151F1" w:rsidRPr="000528A8">
        <w:t>.</w:t>
      </w:r>
      <w:r w:rsidR="00925159">
        <w:t xml:space="preserve"> studenoga</w:t>
      </w:r>
      <w:r w:rsidR="001A1120" w:rsidRPr="000528A8">
        <w:t xml:space="preserve"> </w:t>
      </w:r>
      <w:r w:rsidR="00DC7D12" w:rsidRPr="000528A8">
        <w:t>201</w:t>
      </w:r>
      <w:r w:rsidR="003A7F09">
        <w:t>7</w:t>
      </w:r>
      <w:r w:rsidR="001A1120" w:rsidRPr="000528A8">
        <w:t>.</w:t>
      </w:r>
    </w:p>
    <w:p w:rsidRDefault="00A84C1A" w:rsidP="00E91121" w:rsidR="00311E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311E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1E63" w:rsidP="00E91121" w:rsidR="00311E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1E63" w:rsidP="00E91121" w:rsidR="00311E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1E63" w:rsidP="00E91121" w:rsidR="00311E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1E63" w:rsidP="00E91121" w:rsidR="00311E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D63E6" w:rsidP="00311E63" w:rsidR="000528A8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DC7D12" w:rsidP="00974456" w:rsidR="00DC7D12" w:rsidRPr="000528A8">
      <w:pPr>
        <w:jc w:val="both"/>
      </w:pPr>
    </w:p>
    <w:p w:rsidRDefault="005D63E6" w:rsidP="001A1120" w:rsidR="005D63E6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p w:rsidRDefault="00311E63" w:rsidP="001A1120" w:rsidR="00311E63"/>
    <w:sectPr w:rsidSect="00167C21" w:rsidR="00311E63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21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92CB5"/>
    <w:rsid w:val="005C2EB1"/>
    <w:rsid w:val="005D56F9"/>
    <w:rsid w:val="005D63E6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213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271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1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21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21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21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21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1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21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21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2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2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10E2C-FB80-44F1-B497-F858475B4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1080</properties:Words>
  <properties:Characters>5909</properties:Characters>
  <properties:Lines>163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2017-11-16T09:35:00Z</dcterms:created>
  <dc:creator>BISERKA CALIC</dc:creator>
  <cp:lastModifiedBy>Jadranka Zelić</cp:lastModifiedBy>
  <cp:lastPrinted>2017-11-16T14:25:00Z</cp:lastPrinted>
  <dcterms:modified xmlns:xsi="http://www.w3.org/2001/XMLSchema-instance" xsi:type="dcterms:W3CDTF">2017-11-16T14:26:00Z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