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218d" w14:paraId="8c0218d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D460CD">
        <w:t>1</w:t>
      </w:r>
      <w:r w:rsidR="00F66CA4">
        <w:t>21</w:t>
      </w:r>
      <w:r w:rsidR="00964F1D">
        <w:t>9</w:t>
      </w:r>
      <w:r w:rsidR="00F63B4A">
        <w:t>/2016-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>ZAGREB,  OIB: 85821130368, Zagreb, Trg svibanjskih žrtava 1995. 1,</w:t>
      </w:r>
      <w:r w:rsidR="00140F0B">
        <w:t xml:space="preserve"> za pokretanje skraćenog </w:t>
      </w:r>
      <w:r w:rsidR="00201199">
        <w:t xml:space="preserve">stečajnog postupka nad dužnikom </w:t>
      </w:r>
      <w:r w:rsidR="00964F1D">
        <w:t>JASMNA PAVIĆ</w:t>
      </w:r>
      <w:r w:rsidR="00F66CA4">
        <w:t xml:space="preserve"> </w:t>
      </w:r>
      <w:r w:rsidR="00964F1D">
        <w:t>j.</w:t>
      </w:r>
      <w:r w:rsidR="00F66CA4">
        <w:t>d.o.o.</w:t>
      </w:r>
      <w:r w:rsidR="009410AF">
        <w:t xml:space="preserve">, </w:t>
      </w:r>
      <w:r w:rsidR="002F39FA">
        <w:t xml:space="preserve">OIB: </w:t>
      </w:r>
      <w:r w:rsidR="00964F1D">
        <w:t>95580402025</w:t>
      </w:r>
      <w:r w:rsidR="00F66CA4">
        <w:t>,</w:t>
      </w:r>
      <w:r w:rsidR="00B14F3A">
        <w:t xml:space="preserve"> </w:t>
      </w:r>
      <w:r w:rsidR="00F66CA4">
        <w:t>MBS: 080</w:t>
      </w:r>
      <w:r w:rsidR="00964F1D">
        <w:t>886198</w:t>
      </w:r>
      <w:r w:rsidR="00F66CA4">
        <w:t xml:space="preserve">, </w:t>
      </w:r>
      <w:proofErr w:type="spellStart"/>
      <w:r w:rsidR="00964F1D">
        <w:t>Preseka</w:t>
      </w:r>
      <w:proofErr w:type="spellEnd"/>
      <w:r w:rsidR="00964F1D">
        <w:t xml:space="preserve"> </w:t>
      </w:r>
      <w:proofErr w:type="spellStart"/>
      <w:r w:rsidR="00964F1D">
        <w:t>Oborovska</w:t>
      </w:r>
      <w:proofErr w:type="spellEnd"/>
      <w:r w:rsidR="00964F1D">
        <w:t xml:space="preserve">, </w:t>
      </w:r>
      <w:proofErr w:type="spellStart"/>
      <w:r w:rsidR="00964F1D">
        <w:t>Šantićeva</w:t>
      </w:r>
      <w:proofErr w:type="spellEnd"/>
      <w:r w:rsidR="00964F1D">
        <w:t xml:space="preserve"> 2</w:t>
      </w:r>
      <w:r w:rsidR="00F66CA4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F66CA4">
        <w:t>6</w:t>
      </w:r>
      <w:r w:rsidR="00683B9C">
        <w:t>.</w:t>
      </w:r>
      <w:r w:rsidR="006D4A2B">
        <w:t xml:space="preserve"> lipnja</w:t>
      </w:r>
      <w:r w:rsidR="000E21CA">
        <w:t xml:space="preserve"> 2016.</w:t>
      </w:r>
      <w:r>
        <w:t xml:space="preserve">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F66CA4">
        <w:rPr>
          <w:bCs/>
        </w:rPr>
        <w:t xml:space="preserve">dužnika </w:t>
      </w:r>
      <w:r w:rsidR="00964F1D">
        <w:t xml:space="preserve">JASMNA PAVIĆ j.d.o.o., OIB: 95580402025, MBS: 080886198, </w:t>
      </w:r>
      <w:proofErr w:type="spellStart"/>
      <w:r w:rsidR="00964F1D">
        <w:t>Preseka</w:t>
      </w:r>
      <w:proofErr w:type="spellEnd"/>
      <w:r w:rsidR="00964F1D">
        <w:t xml:space="preserve"> </w:t>
      </w:r>
      <w:proofErr w:type="spellStart"/>
      <w:r w:rsidR="00964F1D">
        <w:t>Oborovska</w:t>
      </w:r>
      <w:proofErr w:type="spellEnd"/>
      <w:r w:rsidR="00964F1D">
        <w:t xml:space="preserve">, </w:t>
      </w:r>
      <w:proofErr w:type="spellStart"/>
      <w:r w:rsidR="00964F1D">
        <w:t>Šantićeva</w:t>
      </w:r>
      <w:proofErr w:type="spellEnd"/>
      <w:r w:rsidR="00964F1D">
        <w:t xml:space="preserve"> 2</w:t>
      </w:r>
      <w:r w:rsidR="000F7526">
        <w:t>,</w:t>
      </w:r>
      <w:r w:rsidR="00F66CA4">
        <w:t xml:space="preserve"> iznosi </w:t>
      </w:r>
      <w:r w:rsidR="00964F1D">
        <w:t>27.553,92</w:t>
      </w:r>
      <w:r w:rsidR="00F66CA4">
        <w:t xml:space="preserve"> 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 </w:t>
      </w:r>
      <w:r w:rsidR="00964F1D">
        <w:t xml:space="preserve">JASMNA PAVIĆ j.d.o.o., OIB: 95580402025, MBS: 080886198, </w:t>
      </w:r>
      <w:proofErr w:type="spellStart"/>
      <w:r w:rsidR="00964F1D">
        <w:t>Preseka</w:t>
      </w:r>
      <w:proofErr w:type="spellEnd"/>
      <w:r w:rsidR="00964F1D">
        <w:t xml:space="preserve"> </w:t>
      </w:r>
      <w:proofErr w:type="spellStart"/>
      <w:r w:rsidR="00964F1D">
        <w:t>Oborovska</w:t>
      </w:r>
      <w:proofErr w:type="spellEnd"/>
      <w:r w:rsidR="00964F1D">
        <w:t xml:space="preserve">, </w:t>
      </w:r>
      <w:proofErr w:type="spellStart"/>
      <w:r w:rsidR="00964F1D">
        <w:t>Šantićeva</w:t>
      </w:r>
      <w:proofErr w:type="spellEnd"/>
      <w:r w:rsidR="00964F1D">
        <w:t xml:space="preserve"> 2</w:t>
      </w:r>
      <w:r w:rsidR="0086311F">
        <w:t>,</w:t>
      </w:r>
      <w:r w:rsidR="00DC1827">
        <w:t xml:space="preserve"> </w:t>
      </w:r>
      <w:r w:rsidR="00F66CA4">
        <w:t xml:space="preserve">direktor </w:t>
      </w:r>
      <w:r w:rsidR="00964F1D">
        <w:t>JASMINA PAVIĆ,</w:t>
      </w:r>
      <w:r w:rsidR="009410AF">
        <w:t xml:space="preserve"> </w:t>
      </w:r>
      <w:r w:rsidR="00F66CA4">
        <w:t xml:space="preserve">OIB: </w:t>
      </w:r>
      <w:r w:rsidR="00964F1D">
        <w:t>66822134746</w:t>
      </w:r>
      <w:r w:rsidR="00F66CA4">
        <w:t xml:space="preserve">, </w:t>
      </w:r>
      <w:r w:rsidR="007D4128">
        <w:t>d</w:t>
      </w:r>
      <w:r>
        <w:t xml:space="preserve">a u roku od 15 dana od dana objave ovog oglasa na e-oglasnoj ploči suda podnesu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F0A67">
        <w:t>1</w:t>
      </w:r>
      <w:r w:rsidR="00F66CA4">
        <w:t>21</w:t>
      </w:r>
      <w:r w:rsidR="00964F1D">
        <w:t>9</w:t>
      </w:r>
      <w:r w:rsidR="00EF0A67">
        <w:t>-16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 xml:space="preserve">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F66CA4">
        <w:t>6</w:t>
      </w:r>
      <w:r w:rsidR="006D4A2B">
        <w:t xml:space="preserve">. </w:t>
      </w:r>
      <w:r w:rsidR="00F03C52">
        <w:t>lipnja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proofErr w:type="spellStart"/>
      <w:r>
        <w:t>mr.sc</w:t>
      </w:r>
      <w:proofErr w:type="spellEnd"/>
      <w:r>
        <w:t>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83B9C">
        <w:t>10/8</w:t>
      </w:r>
      <w:r>
        <w:t xml:space="preserve"> 2016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A3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A3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B36A3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E21CA"/>
    <w:rsid w:val="000F7526"/>
    <w:rsid w:val="00122B97"/>
    <w:rsid w:val="00140F0B"/>
    <w:rsid w:val="00171C77"/>
    <w:rsid w:val="00193B7F"/>
    <w:rsid w:val="001A2FDB"/>
    <w:rsid w:val="001F3355"/>
    <w:rsid w:val="00201199"/>
    <w:rsid w:val="00202FCB"/>
    <w:rsid w:val="0020458A"/>
    <w:rsid w:val="002E0654"/>
    <w:rsid w:val="002F39FA"/>
    <w:rsid w:val="00300928"/>
    <w:rsid w:val="00344E8C"/>
    <w:rsid w:val="00364EB7"/>
    <w:rsid w:val="003908EC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745F1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2200"/>
    <w:rsid w:val="0086311F"/>
    <w:rsid w:val="008974F6"/>
    <w:rsid w:val="008C63F0"/>
    <w:rsid w:val="00927558"/>
    <w:rsid w:val="0093241A"/>
    <w:rsid w:val="009410AF"/>
    <w:rsid w:val="0096321F"/>
    <w:rsid w:val="00964F1D"/>
    <w:rsid w:val="00A04BF3"/>
    <w:rsid w:val="00A324F9"/>
    <w:rsid w:val="00A56404"/>
    <w:rsid w:val="00A958D2"/>
    <w:rsid w:val="00AB536E"/>
    <w:rsid w:val="00AC053A"/>
    <w:rsid w:val="00AC1A02"/>
    <w:rsid w:val="00AC1EDF"/>
    <w:rsid w:val="00AC67F3"/>
    <w:rsid w:val="00B14F3A"/>
    <w:rsid w:val="00B274F1"/>
    <w:rsid w:val="00B30314"/>
    <w:rsid w:val="00B36A39"/>
    <w:rsid w:val="00BB3ED6"/>
    <w:rsid w:val="00BC1483"/>
    <w:rsid w:val="00C82963"/>
    <w:rsid w:val="00CA7F62"/>
    <w:rsid w:val="00CB55B6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EF0A67"/>
    <w:rsid w:val="00F03C52"/>
    <w:rsid w:val="00F225C2"/>
    <w:rsid w:val="00F63B4A"/>
    <w:rsid w:val="00F66CA4"/>
    <w:rsid w:val="00F67099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6A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A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A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A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A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6A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A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A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A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A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St-1219/2016</izvorni_sadrzaj>
    <derivirana_varijabla naziv="DomainObject.Predmet.OznakaBroj_1">St-1219/2016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JASMINA PAVIĆ j.d.o.o.</izvorni_sadrzaj>
    <derivirana_varijabla naziv="DomainObject.Predmet.ProtustrankaFormated_1">  JASMINA PAVIĆ j.d.o.o.</derivirana_varijabla>
  </DomainObject.Predmet.ProtustrankaFormated>
  <DomainObject.Predmet.ProtustrankaFormatedOIB>
    <izvorni_sadrzaj>  JASMINA PAVIĆ j.d.o.o., OIB 95580402025</izvorni_sadrzaj>
    <derivirana_varijabla naziv="DomainObject.Predmet.ProtustrankaFormatedOIB_1">  JASMINA PAVIĆ j.d.o.o., OIB 95580402025</derivirana_varijabla>
  </DomainObject.Predmet.ProtustrankaFormatedOIB>
  <DomainObject.Predmet.ProtustrankaFormatedWithAdress>
    <izvorni_sadrzaj> JASMINA PAVIĆ j.d.o.o., Šantićeva 2, 10372 Preseka Oborovska</izvorni_sadrzaj>
    <derivirana_varijabla naziv="DomainObject.Predmet.ProtustrankaFormatedWithAdress_1"> JASMINA PAVIĆ j.d.o.o., Šantićeva 2, 10372 Preseka Oborovska</derivirana_varijabla>
  </DomainObject.Predmet.ProtustrankaFormatedWithAdress>
  <DomainObject.Predmet.ProtustrankaFormatedWithAdressOIB>
    <izvorni_sadrzaj> JASMINA PAVIĆ j.d.o.o., OIB 95580402025, Šantićeva 2, 10372 Preseka Oborovska</izvorni_sadrzaj>
    <derivirana_varijabla naziv="DomainObject.Predmet.ProtustrankaFormatedWithAdressOIB_1"> JASMINA PAVIĆ j.d.o.o., OIB 95580402025, Šantićeva 2, 10372 Preseka Oborovska</derivirana_varijabla>
  </DomainObject.Predmet.ProtustrankaFormatedWithAdressOIB>
  <DomainObject.Predmet.ProtustrankaWithAdress>
    <izvorni_sadrzaj>JASMINA PAVIĆ j.d.o.o. Šantićeva 2, 10372 Preseka Oborovska</izvorni_sadrzaj>
    <derivirana_varijabla naziv="DomainObject.Predmet.ProtustrankaWithAdress_1">JASMINA PAVIĆ j.d.o.o. Šantićeva 2, 10372 Preseka Oborovska</derivirana_varijabla>
  </DomainObject.Predmet.ProtustrankaWithAdress>
  <DomainObject.Predmet.ProtustrankaWithAdressOIB>
    <izvorni_sadrzaj>JASMINA PAVIĆ j.d.o.o., OIB 95580402025, Šantićeva 2, 10372 Preseka Oborovska</izvorni_sadrzaj>
    <derivirana_varijabla naziv="DomainObject.Predmet.ProtustrankaWithAdressOIB_1">JASMINA PAVIĆ j.d.o.o., OIB 95580402025, Šantićeva 2, 10372 Preseka Oborovska</derivirana_varijabla>
  </DomainObject.Predmet.ProtustrankaWithAdressOIB>
  <DomainObject.Predmet.ProtustrankaNazivFormated>
    <izvorni_sadrzaj>JASMINA PAVIĆ j.d.o.o.</izvorni_sadrzaj>
    <derivirana_varijabla naziv="DomainObject.Predmet.ProtustrankaNazivFormated_1">JASMINA PAVIĆ j.d.o.o.</derivirana_varijabla>
  </DomainObject.Predmet.ProtustrankaNazivFormated>
  <DomainObject.Predmet.ProtustrankaNazivFormatedOIB>
    <izvorni_sadrzaj>JASMINA PAVIĆ j.d.o.o., OIB 95580402025</izvorni_sadrzaj>
    <derivirana_varijabla naziv="DomainObject.Predmet.ProtustrankaNazivFormatedOIB_1">JASMINA PAVIĆ j.d.o.o., OIB 95580402025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JASMINA PAVIĆ j.d.o.o.</item>
    </izvorni_sadrzaj>
    <derivirana_varijabla naziv="DomainObject.Predmet.ProtuStrankaListFormated_1">
      <item>JASMINA PAVIĆ j.d.o.o.</item>
    </derivirana_varijabla>
  </DomainObject.Predmet.ProtuStrankaListFormated>
  <DomainObject.Predmet.ProtuStrankaListFormatedOIB>
    <izvorni_sadrzaj>
      <item>JASMINA PAVIĆ j.d.o.o., OIB 95580402025</item>
    </izvorni_sadrzaj>
    <derivirana_varijabla naziv="DomainObject.Predmet.ProtuStrankaListFormatedOIB_1">
      <item>JASMINA PAVIĆ j.d.o.o., OIB 95580402025</item>
    </derivirana_varijabla>
  </DomainObject.Predmet.ProtuStrankaListFormatedOIB>
  <DomainObject.Predmet.ProtuStrankaListFormatedWithAdress>
    <izvorni_sadrzaj>
      <item>JASMINA PAVIĆ j.d.o.o., Šantićeva 2, 10372 Preseka Oborovska</item>
    </izvorni_sadrzaj>
    <derivirana_varijabla naziv="DomainObject.Predmet.ProtuStrankaListFormatedWithAdress_1">
      <item>JASMINA PAVIĆ j.d.o.o., Šantićeva 2, 10372 Preseka Oborovska</item>
    </derivirana_varijabla>
  </DomainObject.Predmet.ProtuStrankaListFormatedWithAdress>
  <DomainObject.Predmet.ProtuStrankaListFormatedWithAdressOIB>
    <izvorni_sadrzaj>
      <item>JASMINA PAVIĆ j.d.o.o., OIB 95580402025, Šantićeva 2, 10372 Preseka Oborovska</item>
    </izvorni_sadrzaj>
    <derivirana_varijabla naziv="DomainObject.Predmet.ProtuStrankaListFormatedWithAdressOIB_1">
      <item>JASMINA PAVIĆ j.d.o.o., OIB 95580402025, Šantićeva 2, 10372 Preseka Oborovska</item>
    </derivirana_varijabla>
  </DomainObject.Predmet.ProtuStrankaListFormatedWithAdressOIB>
  <DomainObject.Predmet.ProtuStrankaListNazivFormated>
    <izvorni_sadrzaj>
      <item>JASMINA PAVIĆ j.d.o.o.</item>
    </izvorni_sadrzaj>
    <derivirana_varijabla naziv="DomainObject.Predmet.ProtuStrankaListNazivFormated_1">
      <item>JASMINA PAVIĆ j.d.o.o.</item>
    </derivirana_varijabla>
  </DomainObject.Predmet.ProtuStrankaListNazivFormated>
  <DomainObject.Predmet.ProtuStrankaListNazivFormatedOIB>
    <izvorni_sadrzaj>
      <item>JASMINA PAVIĆ j.d.o.o., OIB 95580402025</item>
    </izvorni_sadrzaj>
    <derivirana_varijabla naziv="DomainObject.Predmet.ProtuStrankaListNazivFormatedOIB_1">
      <item>JASMINA PAVIĆ j.d.o.o., OIB 95580402025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JASMINA PAVIĆ j.d.o.o.</izvorni_sadrzaj>
    <derivirana_varijabla naziv="DomainObject.Predmet.ProtustrankaIDrugi_1">JASMINA PAVIĆ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JASMINA PAVIĆ j.d.o.o., OIB 95580402025, Šantićeva 2, 10372 Preseka Oborovska</izvorni_sadrzaj>
    <derivirana_varijabla naziv="DomainObject.Predmet.ProtustrankaIDrugiAdressOIB_1">JASMINA PAVIĆ j.d.o.o., OIB 95580402025, Šantićeva 2, 10372 Preseka Oborovska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JASMINA PAVIĆ j.d.o.o.</item>
      <item>FINA Regionalni centar Zagreb</item>
    </izvorni_sadrzaj>
    <derivirana_varijabla naziv="DomainObject.Predmet.SudioniciListNaziv_1">
      <item>JASMINA PAVIĆ j.d.o.o.</item>
      <item>FINA Regionalni centar Zagreb</item>
    </derivirana_varijabla>
  </DomainObject.Predmet.SudioniciListNaziv>
  <DomainObject.Predmet.SudioniciListAdressOIB>
    <izvorni_sadrzaj>
      <item>JASMINA PAVIĆ j.d.o.o., OIB 95580402025, Šantićeva 2,10372 Preseka Oborovska</item>
      <item>FINA Regionalni centar Zagreb, OIB 85821130368, Trg svibanjskih žrtava 1995. 1,10000 Zagreb</item>
    </izvorni_sadrzaj>
    <derivirana_varijabla naziv="DomainObject.Predmet.SudioniciListAdressOIB_1">
      <item>JASMINA PAVIĆ j.d.o.o., OIB 95580402025, Šantićeva 2,10372 Preseka Oborovska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95580402025</item>
      <item>, OIB 85821130368</item>
    </izvorni_sadrzaj>
    <derivirana_varijabla naziv="DomainObject.Predmet.SudioniciListNazivOIB_1">
      <item>, OIB 95580402025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2026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2016-06-06T07:23:00Z</dcterms:created>
  <dc:creator>Snježana Andrijanić</dc:creator>
  <cp:lastModifiedBy>Snježana Andrijanić</cp:lastModifiedBy>
  <cp:lastPrinted>2016-06-06T07:21:00Z</cp:lastPrinted>
  <dcterms:modified xmlns:xsi="http://www.w3.org/2001/XMLSchema-instance" xsi:type="dcterms:W3CDTF">2016-06-06T07:23:00Z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