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9efa" w14:paraId="5849efa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80642E">
        <w:t>451</w:t>
      </w:r>
      <w:r w:rsidR="0039730F">
        <w:t>/2017-</w:t>
      </w:r>
      <w:r w:rsidR="00867E42">
        <w:t>2</w:t>
      </w:r>
    </w:p>
    <w:p w:rsidRDefault="00A576FE" w:rsidP="00A576FE" w:rsidR="00A576FE"/>
    <w:p w:rsidRDefault="00AD2A01" w:rsidP="00A576FE" w:rsidR="00AD2A01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D2A01" w:rsidP="00AD2A01" w:rsidR="00AD2A01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D2A01" w:rsidP="00AD2A01" w:rsidR="00AD2A01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AD2A01" w:rsidP="00AD2A01" w:rsidR="00AD2A01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AD2A01" w:rsidP="00AD2A01" w:rsidR="00AD2A01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80642E">
        <w:t>JUKIĆ</w:t>
      </w:r>
      <w:r w:rsidR="00826F59">
        <w:t xml:space="preserve"> d.o.o., </w:t>
      </w:r>
      <w:r w:rsidR="0080642E">
        <w:t>Bibinje</w:t>
      </w:r>
      <w:r w:rsidR="00826F59">
        <w:t xml:space="preserve">, </w:t>
      </w:r>
      <w:r w:rsidR="0080642E">
        <w:t>Iznad Križa bb</w:t>
      </w:r>
      <w:r w:rsidR="00826F59">
        <w:t xml:space="preserve">, OIB: </w:t>
      </w:r>
      <w:r w:rsidR="0080642E">
        <w:t>50187468612</w:t>
      </w:r>
      <w:r>
        <w:t xml:space="preserve">, zastupanom po </w:t>
      </w:r>
      <w:r w:rsidR="00226979">
        <w:t>članu uprave</w:t>
      </w:r>
      <w:r>
        <w:t xml:space="preserve"> </w:t>
      </w:r>
      <w:r w:rsidR="0080642E">
        <w:t>Marinu Jukiću</w:t>
      </w:r>
      <w:r w:rsidR="00826F59">
        <w:t xml:space="preserve"> iz </w:t>
      </w:r>
      <w:r w:rsidR="0080642E">
        <w:t>Bibinja</w:t>
      </w:r>
      <w:r>
        <w:t xml:space="preserve">,  </w:t>
      </w:r>
      <w:r w:rsidR="00867E42">
        <w:t>5</w:t>
      </w:r>
      <w:r w:rsidR="00E46171">
        <w:t>.</w:t>
      </w:r>
      <w:r w:rsidR="00984003">
        <w:t xml:space="preserve"> </w:t>
      </w:r>
      <w:r w:rsidR="00BC0FE1">
        <w:t xml:space="preserve"> </w:t>
      </w:r>
      <w:r w:rsidR="00605127">
        <w:t>prosinca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867E42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867E42" w:rsidRPr="00867E42">
        <w:rPr>
          <w:b/>
        </w:rPr>
        <w:t>18</w:t>
      </w:r>
      <w:r w:rsidR="00372EF1" w:rsidRPr="00867E42">
        <w:rPr>
          <w:b/>
        </w:rPr>
        <w:t xml:space="preserve">. </w:t>
      </w:r>
      <w:r w:rsidR="0039730F" w:rsidRPr="00867E42">
        <w:rPr>
          <w:b/>
        </w:rPr>
        <w:t>siječnja 2018</w:t>
      </w:r>
      <w:r w:rsidR="00A67650" w:rsidRPr="00867E42">
        <w:rPr>
          <w:b/>
        </w:rPr>
        <w:t xml:space="preserve">. u </w:t>
      </w:r>
      <w:r w:rsidR="00867E42" w:rsidRPr="00867E42">
        <w:rPr>
          <w:b/>
        </w:rPr>
        <w:t>08</w:t>
      </w:r>
      <w:r w:rsidR="00826F59" w:rsidRPr="00867E42">
        <w:rPr>
          <w:b/>
        </w:rPr>
        <w:t>,</w:t>
      </w:r>
      <w:r w:rsidR="00867E42" w:rsidRPr="00867E42">
        <w:rPr>
          <w:b/>
        </w:rPr>
        <w:t>25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80642E">
        <w:t>Marin Jukić</w:t>
      </w:r>
      <w:r w:rsidR="00826F59">
        <w:t xml:space="preserve"> iz </w:t>
      </w:r>
      <w:r w:rsidR="0080642E">
        <w:t>Bibinja</w:t>
      </w:r>
      <w:r w:rsidR="009F6F8A">
        <w:t>,</w:t>
      </w:r>
      <w:r>
        <w:t xml:space="preserve"> podnositelj prijedloga Financijska agencija i pravna osoba koja obavlja posl</w:t>
      </w:r>
      <w:r w:rsidR="00867E42">
        <w:t xml:space="preserve">ove platnog prometa za dužnika i Republika Hrvatska, Ministarstvo Financija, Porezna uprava, Područni ured Dalmacija </w:t>
      </w:r>
      <w:r>
        <w:t>sve radi davanja odgovarajućih podataka i obavijesti u smislu odredbi čl. 177. Stečajnog zakona (Narodne novine 71/15</w:t>
      </w:r>
      <w:r w:rsidR="00867E42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C93818">
        <w:t>Marin Jukić</w:t>
      </w:r>
      <w:r w:rsidR="00F07751">
        <w:t xml:space="preserve"> iz </w:t>
      </w:r>
      <w:r w:rsidR="00C93818">
        <w:t>Bibinja</w:t>
      </w:r>
      <w:r w:rsidR="00372EF1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14A16" w:rsidP="00A14A16" w:rsidR="00A14A16" w:rsidRPr="00F60CD9">
      <w:pPr>
        <w:jc w:val="center"/>
      </w:pPr>
      <w:r w:rsidRPr="00F60CD9">
        <w:t>Obrazloženje</w:t>
      </w:r>
    </w:p>
    <w:p w:rsidRDefault="00A14A16" w:rsidP="00A14A16" w:rsidR="00A14A16" w:rsidRPr="00F60CD9">
      <w:pPr>
        <w:jc w:val="center"/>
      </w:pPr>
    </w:p>
    <w:p w:rsidRDefault="00A14A16" w:rsidP="00867E42" w:rsidR="00867E42">
      <w:pPr>
        <w:jc w:val="both"/>
      </w:pPr>
      <w:r w:rsidRPr="00F60CD9">
        <w:tab/>
      </w:r>
      <w:r w:rsidRPr="00F60CD9">
        <w:tab/>
      </w:r>
      <w:r w:rsidR="00867E42">
        <w:t>Financijska agencija je</w:t>
      </w:r>
      <w:r w:rsidR="00867E42" w:rsidRPr="004E0D54">
        <w:t xml:space="preserve"> dostavi</w:t>
      </w:r>
      <w:r w:rsidR="00867E42">
        <w:t>la</w:t>
      </w:r>
      <w:r w:rsidR="00867E42" w:rsidRPr="004E0D54">
        <w:t xml:space="preserve"> ovom sudu prijedlog za </w:t>
      </w:r>
      <w:r w:rsidR="00867E42">
        <w:t>otvaranje</w:t>
      </w:r>
      <w:r w:rsidR="00867E42" w:rsidRPr="004E0D54">
        <w:t xml:space="preserve"> </w:t>
      </w:r>
      <w:r w:rsidR="00867E42">
        <w:t xml:space="preserve">skrećenog </w:t>
      </w:r>
      <w:r w:rsidR="00867E42" w:rsidRPr="004E0D54">
        <w:t xml:space="preserve">stečajnog postupka nad stečajnim dužnikom </w:t>
      </w:r>
      <w:r w:rsidR="00867E42">
        <w:t xml:space="preserve">JUKIĆ d.o.o., Bibinje. Postupajući po prijedlogu sud je objavio oglas u smislu odredbe članka </w:t>
      </w:r>
      <w:r w:rsidR="00384EED">
        <w:t>4</w:t>
      </w:r>
      <w:r w:rsidR="00867E42">
        <w:t xml:space="preserve">30. Stečajnog zakona postupajući temeljem kojeg je Republika Hrvatska, Ministarstvo financija, Porezna uprava, Područni ured Dalmacija podnijela prijedlog za pokretanje stečajnog postupka te je rješenjem 6 St-284/17-7 od 15. rujna 2017. obustavljen skraćeni stečajni postupak. </w:t>
      </w:r>
    </w:p>
    <w:p w:rsidRDefault="00867E42" w:rsidP="00867E42" w:rsidR="00867E42">
      <w:pPr>
        <w:ind w:firstLine="708"/>
        <w:jc w:val="both"/>
      </w:pPr>
    </w:p>
    <w:p w:rsidRDefault="00867E42" w:rsidP="00384EED" w:rsidR="00867E42">
      <w:pPr>
        <w:jc w:val="both"/>
      </w:pPr>
    </w:p>
    <w:p w:rsidRDefault="00867E42" w:rsidP="00867E42" w:rsidR="00867E42">
      <w:pPr>
        <w:ind w:firstLine="708"/>
        <w:jc w:val="both"/>
      </w:pPr>
      <w:r>
        <w:t>Postupajući po odredbi čl. 433. Stečajnog zakona sud je odlučio o pokretanju prethodnoga postupka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867E42" w:rsidP="00867E42" w:rsidR="00867E42">
      <w:pPr>
        <w:jc w:val="both"/>
      </w:pPr>
      <w:r>
        <w:tab/>
        <w:t>Stoga je odlučeno kao u izreci.</w:t>
      </w:r>
    </w:p>
    <w:p w:rsidRDefault="00A14A16" w:rsidP="00867E42" w:rsidR="00A14A16">
      <w:pPr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867E42">
        <w:t>5</w:t>
      </w:r>
      <w:r w:rsidR="00E46171">
        <w:t>.</w:t>
      </w:r>
      <w:r w:rsidR="00984003">
        <w:t xml:space="preserve"> </w:t>
      </w:r>
      <w:r w:rsidR="00BC0FE1">
        <w:t xml:space="preserve"> </w:t>
      </w:r>
      <w:r w:rsidR="00605127">
        <w:t>prosinca</w:t>
      </w:r>
      <w:r>
        <w:t xml:space="preserve"> 2017.</w:t>
      </w:r>
    </w:p>
    <w:p w:rsidRDefault="00A576FE" w:rsidP="00A576FE" w:rsidR="00A576FE"/>
    <w:p w:rsidRDefault="00384EED" w:rsidP="00384EED" w:rsidR="00A576FE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D2A01" w:rsidP="00A576FE" w:rsidR="00A576FE">
      <w:pPr>
        <w:ind w:firstLine="708"/>
      </w:pPr>
      <w:r>
        <w:t>Pouka o pravnom lijeku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80642E" w:rsidRPr="0080642E">
        <w:t>Marinu Jukiću iz Bibinja</w:t>
      </w:r>
      <w:r w:rsidR="00826F59">
        <w:t xml:space="preserve">, </w:t>
      </w:r>
      <w:r w:rsidR="0080642E">
        <w:t>Škrbotina Put 16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867E42">
        <w:t>i RH, Mf, PU Dalmacija</w:t>
      </w:r>
      <w:r>
        <w:t xml:space="preserve">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751" w:rsidP="00AA1AD1" w:rsidR="00F07751">
      <w:r>
        <w:separator/>
      </w:r>
    </w:p>
  </w:endnote>
  <w:endnote w:id="0" w:type="continuationSeparator">
    <w:p w:rsidRDefault="00F07751" w:rsidP="00AA1AD1" w:rsidR="00F07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751" w:rsidP="00AA1AD1" w:rsidR="00F07751">
      <w:r>
        <w:separator/>
      </w:r>
    </w:p>
  </w:footnote>
  <w:footnote w:id="0" w:type="continuationSeparator">
    <w:p w:rsidRDefault="00F07751" w:rsidP="00AA1AD1" w:rsidR="00F077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7751" w:rsidP="003C6ABB" w:rsidR="00F07751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DA0839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80642E">
      <w:t>451</w:t>
    </w:r>
    <w:r w:rsidR="00867E42">
      <w:t>/2017-2</w:t>
    </w:r>
  </w:p>
  <w:p w:rsidRDefault="00F07751" w:rsidR="00F07751">
    <w:pPr>
      <w:pStyle w:val="Zaglavlje"/>
      <w:jc w:val="center"/>
    </w:pPr>
  </w:p>
  <w:p w:rsidRDefault="00F07751" w:rsidR="00F077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433F5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3EA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84EED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5127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2DA4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0642E"/>
    <w:rsid w:val="00816C5F"/>
    <w:rsid w:val="00817A32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67E42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5738E"/>
    <w:rsid w:val="00963059"/>
    <w:rsid w:val="00963DDA"/>
    <w:rsid w:val="00965B5A"/>
    <w:rsid w:val="0096677F"/>
    <w:rsid w:val="00974B89"/>
    <w:rsid w:val="00981771"/>
    <w:rsid w:val="00984003"/>
    <w:rsid w:val="0098701D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4A16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D2A01"/>
    <w:rsid w:val="00AE1CD0"/>
    <w:rsid w:val="00AE70E5"/>
    <w:rsid w:val="00AF1BE6"/>
    <w:rsid w:val="00B0035D"/>
    <w:rsid w:val="00B17535"/>
    <w:rsid w:val="00B22D9A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93818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0839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46171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7751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D2A0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AD2A0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08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8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8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8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8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D2A0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AD2A0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08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8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8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8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8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St-451/2017</izvorni_sadrzaj>
    <derivirana_varijabla naziv="DomainObject.Predmet.OznakaBroj_1">St-451/2017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JUKIĆ d.o.o. za trgovinu i turizam</izvorni_sadrzaj>
    <derivirana_varijabla naziv="DomainObject.Predmet.ProtustrankaFormated_1">  JUKIĆ d.o.o. za trgovinu i turizam</derivirana_varijabla>
  </DomainObject.Predmet.ProtustrankaFormated>
  <DomainObject.Predmet.ProtustrankaFormatedOIB>
    <izvorni_sadrzaj>  JUKIĆ d.o.o. za trgovinu i turizam, OIB 50187468612</izvorni_sadrzaj>
    <derivirana_varijabla naziv="DomainObject.Predmet.ProtustrankaFormatedOIB_1">  JUKIĆ d.o.o. za trgovinu i turizam, OIB 50187468612</derivirana_varijabla>
  </DomainObject.Predmet.ProtustrankaFormatedOIB>
  <DomainObject.Predmet.ProtustrankaFormatedWithAdress>
    <izvorni_sadrzaj> JUKIĆ d.o.o. za trgovinu i turizam, Iznad Križa/bb, 23205 Bibinje</izvorni_sadrzaj>
    <derivirana_varijabla naziv="DomainObject.Predmet.ProtustrankaFormatedWithAdress_1"> JUKIĆ d.o.o. za trgovinu i turizam, Iznad Križa/bb, 23205 Bibinje</derivirana_varijabla>
  </DomainObject.Predmet.ProtustrankaFormatedWithAdress>
  <DomainObject.Predmet.ProtustrankaFormatedWithAdressOIB>
    <izvorni_sadrzaj> JUKIĆ d.o.o. za trgovinu i turizam, OIB 50187468612, Iznad Križa/bb, 23205 Bibinje</izvorni_sadrzaj>
    <derivirana_varijabla naziv="DomainObject.Predmet.ProtustrankaFormatedWithAdressOIB_1"> JUKIĆ d.o.o. za trgovinu i turizam, OIB 50187468612, Iznad Križa/bb, 23205 Bibinje</derivirana_varijabla>
  </DomainObject.Predmet.ProtustrankaFormatedWithAdressOIB>
  <DomainObject.Predmet.ProtustrankaWithAdress>
    <izvorni_sadrzaj>JUKIĆ d.o.o. za trgovinu i turizam Iznad Križa/bb, 23205 Bibinje</izvorni_sadrzaj>
    <derivirana_varijabla naziv="DomainObject.Predmet.ProtustrankaWithAdress_1">JUKIĆ d.o.o. za trgovinu i turizam Iznad Križa/bb, 23205 Bibinje</derivirana_varijabla>
  </DomainObject.Predmet.ProtustrankaWithAdress>
  <DomainObject.Predmet.ProtustrankaWithAdressOIB>
    <izvorni_sadrzaj>JUKIĆ d.o.o. za trgovinu i turizam, OIB 50187468612, Iznad Križa/bb, 23205 Bibinje</izvorni_sadrzaj>
    <derivirana_varijabla naziv="DomainObject.Predmet.ProtustrankaWithAdressOIB_1">JUKIĆ d.o.o. za trgovinu i turizam, OIB 50187468612, Iznad Križa/bb, 23205 Bibinje</derivirana_varijabla>
  </DomainObject.Predmet.ProtustrankaWithAdressOIB>
  <DomainObject.Predmet.ProtustrankaNazivFormated>
    <izvorni_sadrzaj>JUKIĆ d.o.o. za trgovinu i turizam</izvorni_sadrzaj>
    <derivirana_varijabla naziv="DomainObject.Predmet.ProtustrankaNazivFormated_1">JUKIĆ d.o.o. za trgovinu i turizam</derivirana_varijabla>
  </DomainObject.Predmet.ProtustrankaNazivFormated>
  <DomainObject.Predmet.ProtustrankaNazivFormatedOIB>
    <izvorni_sadrzaj>JUKIĆ d.o.o. za trgovinu i turizam, OIB 50187468612</izvorni_sadrzaj>
    <derivirana_varijabla naziv="DomainObject.Predmet.ProtustrankaNazivFormatedOIB_1">JUKIĆ d.o.o. za trgovinu i turizam, OIB 50187468612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JUKIĆ d.o.o. za trgovinu i turizam</item>
    </izvorni_sadrzaj>
    <derivirana_varijabla naziv="DomainObject.Predmet.ProtuStrankaListFormated_1">
      <item>JUKIĆ d.o.o. za trgovinu i turizam</item>
    </derivirana_varijabla>
  </DomainObject.Predmet.ProtuStrankaListFormated>
  <DomainObject.Predmet.ProtuStrankaListFormatedOIB>
    <izvorni_sadrzaj>
      <item>JUKIĆ d.o.o. za trgovinu i turizam, OIB 50187468612</item>
    </izvorni_sadrzaj>
    <derivirana_varijabla naziv="DomainObject.Predmet.ProtuStrankaListFormatedOIB_1">
      <item>JUKIĆ d.o.o. za trgovinu i turizam, OIB 50187468612</item>
    </derivirana_varijabla>
  </DomainObject.Predmet.ProtuStrankaListFormatedOIB>
  <DomainObject.Predmet.ProtuStrankaListFormatedWithAdress>
    <izvorni_sadrzaj>
      <item>JUKIĆ d.o.o. za trgovinu i turizam, Iznad Križa/bb, 23205 Bibinje</item>
    </izvorni_sadrzaj>
    <derivirana_varijabla naziv="DomainObject.Predmet.ProtuStrankaListFormatedWithAdress_1">
      <item>JUKIĆ d.o.o. za trgovinu i turizam, Iznad Križa/bb, 23205 Bibinje</item>
    </derivirana_varijabla>
  </DomainObject.Predmet.ProtuStrankaListFormatedWithAdress>
  <DomainObject.Predmet.ProtuStrankaListFormatedWithAdressOIB>
    <izvorni_sadrzaj>
      <item>JUKIĆ d.o.o. za trgovinu i turizam, OIB 50187468612, Iznad Križa/bb, 23205 Bibinje</item>
    </izvorni_sadrzaj>
    <derivirana_varijabla naziv="DomainObject.Predmet.ProtuStrankaListFormatedWithAdressOIB_1">
      <item>JUKIĆ d.o.o. za trgovinu i turizam, OIB 50187468612, Iznad Križa/bb, 23205 Bibinje</item>
    </derivirana_varijabla>
  </DomainObject.Predmet.ProtuStrankaListFormatedWithAdressOIB>
  <DomainObject.Predmet.ProtuStrankaListNazivFormated>
    <izvorni_sadrzaj>
      <item>JUKIĆ d.o.o. za trgovinu i turizam</item>
    </izvorni_sadrzaj>
    <derivirana_varijabla naziv="DomainObject.Predmet.ProtuStrankaListNazivFormated_1">
      <item>JUKIĆ d.o.o. za trgovinu i turizam</item>
    </derivirana_varijabla>
  </DomainObject.Predmet.ProtuStrankaListNazivFormated>
  <DomainObject.Predmet.ProtuStrankaListNazivFormatedOIB>
    <izvorni_sadrzaj>
      <item>JUKIĆ d.o.o. za trgovinu i turizam, OIB 50187468612</item>
    </izvorni_sadrzaj>
    <derivirana_varijabla naziv="DomainObject.Predmet.ProtuStrankaListNazivFormatedOIB_1">
      <item>JUKIĆ d.o.o. za trgovinu i turizam, OIB 50187468612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JUKIĆ d.o.o. za trgovinu i turizam</izvorni_sadrzaj>
    <derivirana_varijabla naziv="DomainObject.Predmet.ProtustrankaIDrugi_1">JUKIĆ 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JUKIĆ d.o.o. za trgovinu i turizam, OIB 50187468612, Iznad Križa/bb, 23205 Bibinje</izvorni_sadrzaj>
    <derivirana_varijabla naziv="DomainObject.Predmet.ProtustrankaIDrugiAdressOIB_1">JUKIĆ d.o.o. za trgovinu i turizam, OIB 50187468612, Iznad Križa/bb,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JUKIĆ d.o.o. za trgovinu i turizam</item>
      <item>FINA</item>
    </izvorni_sadrzaj>
    <derivirana_varijabla naziv="DomainObject.Predmet.SudioniciListNaziv_1">
      <item>JUKIĆ d.o.o. za trgovinu i turizam</item>
      <item>FINA</item>
    </derivirana_varijabla>
  </DomainObject.Predmet.SudioniciListNaziv>
  <DomainObject.Predmet.SudioniciListAdressOIB>
    <izvorni_sadrzaj>
      <item>JUKIĆ d.o.o. za trgovinu i turizam, OIB 50187468612, Iznad Križa/bb,23205 Bibinje</item>
      <item>FINA, OIB 85821130368</item>
    </izvorni_sadrzaj>
    <derivirana_varijabla naziv="DomainObject.Predmet.SudioniciListAdressOIB_1">
      <item>JUKIĆ d.o.o. za trgovinu i turizam, OIB 50187468612, Iznad Križa/bb,23205 Bibinje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50187468612</item>
      <item>, OIB 85821130368</item>
    </izvorni_sadrzaj>
    <derivirana_varijabla naziv="DomainObject.Predmet.SudioniciListNazivOIB_1">
      <item>, OIB 50187468612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E85DBA-B6AA-4447-9BC7-404D2A0E8F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2579</properties:Characters>
  <properties:Lines>80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2017-11-02T10:44:00Z</dcterms:created>
  <dc:creator>Administrator</dc:creator>
  <cp:lastModifiedBy>Nena Mužanović</cp:lastModifiedBy>
  <cp:lastPrinted>2017-09-28T07:23:00Z</cp:lastPrinted>
  <dcterms:modified xmlns:xsi="http://www.w3.org/2001/XMLSchema-instance" xsi:type="dcterms:W3CDTF">2017-12-13T10:23:00Z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