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5387f" w14:paraId="7e5387f" w:rsidRDefault="00F40D9D" w:rsidP="00F40D9D" w:rsidR="00F40D9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40D9D" w:rsidP="00F40D9D" w:rsidR="00F40D9D">
      <w:r>
        <w:t xml:space="preserve">    Republika Hrvatska</w:t>
      </w:r>
    </w:p>
    <w:p w:rsidRDefault="00F40D9D" w:rsidP="00F40D9D" w:rsidR="00F40D9D">
      <w:r>
        <w:t>Trgovački sud u Zagrebu</w:t>
      </w:r>
    </w:p>
    <w:p w:rsidRDefault="00F40D9D" w:rsidP="00F40D9D" w:rsidR="00F40D9D">
      <w:r>
        <w:t xml:space="preserve">  Zagreb, Amruševa 2/II                                                                               81.St-</w:t>
      </w:r>
      <w:r w:rsidR="00637C3B">
        <w:t>2622</w:t>
      </w:r>
      <w:r w:rsidR="00435037">
        <w:t>/2015</w:t>
      </w:r>
    </w:p>
    <w:p w:rsidRDefault="00F40D9D" w:rsidP="00F40D9D" w:rsidR="00F40D9D"/>
    <w:p w:rsidRDefault="00F40D9D" w:rsidP="00F40D9D" w:rsidR="00F40D9D"/>
    <w:p w:rsidRDefault="00905D34" w:rsidP="00F40D9D" w:rsidR="00905D34"/>
    <w:p w:rsidRDefault="00F40D9D" w:rsidP="00F40D9D" w:rsidR="00F40D9D">
      <w:pPr>
        <w:jc w:val="both"/>
      </w:pPr>
      <w:r>
        <w:t xml:space="preserve">           TRGOVAČKI SUD U ZAGREBU, u skraćenom stečajnom postupku pod poslovnim brojem St-</w:t>
      </w:r>
      <w:r w:rsidR="00637C3B">
        <w:t>2622</w:t>
      </w:r>
      <w:r w:rsidR="00435037">
        <w:t>/2015</w:t>
      </w:r>
      <w:r>
        <w:t xml:space="preserve">, na temelju odredbe članka 430. Stečajnog zakona ("Narodne novine" br. 71/15), dana </w:t>
      </w:r>
      <w:r w:rsidR="002C2631">
        <w:t>29</w:t>
      </w:r>
      <w:r w:rsidR="00905D34">
        <w:t>. srpnja</w:t>
      </w:r>
      <w:r>
        <w:t xml:space="preserve"> 2016., objavljuje:</w:t>
      </w:r>
    </w:p>
    <w:p w:rsidRDefault="00F40D9D" w:rsidP="00F40D9D" w:rsidR="00F40D9D"/>
    <w:p w:rsidRDefault="00F40D9D" w:rsidP="00F40D9D" w:rsidR="00F40D9D">
      <w:pPr>
        <w:jc w:val="center"/>
      </w:pPr>
      <w:r>
        <w:t>O G L A S</w:t>
      </w:r>
    </w:p>
    <w:p w:rsidRDefault="00F40D9D" w:rsidP="00F40D9D" w:rsidR="00F40D9D"/>
    <w:p w:rsidRDefault="00F40D9D" w:rsidP="00F40D9D" w:rsidR="00F40D9D">
      <w:pPr>
        <w:jc w:val="both"/>
      </w:pPr>
      <w:r>
        <w:t>I.</w:t>
      </w:r>
      <w:r>
        <w:tab/>
        <w:t xml:space="preserve">Za dužnika </w:t>
      </w:r>
      <w:r w:rsidR="00637C3B">
        <w:t>ROGALO ENERGETIKA</w:t>
      </w:r>
      <w:r w:rsidR="00435037">
        <w:t xml:space="preserve"> </w:t>
      </w:r>
      <w:r w:rsidR="0056488A">
        <w:t xml:space="preserve">d.o.o. </w:t>
      </w:r>
      <w:r w:rsidR="00637C3B">
        <w:t>Odranski Obrež, Obreška cesta 46</w:t>
      </w:r>
      <w:r w:rsidR="00435037">
        <w:t>,</w:t>
      </w:r>
      <w:r>
        <w:t xml:space="preserve"> </w:t>
      </w:r>
      <w:r w:rsidR="0056488A">
        <w:t>MBS:</w:t>
      </w:r>
      <w:r w:rsidR="00905D34">
        <w:t xml:space="preserve"> </w:t>
      </w:r>
      <w:r w:rsidR="00637C3B">
        <w:t>080829125</w:t>
      </w:r>
      <w:r>
        <w:t>, OIB:</w:t>
      </w:r>
      <w:r w:rsidR="00637C3B">
        <w:t>45543956521</w:t>
      </w:r>
      <w:r w:rsidR="00905D34">
        <w:t xml:space="preserve">, dana </w:t>
      </w:r>
      <w:r w:rsidR="00637C3B">
        <w:t>15. listopada</w:t>
      </w:r>
      <w:r w:rsidR="00905D34">
        <w:t xml:space="preserve"> 2015</w:t>
      </w:r>
      <w:r>
        <w:t>.</w:t>
      </w:r>
    </w:p>
    <w:p w:rsidRDefault="00F40D9D" w:rsidP="00F40D9D" w:rsidR="00F40D9D"/>
    <w:p w:rsidRDefault="00F40D9D" w:rsidP="00F40D9D" w:rsidR="00F40D9D">
      <w:pPr>
        <w:jc w:val="both"/>
      </w:pPr>
      <w:r>
        <w:t>II.</w:t>
      </w:r>
      <w:r>
        <w:tab/>
        <w:t xml:space="preserve">Iznos duga evidentiran na temelju neizvršenih osnova za plaćanje je </w:t>
      </w:r>
      <w:r w:rsidR="00637C3B">
        <w:t>14.098,14</w:t>
      </w:r>
      <w:r>
        <w:t xml:space="preserve"> kn.</w:t>
      </w:r>
    </w:p>
    <w:p w:rsidRDefault="00F40D9D" w:rsidP="00F40D9D" w:rsidR="00F40D9D"/>
    <w:p w:rsidRDefault="00F40D9D" w:rsidP="00F40D9D" w:rsidR="00F40D9D">
      <w:pPr>
        <w:jc w:val="both"/>
      </w:pPr>
      <w:r>
        <w:t>III.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F40D9D" w:rsidP="00F40D9D" w:rsidR="00F40D9D"/>
    <w:p w:rsidRDefault="00F40D9D" w:rsidP="00F40D9D" w:rsidR="00F40D9D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0D9D" w:rsidP="00F40D9D" w:rsidR="00F40D9D"/>
    <w:p w:rsidRDefault="00F40D9D" w:rsidP="00F40D9D" w:rsidR="00F40D9D">
      <w:pPr>
        <w:jc w:val="both"/>
      </w:pPr>
      <w:r>
        <w:t>V.</w:t>
      </w:r>
      <w:r>
        <w:tab/>
        <w:t>UPOZORENJE:</w:t>
      </w:r>
    </w:p>
    <w:p w:rsidRDefault="00F40D9D" w:rsidP="00F40D9D" w:rsidR="00F40D9D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F40D9D" w:rsidP="00F40D9D" w:rsidR="00F40D9D">
      <w:pPr>
        <w:jc w:val="both"/>
      </w:pPr>
      <w:r>
        <w:t>U tom slučaju sud će po službenoj dužnosti donijeti rješenje o otvaranju i zaključenju skraćenog stečajnog postupka.</w:t>
      </w:r>
    </w:p>
    <w:p w:rsidRDefault="00F40D9D" w:rsidP="00F40D9D" w:rsidR="00F40D9D"/>
    <w:p w:rsidRDefault="00905D34" w:rsidP="00F40D9D" w:rsidR="00F40D9D">
      <w:pPr>
        <w:jc w:val="center"/>
      </w:pPr>
      <w:r>
        <w:t>U Zagrebu</w:t>
      </w:r>
      <w:r w:rsidR="00F40D9D">
        <w:t xml:space="preserve"> </w:t>
      </w:r>
      <w:r w:rsidR="002C2631">
        <w:t>29</w:t>
      </w:r>
      <w:r>
        <w:t>. srpnja</w:t>
      </w:r>
      <w:r w:rsidR="00F40D9D">
        <w:t xml:space="preserve"> 2016. godine</w:t>
      </w:r>
    </w:p>
    <w:p w:rsidRDefault="00F40D9D" w:rsidP="00F40D9D" w:rsidR="00F40D9D"/>
    <w:p w:rsidRDefault="00F40D9D" w:rsidP="00F40D9D" w:rsidR="00F40D9D">
      <w:r>
        <w:t xml:space="preserve">                                                                                                           Sudski savjetnik:</w:t>
      </w:r>
    </w:p>
    <w:p w:rsidRDefault="00F40D9D" w:rsidP="00F40D9D" w:rsidR="00F40D9D">
      <w:r>
        <w:t xml:space="preserve">                                                                                                           Mario Žišković</w:t>
      </w:r>
      <w:r w:rsidR="00DF21E5">
        <w:t>,v.r.</w:t>
      </w:r>
    </w:p>
    <w:p w:rsidRDefault="00F40D9D" w:rsidP="00F40D9D" w:rsidR="00F40D9D"/>
    <w:p w:rsidRDefault="00F40D9D" w:rsidP="00F40D9D" w:rsidR="00F40D9D">
      <w:r>
        <w:t xml:space="preserve">DNA: </w:t>
      </w:r>
    </w:p>
    <w:p w:rsidRDefault="00F40D9D" w:rsidP="00F40D9D" w:rsidR="00F40D9D">
      <w:r>
        <w:t>- e - oglasna ploča 45 dana</w:t>
      </w:r>
    </w:p>
    <w:p w:rsidRDefault="00F40D9D" w:rsidP="00F40D9D" w:rsidR="00F40D9D"/>
    <w:p w:rsidRDefault="00DF21E5" w:rsidP="00F40D9D" w:rsidR="00F40D9D">
      <w:r>
        <w:t>Za točnost otpravka-ovlašteni službenik:</w:t>
      </w:r>
    </w:p>
    <w:p w:rsidRDefault="00DF21E5" w:rsidP="00F40D9D" w:rsidR="00DF21E5">
      <w:r>
        <w:t>Lidija Klinčić</w:t>
      </w:r>
    </w:p>
    <w:p w:rsidRDefault="00F40D9D" w:rsidP="00F40D9D" w:rsidR="00F40D9D"/>
    <w:p w:rsidRDefault="006C181C" w:rsidR="006C181C"/>
    <w:sectPr w:rsidR="006C18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D9D"/>
    <w:rsid w:val="002B4F15"/>
    <w:rsid w:val="002C2631"/>
    <w:rsid w:val="002D43BC"/>
    <w:rsid w:val="00435037"/>
    <w:rsid w:val="0056488A"/>
    <w:rsid w:val="00636AA9"/>
    <w:rsid w:val="00637C3B"/>
    <w:rsid w:val="006805DE"/>
    <w:rsid w:val="006C181C"/>
    <w:rsid w:val="00905D34"/>
    <w:rsid w:val="00AE295B"/>
    <w:rsid w:val="00DF21E5"/>
    <w:rsid w:val="00E758A2"/>
    <w:rsid w:val="00E9054D"/>
    <w:rsid w:val="00F40D9D"/>
    <w:rsid w:val="00F4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1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1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1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1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1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1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1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1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1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1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2622</izvorni_sadrzaj>
    <derivirana_varijabla naziv="DomainObject.Predmet.Broj_1">2622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St-2622/2015</izvorni_sadrzaj>
    <derivirana_varijabla naziv="DomainObject.Predmet.OznakaBroj_1">St-2622/2015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ROGALO ENERGETIKA d.o.o.</izvorni_sadrzaj>
    <derivirana_varijabla naziv="DomainObject.Predmet.ProtustrankaFormated_1">  ROGALO ENERGETIKA d.o.o.</derivirana_varijabla>
  </DomainObject.Predmet.ProtustrankaFormated>
  <DomainObject.Predmet.ProtustrankaFormatedOIB>
    <izvorni_sadrzaj>  ROGALO ENERGETIKA d.o.o., OIB 45543956521</izvorni_sadrzaj>
    <derivirana_varijabla naziv="DomainObject.Predmet.ProtustrankaFormatedOIB_1">  ROGALO ENERGETIKA d.o.o., OIB 45543956521</derivirana_varijabla>
  </DomainObject.Predmet.ProtustrankaFormatedOIB>
  <DomainObject.Predmet.ProtustrankaFormatedWithAdress>
    <izvorni_sadrzaj> ROGALO ENERGETIKA d.o.o., Obreška cesta 46, 10020 Odranski Obrež</izvorni_sadrzaj>
    <derivirana_varijabla naziv="DomainObject.Predmet.ProtustrankaFormatedWithAdress_1"> ROGALO ENERGETIKA d.o.o., Obreška cesta 46, 10020 Odranski Obrež</derivirana_varijabla>
  </DomainObject.Predmet.ProtustrankaFormatedWithAdress>
  <DomainObject.Predmet.ProtustrankaFormatedWithAdressOIB>
    <izvorni_sadrzaj> ROGALO ENERGETIKA d.o.o., OIB 45543956521, Obreška cesta 46, 10020 Odranski Obrež</izvorni_sadrzaj>
    <derivirana_varijabla naziv="DomainObject.Predmet.ProtustrankaFormatedWithAdressOIB_1"> ROGALO ENERGETIKA d.o.o., OIB 45543956521, Obreška cesta 46, 10020 Odranski Obrež</derivirana_varijabla>
  </DomainObject.Predmet.ProtustrankaFormatedWithAdressOIB>
  <DomainObject.Predmet.ProtustrankaWithAdress>
    <izvorni_sadrzaj>ROGALO ENERGETIKA d.o.o. Obreška cesta 46, 10020 Odranski Obrež</izvorni_sadrzaj>
    <derivirana_varijabla naziv="DomainObject.Predmet.ProtustrankaWithAdress_1">ROGALO ENERGETIKA d.o.o. Obreška cesta 46, 10020 Odranski Obrež</derivirana_varijabla>
  </DomainObject.Predmet.ProtustrankaWithAdress>
  <DomainObject.Predmet.ProtustrankaWithAdressOIB>
    <izvorni_sadrzaj>ROGALO ENERGETIKA d.o.o., OIB 45543956521, Obreška cesta 46, 10020 Odranski Obrež</izvorni_sadrzaj>
    <derivirana_varijabla naziv="DomainObject.Predmet.ProtustrankaWithAdressOIB_1">ROGALO ENERGETIKA d.o.o., OIB 45543956521, Obreška cesta 46, 10020 Odranski Obrež</derivirana_varijabla>
  </DomainObject.Predmet.ProtustrankaWithAdressOIB>
  <DomainObject.Predmet.ProtustrankaNazivFormated>
    <izvorni_sadrzaj>ROGALO ENERGETIKA d.o.o.</izvorni_sadrzaj>
    <derivirana_varijabla naziv="DomainObject.Predmet.ProtustrankaNazivFormated_1">ROGALO ENERGETIKA d.o.o.</derivirana_varijabla>
  </DomainObject.Predmet.ProtustrankaNazivFormated>
  <DomainObject.Predmet.ProtustrankaNazivFormatedOIB>
    <izvorni_sadrzaj>ROGALO ENERGETIKA d.o.o., OIB 45543956521</izvorni_sadrzaj>
    <derivirana_varijabla naziv="DomainObject.Predmet.ProtustrankaNazivFormatedOIB_1">ROGALO ENERGETIKA d.o.o., OIB 45543956521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ROGALO ENERGETIKA d.o.o.</item>
    </izvorni_sadrzaj>
    <derivirana_varijabla naziv="DomainObject.Predmet.ProtuStrankaListFormated_1">
      <item>ROGALO ENERGETIKA d.o.o.</item>
    </derivirana_varijabla>
  </DomainObject.Predmet.ProtuStrankaListFormated>
  <DomainObject.Predmet.ProtuStrankaListFormatedOIB>
    <izvorni_sadrzaj>
      <item>ROGALO ENERGETIKA d.o.o., OIB 45543956521</item>
    </izvorni_sadrzaj>
    <derivirana_varijabla naziv="DomainObject.Predmet.ProtuStrankaListFormatedOIB_1">
      <item>ROGALO ENERGETIKA d.o.o., OIB 45543956521</item>
    </derivirana_varijabla>
  </DomainObject.Predmet.ProtuStrankaListFormatedOIB>
  <DomainObject.Predmet.ProtuStrankaListFormatedWithAdress>
    <izvorni_sadrzaj>
      <item>ROGALO ENERGETIKA d.o.o., Obreška cesta 46, 10020 Odranski Obrež</item>
    </izvorni_sadrzaj>
    <derivirana_varijabla naziv="DomainObject.Predmet.ProtuStrankaListFormatedWithAdress_1">
      <item>ROGALO ENERGETIKA d.o.o., Obreška cesta 46, 10020 Odranski Obrež</item>
    </derivirana_varijabla>
  </DomainObject.Predmet.ProtuStrankaListFormatedWithAdress>
  <DomainObject.Predmet.ProtuStrankaListFormatedWithAdressOIB>
    <izvorni_sadrzaj>
      <item>ROGALO ENERGETIKA d.o.o., OIB 45543956521, Obreška cesta 46, 10020 Odranski Obrež</item>
    </izvorni_sadrzaj>
    <derivirana_varijabla naziv="DomainObject.Predmet.ProtuStrankaListFormatedWithAdressOIB_1">
      <item>ROGALO ENERGETIKA d.o.o., OIB 45543956521, Obreška cesta 46, 10020 Odranski Obrež</item>
    </derivirana_varijabla>
  </DomainObject.Predmet.ProtuStrankaListFormatedWithAdressOIB>
  <DomainObject.Predmet.ProtuStrankaListNazivFormated>
    <izvorni_sadrzaj>
      <item>ROGALO ENERGETIKA d.o.o.</item>
    </izvorni_sadrzaj>
    <derivirana_varijabla naziv="DomainObject.Predmet.ProtuStrankaListNazivFormated_1">
      <item>ROGALO ENERGETIKA d.o.o.</item>
    </derivirana_varijabla>
  </DomainObject.Predmet.ProtuStrankaListNazivFormated>
  <DomainObject.Predmet.ProtuStrankaListNazivFormatedOIB>
    <izvorni_sadrzaj>
      <item>ROGALO ENERGETIKA d.o.o., OIB 45543956521</item>
    </izvorni_sadrzaj>
    <derivirana_varijabla naziv="DomainObject.Predmet.ProtuStrankaListNazivFormatedOIB_1">
      <item>ROGALO ENERGETIKA d.o.o., OIB 45543956521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ROGALO ENERGETIKA d.o.o.</izvorni_sadrzaj>
    <derivirana_varijabla naziv="DomainObject.Predmet.ProtustrankaIDrugi_1">ROGALO ENERGETIKA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ROGALO ENERGETIKA d.o.o., OIB 45543956521, Obreška cesta 46, 10020 Odranski Obrež</izvorni_sadrzaj>
    <derivirana_varijabla naziv="DomainObject.Predmet.ProtustrankaIDrugiAdressOIB_1">ROGALO ENERGETIKA d.o.o., OIB 45543956521, Obreška cesta 46, 10020 Odranski Obrež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ROGALO ENERGETIKA d.o.o.</item>
    </izvorni_sadrzaj>
    <derivirana_varijabla naziv="DomainObject.Predmet.SudioniciListNaziv_1">
      <item>FINA Regionalni centar Zagreb</item>
      <item>ROGALO ENERGETIKA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ROGALO ENERGETIKA d.o.o., OIB 45543956521, Obreška cesta 46,10020 Odranski Obrež</item>
    </izvorni_sadrzaj>
    <derivirana_varijabla naziv="DomainObject.Predmet.SudioniciListAdressOIB_1">
      <item>FINA Regionalni centar Zagreb, OIB 85821130368, Trg Svibanjskih žrtava 1995. br. 1,10000 Zagreb</item>
      <item>ROGALO ENERGETIKA d.o.o., OIB 45543956521, Obreška cesta 46,10020 Odranski Obrež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45543956521</item>
    </izvorni_sadrzaj>
    <derivirana_varijabla naziv="DomainObject.Predmet.SudioniciListNazivOIB_1">
      <item>, OIB 85821130368</item>
      <item>, OIB 45543956521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257</properties:Words>
  <properties:Characters>1435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2016-07-28T12:52:00Z</dcterms:created>
  <dc:creator>Lidija Klinčić</dc:creator>
  <cp:lastModifiedBy>Lidija Klinčić</cp:lastModifiedBy>
  <cp:lastPrinted>2016-07-07T11:06:00Z</cp:lastPrinted>
  <dcterms:modified xmlns:xsi="http://www.w3.org/2001/XMLSchema-instance" xsi:type="dcterms:W3CDTF">2016-07-29T08:09:00Z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