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49f1f" w14:paraId="3049f1f" w:rsidRDefault="003B47B5" w:rsidP="008448D1" w:rsidR="008448D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6981" w:rsidP="00BD641E" w:rsidR="00296981" w:rsidRPr="00992A94"/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3B47B5">
        <w:t>1933/13</w:t>
      </w:r>
    </w:p>
    <w:p w:rsidRDefault="00BD641E" w:rsidP="00BD641E" w:rsidR="00BD641E" w:rsidRPr="00992A94">
      <w:r w:rsidRPr="00992A94">
        <w:t xml:space="preserve"> Zagreb, Amruševa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3B47B5" w:rsidRPr="00A11A13">
        <w:t xml:space="preserve">Trgovački sud u Zagrebu po sucu pojedincu Mislavu Kolakušiću, kao stečajnom sucu u </w:t>
      </w:r>
      <w:r w:rsidR="003B47B5">
        <w:t>p</w:t>
      </w:r>
      <w:r w:rsidR="003B47B5" w:rsidRPr="00A11A13">
        <w:t xml:space="preserve">ostupku </w:t>
      </w:r>
      <w:r w:rsidR="003B47B5">
        <w:t xml:space="preserve">naknadne diobe </w:t>
      </w:r>
      <w:r w:rsidR="003B47B5" w:rsidRPr="00A11A13">
        <w:t>nad stečajn</w:t>
      </w:r>
      <w:r w:rsidR="003B47B5">
        <w:t>om</w:t>
      </w:r>
      <w:r w:rsidR="003B47B5" w:rsidRPr="00A11A13">
        <w:t xml:space="preserve"> mas</w:t>
      </w:r>
      <w:r w:rsidR="003B47B5">
        <w:t>om</w:t>
      </w:r>
      <w:r w:rsidR="003B47B5" w:rsidRPr="00A11A13">
        <w:t xml:space="preserve"> </w:t>
      </w:r>
      <w:r w:rsidR="003B47B5" w:rsidRPr="00AB319C">
        <w:t>SURFMEDIA d.o.o. u stečaju, za telekomunikacije, trgovinu i usluge, Zagreb, Vladimira Varićaka 14,  MBS: 080729930, OIB:09822432244</w:t>
      </w:r>
      <w:r w:rsidRPr="006756CC">
        <w:t xml:space="preserve">, </w:t>
      </w:r>
      <w:r w:rsidR="003B47B5">
        <w:t>20. listopada 2015</w:t>
      </w:r>
      <w:r w:rsidRPr="006756CC">
        <w:t>.,</w:t>
      </w:r>
      <w:r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3B47B5">
        <w:t>20. listopada</w:t>
      </w:r>
      <w:r w:rsidR="00A945DE">
        <w:t xml:space="preserve"> 2015</w:t>
      </w:r>
      <w:r w:rsidR="00454ADA" w:rsidRPr="00992A94">
        <w:t>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3B47B5">
        <w:t>20. listopada</w:t>
      </w:r>
      <w:r w:rsidR="00A945DE">
        <w:t xml:space="preserve"> 2015.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 w:rsidRPr="00992A94">
      <w:pPr>
        <w:jc w:val="both"/>
      </w:pPr>
      <w:r w:rsidRPr="00992A94">
        <w:rPr>
          <w:b/>
        </w:rPr>
        <w:tab/>
      </w:r>
      <w:r w:rsidRPr="00992A94">
        <w:tab/>
      </w:r>
      <w:r w:rsidRPr="00992A94">
        <w:tab/>
      </w:r>
      <w:r w:rsidRPr="00992A94">
        <w:tab/>
      </w:r>
      <w:r w:rsidRPr="00992A94">
        <w:tab/>
        <w:t xml:space="preserve">  </w:t>
      </w:r>
    </w:p>
    <w:p w:rsidRDefault="00BD641E" w:rsidP="00BD641E" w:rsidR="00BD641E" w:rsidRPr="00992A94">
      <w:pPr>
        <w:jc w:val="both"/>
      </w:pPr>
    </w:p>
    <w:p w:rsidRDefault="00BD641E" w:rsidP="00BD641E" w:rsidR="00BD641E" w:rsidRPr="00992A94">
      <w:pPr>
        <w:jc w:val="both"/>
      </w:pPr>
    </w:p>
    <w:p w:rsidRDefault="00BD641E" w:rsidP="00BD641E" w:rsidR="00BD641E" w:rsidRPr="00992A94">
      <w:pPr>
        <w:jc w:val="both"/>
      </w:pPr>
    </w:p>
    <w:p w:rsidRDefault="00BD641E" w:rsidP="00BD641E" w:rsidR="00BD641E" w:rsidRPr="00992A94">
      <w:pPr>
        <w:jc w:val="both"/>
      </w:pPr>
      <w:r w:rsidRPr="00992A94">
        <w:t>DNA:</w:t>
      </w:r>
    </w:p>
    <w:p w:rsidRDefault="003B47B5" w:rsidP="00BD641E" w:rsidR="00BD641E" w:rsidRPr="00992A94">
      <w:pPr>
        <w:widowControl w:val="false"/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e-</w:t>
      </w:r>
      <w:r w:rsidR="00BD641E" w:rsidRPr="00992A94">
        <w:t xml:space="preserve">oglasna ploča </w:t>
      </w:r>
      <w:r>
        <w:t>8</w:t>
      </w:r>
      <w:r w:rsidR="00BD641E" w:rsidRPr="00992A94">
        <w:t xml:space="preserve"> dana</w:t>
      </w:r>
    </w:p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E355B"/>
    <w:rsid w:val="00347BB4"/>
    <w:rsid w:val="003B47B5"/>
    <w:rsid w:val="00454ADA"/>
    <w:rsid w:val="004B7F3F"/>
    <w:rsid w:val="004E5469"/>
    <w:rsid w:val="004F022B"/>
    <w:rsid w:val="005071FA"/>
    <w:rsid w:val="006C3067"/>
    <w:rsid w:val="006E4475"/>
    <w:rsid w:val="007141AF"/>
    <w:rsid w:val="007A6843"/>
    <w:rsid w:val="007B3F07"/>
    <w:rsid w:val="008448D1"/>
    <w:rsid w:val="00887D75"/>
    <w:rsid w:val="00897B1B"/>
    <w:rsid w:val="008B05F8"/>
    <w:rsid w:val="00992A94"/>
    <w:rsid w:val="00A2605A"/>
    <w:rsid w:val="00A945DE"/>
    <w:rsid w:val="00B639DE"/>
    <w:rsid w:val="00BD641E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30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0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0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0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0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30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0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0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0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0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stečajnom upravitelju</izvorni_sadrzaj>
    <derivirana_varijabla naziv="DomainObject.Primjedba_1">obavijest o nagradi stečajnom upravitelju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1933</izvorni_sadrzaj>
    <derivirana_varijabla naziv="DomainObject.Predmet.Broj_1">1933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St-1933/2013</izvorni_sadrzaj>
    <derivirana_varijabla naziv="DomainObject.Predmet.OznakaBroj_1">St-1933/2013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SURFMEDIA d.o.o.</izvorni_sadrzaj>
    <derivirana_varijabla naziv="DomainObject.Predmet.ProtustrankaFormated_1">  SURFMEDIA d.o.o.</derivirana_varijabla>
  </DomainObject.Predmet.ProtustrankaFormated>
  <DomainObject.Predmet.ProtustrankaFormatedOIB>
    <izvorni_sadrzaj>  SURFMEDIA d.o.o., OIB 09822432244</izvorni_sadrzaj>
    <derivirana_varijabla naziv="DomainObject.Predmet.ProtustrankaFormatedOIB_1">  SURFMEDIA d.o.o., OIB 09822432244</derivirana_varijabla>
  </DomainObject.Predmet.ProtustrankaFormatedOIB>
  <DomainObject.Predmet.ProtustrankaFormatedWithAdress>
    <izvorni_sadrzaj> SURFMEDIA d.o.o., VLADIMIRA VARIČAKA 14, 10000 Zagreb</izvorni_sadrzaj>
    <derivirana_varijabla naziv="DomainObject.Predmet.ProtustrankaFormatedWithAdress_1"> SURFMEDIA d.o.o., VLADIMIRA VARIČAKA 14, 10000 Zagreb</derivirana_varijabla>
  </DomainObject.Predmet.ProtustrankaFormatedWithAdress>
  <DomainObject.Predmet.ProtustrankaFormatedWithAdressOIB>
    <izvorni_sadrzaj> SURFMEDIA d.o.o., OIB 09822432244, VLADIMIRA VARIČAKA 14, 10000 Zagreb</izvorni_sadrzaj>
    <derivirana_varijabla naziv="DomainObject.Predmet.ProtustrankaFormatedWithAdressOIB_1"> SURFMEDIA d.o.o., OIB 09822432244, VLADIMIRA VARIČAKA 14, 10000 Zagreb</derivirana_varijabla>
  </DomainObject.Predmet.ProtustrankaFormatedWithAdressOIB>
  <DomainObject.Predmet.ProtustrankaWithAdress>
    <izvorni_sadrzaj>SURFMEDIA d.o.o. VLADIMIRA VARIČAKA 14, 10000 Zagreb</izvorni_sadrzaj>
    <derivirana_varijabla naziv="DomainObject.Predmet.ProtustrankaWithAdress_1">SURFMEDIA d.o.o. VLADIMIRA VARIČAKA 14, 10000 Zagreb</derivirana_varijabla>
  </DomainObject.Predmet.ProtustrankaWithAdress>
  <DomainObject.Predmet.ProtustrankaWithAdressOIB>
    <izvorni_sadrzaj>SURFMEDIA d.o.o., OIB 09822432244, VLADIMIRA VARIČAKA 14, 10000 Zagreb</izvorni_sadrzaj>
    <derivirana_varijabla naziv="DomainObject.Predmet.ProtustrankaWithAdressOIB_1">SURFMEDIA d.o.o., OIB 09822432244, VLADIMIRA VARIČAKA 14, 10000 Zagreb</derivirana_varijabla>
  </DomainObject.Predmet.ProtustrankaWithAdressOIB>
  <DomainObject.Predmet.ProtustrankaNazivFormated>
    <izvorni_sadrzaj>SURFMEDIA d.o.o.</izvorni_sadrzaj>
    <derivirana_varijabla naziv="DomainObject.Predmet.ProtustrankaNazivFormated_1">SURFMEDIA d.o.o.</derivirana_varijabla>
  </DomainObject.Predmet.ProtustrankaNazivFormated>
  <DomainObject.Predmet.ProtustrankaNazivFormatedOIB>
    <izvorni_sadrzaj>SURFMEDIA d.o.o., OIB 09822432244</izvorni_sadrzaj>
    <derivirana_varijabla naziv="DomainObject.Predmet.ProtustrankaNazivFormatedOIB_1">SURFMEDIA d.o.o., OIB 09822432244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 IMBER d.o.o. zastupanog po punomoćniku JAKA ĆURIĆ; VJEROVNICI</izvorni_sadrzaj>
    <derivirana_varijabla naziv="DomainObject.Predmet.StrankaFormated_1">  ELEKTRO IMBER d.o.o. zastupanog po punomoćniku JAKA ĆURIĆ; VJEROVNICI</derivirana_varijabla>
  </DomainObject.Predmet.StrankaFormated>
  <DomainObject.Predmet.StrankaFormatedOIB>
    <izvorni_sadrzaj>  ELEKTRO IMBER d.o.o., OIB 41188361058 zastupanog po punomoćniku JAKA ĆURIĆ; VJEROVNICI</izvorni_sadrzaj>
    <derivirana_varijabla naziv="DomainObject.Predmet.StrankaFormatedOIB_1">  ELEKTRO IMBER d.o.o., OIB 41188361058 zastupanog po punomoćniku JAKA ĆURIĆ; VJEROVNICI</derivirana_varijabla>
  </DomainObject.Predmet.StrankaFormatedOIB>
  <DomainObject.Predmet.StrankaFormatedWithAdress>
    <izvorni_sadrzaj> ELEKTRO IMBER d.o.o., NOVA CESTA 184, 10000 Zagreb zastupanog po punomoćniku JAKA ĆURIĆ; VJEROVNICI</izvorni_sadrzaj>
    <derivirana_varijabla naziv="DomainObject.Predmet.StrankaFormatedWithAdress_1"> ELEKTRO IMBER d.o.o., NOVA CESTA 184, 10000 Zagreb zastupanog po punomoćniku JAKA ĆURIĆ; VJEROVNICI</derivirana_varijabla>
  </DomainObject.Predmet.StrankaFormatedWithAdress>
  <DomainObject.Predmet.StrankaFormatedWithAdressOIB>
    <izvorni_sadrzaj> ELEKTRO IMBER d.o.o., OIB 41188361058, NOVA CESTA 184, 10000 Zagreb zastupanog po punomoćniku JAKA ĆURIĆ; VJEROVNICI</izvorni_sadrzaj>
    <derivirana_varijabla naziv="DomainObject.Predmet.StrankaFormatedWithAdressOIB_1"> ELEKTRO IMBER d.o.o., OIB 41188361058, NOVA CESTA 184, 10000 Zagreb zastupanog po punomoćniku JAKA ĆURIĆ; VJEROVNICI</derivirana_varijabla>
  </DomainObject.Predmet.StrankaFormatedWithAdressOIB>
  <DomainObject.Predmet.StrankaWithAdress>
    <izvorni_sadrzaj>ELEKTRO IMBER d.o.o. NOVA CESTA 184,10000 Zagreb,VJEROVNICI </izvorni_sadrzaj>
    <derivirana_varijabla naziv="DomainObject.Predmet.StrankaWithAdress_1">ELEKTRO IMBER d.o.o. NOVA CESTA 184,10000 Zagreb,VJEROVNICI </derivirana_varijabla>
  </DomainObject.Predmet.StrankaWithAdress>
  <DomainObject.Predmet.StrankaWithAdressOIB>
    <izvorni_sadrzaj>ELEKTRO IMBER d.o.o., OIB 41188361058, NOVA CESTA 184,10000 Zagreb,VJEROVNICI</izvorni_sadrzaj>
    <derivirana_varijabla naziv="DomainObject.Predmet.StrankaWithAdressOIB_1">ELEKTRO IMBER d.o.o., OIB 41188361058, NOVA CESTA 184,10000 Zagreb,VJEROVNICI</derivirana_varijabla>
  </DomainObject.Predmet.StrankaWithAdressOIB>
  <DomainObject.Predmet.StrankaNazivFormated>
    <izvorni_sadrzaj>ELEKTRO IMBER d.o.o.,VJEROVNICI</izvorni_sadrzaj>
    <derivirana_varijabla naziv="DomainObject.Predmet.StrankaNazivFormated_1">ELEKTRO IMBER d.o.o.,VJEROVNICI</derivirana_varijabla>
  </DomainObject.Predmet.StrankaNazivFormated>
  <DomainObject.Predmet.StrankaNazivFormatedOIB>
    <izvorni_sadrzaj>ELEKTRO IMBER d.o.o., OIB 41188361058,VJEROVNICI</izvorni_sadrzaj>
    <derivirana_varijabla naziv="DomainObject.Predmet.StrankaNazivFormatedOIB_1">ELEKTRO IMBER d.o.o., OIB 41188361058,VJEROVNICI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ELEKTRO IMBER d.o.o. zastupanog po punomoćniku JAKA ĆURIĆ</item>
      <item>VJEROVNICI</item>
    </izvorni_sadrzaj>
    <derivirana_varijabla naziv="DomainObject.Predmet.StrankaListFormated_1">
      <item>ELEKTRO IMBER d.o.o. zastupanog po punomoćniku JAKA ĆURIĆ</item>
      <item>VJEROVNICI</item>
    </derivirana_varijabla>
  </DomainObject.Predmet.StrankaListFormated>
  <DomainObject.Predmet.StrankaListFormatedOIB>
    <izvorni_sadrzaj>
      <item>ELEKTRO IMBER d.o.o., OIB 41188361058 zastupanog po punomoćniku JAKA ĆURIĆ</item>
      <item>VJEROVNICI</item>
    </izvorni_sadrzaj>
    <derivirana_varijabla naziv="DomainObject.Predmet.StrankaListFormatedOIB_1">
      <item>ELEKTRO IMBER d.o.o., OIB 41188361058 zastupanog po punomoćniku JAKA ĆURIĆ</item>
      <item>VJEROVNICI</item>
    </derivirana_varijabla>
  </DomainObject.Predmet.StrankaListFormatedOIB>
  <DomainObject.Predmet.StrankaListFormatedWithAdress>
    <izvorni_sadrzaj>
      <item>ELEKTRO IMBER d.o.o., NOVA CESTA 184, 10000 Zagreb zastupanog po punomoćniku JAKA ĆURIĆ</item>
      <item>VJEROVNICI</item>
    </izvorni_sadrzaj>
    <derivirana_varijabla naziv="DomainObject.Predmet.StrankaListFormatedWithAdress_1">
      <item>ELEKTRO IMBER d.o.o., NOVA CESTA 184, 10000 Zagreb zastupanog po punomoćniku JAKA ĆURIĆ</item>
      <item>VJEROVNICI</item>
    </derivirana_varijabla>
  </DomainObject.Predmet.StrankaListFormatedWithAdress>
  <DomainObject.Predmet.StrankaListFormatedWithAdressOIB>
    <izvorni_sadrzaj>
      <item>ELEKTRO IMBER d.o.o., OIB 41188361058, NOVA CESTA 184, 10000 Zagreb zastupanog po punomoćniku JAKA ĆURIĆ</item>
      <item>VJEROVNICI</item>
    </izvorni_sadrzaj>
    <derivirana_varijabla naziv="DomainObject.Predmet.StrankaListFormatedWithAdressOIB_1">
      <item>ELEKTRO IMBER d.o.o., OIB 41188361058, NOVA CESTA 184, 10000 Zagreb zastupanog po punomoćniku JAKA ĆURIĆ</item>
      <item>VJEROVNICI</item>
    </derivirana_varijabla>
  </DomainObject.Predmet.StrankaListFormatedWithAdressOIB>
  <DomainObject.Predmet.StrankaListNazivFormated>
    <izvorni_sadrzaj>
      <item>ELEKTRO IMBER d.o.o.</item>
      <item>VJEROVNICI</item>
    </izvorni_sadrzaj>
    <derivirana_varijabla naziv="DomainObject.Predmet.StrankaListNazivFormated_1">
      <item>ELEKTRO IMBER d.o.o.</item>
      <item>VJEROVNICI</item>
    </derivirana_varijabla>
  </DomainObject.Predmet.StrankaListNazivFormated>
  <DomainObject.Predmet.StrankaListNazivFormatedOIB>
    <izvorni_sadrzaj>
      <item>ELEKTRO IMBER d.o.o., OIB 41188361058</item>
      <item>VJEROVNICI</item>
    </izvorni_sadrzaj>
    <derivirana_varijabla naziv="DomainObject.Predmet.StrankaListNazivFormatedOIB_1">
      <item>ELEKTRO IMBER d.o.o., OIB 41188361058</item>
      <item>VJEROVNICI</item>
    </derivirana_varijabla>
  </DomainObject.Predmet.StrankaListNazivFormatedOIB>
  <DomainObject.Predmet.ProtuStrankaListFormated>
    <izvorni_sadrzaj>
      <item>SURFMEDIA d.o.o.</item>
    </izvorni_sadrzaj>
    <derivirana_varijabla naziv="DomainObject.Predmet.ProtuStrankaListFormated_1">
      <item>SURFMEDIA d.o.o.</item>
    </derivirana_varijabla>
  </DomainObject.Predmet.ProtuStrankaListFormated>
  <DomainObject.Predmet.ProtuStrankaListFormatedOIB>
    <izvorni_sadrzaj>
      <item>SURFMEDIA d.o.o., OIB 09822432244</item>
    </izvorni_sadrzaj>
    <derivirana_varijabla naziv="DomainObject.Predmet.ProtuStrankaListFormatedOIB_1">
      <item>SURFMEDIA d.o.o., OIB 09822432244</item>
    </derivirana_varijabla>
  </DomainObject.Predmet.ProtuStrankaListFormatedOIB>
  <DomainObject.Predmet.ProtuStrankaListFormatedWithAdress>
    <izvorni_sadrzaj>
      <item>SURFMEDIA d.o.o., VLADIMIRA VARIČAKA 14, 10000 Zagreb</item>
    </izvorni_sadrzaj>
    <derivirana_varijabla naziv="DomainObject.Predmet.ProtuStrankaListFormatedWithAdress_1">
      <item>SURFMEDIA d.o.o., VLADIMIRA VARIČAKA 14, 10000 Zagreb</item>
    </derivirana_varijabla>
  </DomainObject.Predmet.ProtuStrankaListFormatedWithAdress>
  <DomainObject.Predmet.ProtuStrankaListFormatedWithAdressOIB>
    <izvorni_sadrzaj>
      <item>SURFMEDIA d.o.o., OIB 09822432244, VLADIMIRA VARIČAKA 14, 10000 Zagreb</item>
    </izvorni_sadrzaj>
    <derivirana_varijabla naziv="DomainObject.Predmet.ProtuStrankaListFormatedWithAdressOIB_1">
      <item>SURFMEDIA d.o.o., OIB 09822432244, VLADIMIRA VARIČAKA 14, 10000 Zagreb</item>
    </derivirana_varijabla>
  </DomainObject.Predmet.ProtuStrankaListFormatedWithAdressOIB>
  <DomainObject.Predmet.ProtuStrankaListNazivFormated>
    <izvorni_sadrzaj>
      <item>SURFMEDIA d.o.o.</item>
    </izvorni_sadrzaj>
    <derivirana_varijabla naziv="DomainObject.Predmet.ProtuStrankaListNazivFormated_1">
      <item>SURFMEDIA d.o.o.</item>
    </derivirana_varijabla>
  </DomainObject.Predmet.ProtuStrankaListNazivFormated>
  <DomainObject.Predmet.ProtuStrankaListNazivFormatedOIB>
    <izvorni_sadrzaj>
      <item>SURFMEDIA d.o.o., OIB 09822432244</item>
    </izvorni_sadrzaj>
    <derivirana_varijabla naziv="DomainObject.Predmet.ProtuStrankaListNazivFormatedOIB_1">
      <item>SURFMEDIA d.o.o., OIB 09822432244</item>
    </derivirana_varijabla>
  </DomainObject.Predmet.ProtuStrankaListNazivFormatedOIB>
  <DomainObject.Predmet.OstaliListFormated>
    <izvorni_sadrzaj>
      <item>JAKA ĆURIĆ punomoćnik sudionika u postupku ELEKTRO IMBER d.o.o.</item>
      <item>JERKO DUŠKO SUIĆ</item>
    </izvorni_sadrzaj>
    <derivirana_varijabla naziv="DomainObject.Predmet.OstaliListFormated_1">
      <item>JAKA ĆURIĆ punomoćnik sudionika u postupku ELEKTRO IMBER d.o.o.</item>
      <item>JERKO DUŠKO SUIĆ</item>
    </derivirana_varijabla>
  </DomainObject.Predmet.OstaliListFormated>
  <DomainObject.Predmet.OstaliListFormatedOIB>
    <izvorni_sadrzaj>
      <item>JAKA ĆURIĆ punomoćnik sudionika u postupku ELEKTRO IMBER d.o.o.</item>
      <item>JERKO DUŠKO SUIĆ, OIB 53510817959</item>
    </izvorni_sadrzaj>
    <derivirana_varijabla naziv="DomainObject.Predmet.OstaliListFormatedOIB_1">
      <item>JAKA ĆURIĆ punomoćnik sudionika u postupku ELEKTRO IMBER d.o.o.</item>
      <item>JERKO DUŠKO SUIĆ, OIB 53510817959</item>
    </derivirana_varijabla>
  </DomainObject.Predmet.OstaliListFormatedOIB>
  <DomainObject.Predmet.OstaliListFormatedWithAdress>
    <izvorni_sadrzaj>
      <item>JAKA ĆURIĆ, PAVLA HATZA 23, 10000 Zagreb punomoćnik sudionika u postupku ELEKTRO IMBER d.o.o.</item>
      <item>JERKO DUŠKO SUIĆ</item>
    </izvorni_sadrzaj>
    <derivirana_varijabla naziv="DomainObject.Predmet.OstaliListFormatedWithAdress_1">
      <item>JAKA ĆURIĆ, PAVLA HATZA 23, 10000 Zagreb punomoćnik sudionika u postupku ELEKTRO IMBER d.o.o.</item>
      <item>JERKO DUŠKO SUIĆ</item>
    </derivirana_varijabla>
  </DomainObject.Predmet.OstaliListFormatedWithAdress>
  <DomainObject.Predmet.OstaliListFormatedWithAdressOIB>
    <izvorni_sadrzaj>
      <item>JAKA ĆURIĆ, PAVLA HATZA 23, 10000 Zagreb punomoćnik sudionika u postupku ELEKTRO IMBER d.o.o.</item>
      <item>JERKO DUŠKO SUIĆ, OIB 53510817959</item>
    </izvorni_sadrzaj>
    <derivirana_varijabla naziv="DomainObject.Predmet.OstaliListFormatedWithAdressOIB_1">
      <item>JAKA ĆURIĆ, PAVLA HATZA 23, 10000 Zagreb punomoćnik sudionika u postupku ELEKTRO IMBER d.o.o.</item>
      <item>JERKO DUŠKO SUIĆ, OIB 53510817959</item>
    </derivirana_varijabla>
  </DomainObject.Predmet.OstaliListFormatedWithAdressOIB>
  <DomainObject.Predmet.OstaliListNazivFormated>
    <izvorni_sadrzaj>
      <item>JAKA ĆURIĆ</item>
      <item>JERKO DUŠKO SUIĆ</item>
    </izvorni_sadrzaj>
    <derivirana_varijabla naziv="DomainObject.Predmet.OstaliListNazivFormated_1">
      <item>JAKA ĆURIĆ</item>
      <item>JERKO DUŠKO SUIĆ</item>
    </derivirana_varijabla>
  </DomainObject.Predmet.OstaliListNazivFormated>
  <DomainObject.Predmet.OstaliListNazivFormatedOIB>
    <izvorni_sadrzaj>
      <item>JAKA ĆURIĆ</item>
      <item>JERKO DUŠKO SUIĆ, OIB 53510817959</item>
    </izvorni_sadrzaj>
    <derivirana_varijabla naziv="DomainObject.Predmet.OstaliListNazivFormatedOIB_1">
      <item>JAKA ĆURIĆ</item>
      <item>JERKO 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 IMBER d.o.o. i dr.</izvorni_sadrzaj>
    <derivirana_varijabla naziv="DomainObject.Predmet.StrankaIDrugi_1">ELEKTRO IMBER d.o.o. i dr.</derivirana_varijabla>
  </DomainObject.Predmet.StrankaIDrugi>
  <DomainObject.Predmet.ProtustrankaIDrugi>
    <izvorni_sadrzaj>SURFMEDIA d.o.o.</izvorni_sadrzaj>
    <derivirana_varijabla naziv="DomainObject.Predmet.ProtustrankaIDrugi_1">SURFMEDIA d.o.o.</derivirana_varijabla>
  </DomainObject.Predmet.ProtustrankaIDrugi>
  <DomainObject.Predmet.StrankaIDrugiAdressOIB>
    <izvorni_sadrzaj>ELEKTRO IMBER d.o.o., OIB 41188361058, NOVA CESTA 184, 10000 Zagreb i dr.</izvorni_sadrzaj>
    <derivirana_varijabla naziv="DomainObject.Predmet.StrankaIDrugiAdressOIB_1">ELEKTRO IMBER d.o.o., OIB 41188361058, NOVA CESTA 184, 10000 Zagreb i dr.</derivirana_varijabla>
  </DomainObject.Predmet.StrankaIDrugiAdressOIB>
  <DomainObject.Predmet.ProtustrankaIDrugiAdressOIB>
    <izvorni_sadrzaj>SURFMEDIA d.o.o., OIB 09822432244, VLADIMIRA VARIČAKA 14, 10000 Zagreb</izvorni_sadrzaj>
    <derivirana_varijabla naziv="DomainObject.Predmet.ProtustrankaIDrugiAdressOIB_1">SURFMEDIA d.o.o., OIB 09822432244, VLADIMIRA VARIČAKA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JAKA ĆURIĆ</item>
      <item>SURFMEDIA d.o.o.</item>
      <item>ELEKTRO IMBER d.o.o.</item>
      <item>JERKO DUŠKO SUIĆ</item>
      <item>VJEROVNICI</item>
    </izvorni_sadrzaj>
    <derivirana_varijabla naziv="DomainObject.Predmet.SudioniciListNaziv_1">
      <item>JAKA ĆURIĆ</item>
      <item>SURFMEDIA d.o.o.</item>
      <item>ELEKTRO IMBER d.o.o.</item>
      <item>JERKO DUŠKO SUIĆ</item>
      <item>VJEROVNICI</item>
    </derivirana_varijabla>
  </DomainObject.Predmet.SudioniciListNaziv>
  <DomainObject.Predmet.SudioniciListAdressOIB>
    <izvorni_sadrzaj>
      <item>JAKA ĆURIĆ, PAVLA HATZA 23,10000 Zagreb</item>
      <item>SURFMEDIA d.o.o., OIB 09822432244, VLADIMIRA VARIČAKA 14,10000 Zagreb</item>
      <item>ELEKTRO IMBER d.o.o., OIB 41188361058, NOVA CESTA 184,10000 Zagreb</item>
      <item>JERKO DUŠKO SUIĆ, OIB 53510817959</item>
      <item>VJEROVNICI</item>
    </izvorni_sadrzaj>
    <derivirana_varijabla naziv="DomainObject.Predmet.SudioniciListAdressOIB_1">
      <item>JAKA ĆURIĆ, PAVLA HATZA 23,10000 Zagreb</item>
      <item>SURFMEDIA d.o.o., OIB 09822432244, VLADIMIRA VARIČAKA 14,10000 Zagreb</item>
      <item>ELEKTRO IMBER d.o.o., OIB 41188361058, NOVA CESTA 184,10000 Zagreb</item>
      <item>JERKO DUŠKO SUIĆ, OIB 53510817959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09822432244</item>
      <item>, OIB 41188361058</item>
      <item>, OIB 53510817959</item>
      <item>, OIB null</item>
    </izvorni_sadrzaj>
    <derivirana_varijabla naziv="DomainObject.Predmet.SudioniciListNazivOIB_1">
      <item>, OIB null</item>
      <item>, OIB 09822432244</item>
      <item>, OIB 41188361058</item>
      <item>, OIB 53510817959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106</properties:Words>
  <properties:Characters>566</properties:Characters>
  <properties:Lines>40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2015-10-20T09:18:00Z</dcterms:created>
  <dc:creator>nmarkovic</dc:creator>
  <cp:lastModifiedBy>Ivana Stampf</cp:lastModifiedBy>
  <cp:lastPrinted>2014-03-31T09:11:00Z</cp:lastPrinted>
  <dcterms:modified xmlns:xsi="http://www.w3.org/2001/XMLSchema-instance" xsi:type="dcterms:W3CDTF">2015-10-20T09:23:00Z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