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f666" w14:paraId="2c5f666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25FA7">
        <w:t>1614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 xml:space="preserve">, za pokretanje skraćenog stečajnog postupka  nad dužnikom </w:t>
      </w:r>
      <w:r w:rsidR="00E25FA7">
        <w:t>PORTO j.d.o.o. za ugostiteljstvo, usluge i turistička agencija, Tenja, Svete Ane 11, MBS: 030165095, OIB: 43108540535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25FA7">
        <w:t>30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25FA7">
        <w:t>PORTO j.d.o.o. za ugostiteljstvo, usluge i turistička agencija, Tenja, Svete Ane 11, MBS: 030165095, OIB: 43108540535</w:t>
      </w:r>
      <w:r w:rsidR="00D43EFC">
        <w:t xml:space="preserve">, </w:t>
      </w:r>
      <w:r>
        <w:t xml:space="preserve">iznosi </w:t>
      </w:r>
      <w:r w:rsidR="00E25FA7">
        <w:t>14.486,22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E25FA7">
        <w:t>Vedran Cvitković, OIB: 78043141046, Tenja, A. Barca 51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25FA7">
        <w:t>1614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25FA7">
        <w:t>29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E25FA7">
        <w:t>17/1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E6530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5EBC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E6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5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E6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5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St-1614/2017</izvorni_sadrzaj>
    <derivirana_varijabla naziv="DomainObject.Predmet.OznakaBroj_1">St-1614/2017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 j.d.o.o. za ugostiteljstvo usluge i turistička agencija</izvorni_sadrzaj>
    <derivirana_varijabla naziv="DomainObject.Predmet.ProtustrankaFormated_1">  PORTO j.d.o.o. za ugostiteljstvo usluge i turistička agencija</derivirana_varijabla>
  </DomainObject.Predmet.ProtustrankaFormated>
  <DomainObject.Predmet.ProtustrankaFormatedOIB>
    <izvorni_sadrzaj>  PORTO j.d.o.o. za ugostiteljstvo usluge i turistička agencija, OIB 43108540535</izvorni_sadrzaj>
    <derivirana_varijabla naziv="DomainObject.Predmet.ProtustrankaFormatedOIB_1">  PORTO j.d.o.o. za ugostiteljstvo usluge i turistička agencija, OIB 43108540535</derivirana_varijabla>
  </DomainObject.Predmet.ProtustrankaFormatedOIB>
  <DomainObject.Predmet.ProtustrankaFormatedWithAdress>
    <izvorni_sadrzaj> PORTO j.d.o.o. za ugostiteljstvo usluge i turistička agencija, Svete Ane 11, 31207 Tenja</izvorni_sadrzaj>
    <derivirana_varijabla naziv="DomainObject.Predmet.ProtustrankaFormatedWithAdress_1"> PORTO j.d.o.o. za ugostiteljstvo usluge i turistička agencija, Svete Ane 11, 31207 Tenja</derivirana_varijabla>
  </DomainObject.Predmet.ProtustrankaFormatedWithAdress>
  <DomainObject.Predmet.ProtustrankaFormatedWithAdressOIB>
    <izvorni_sadrzaj> PORTO j.d.o.o. za ugostiteljstvo usluge i turistička agencija, OIB 43108540535, Svete Ane 11, 31207 Tenja</izvorni_sadrzaj>
    <derivirana_varijabla naziv="DomainObject.Predmet.ProtustrankaFormatedWithAdressOIB_1"> PORTO j.d.o.o. za ugostiteljstvo usluge i turistička agencija, OIB 43108540535, Svete Ane 11, 31207 Tenja</derivirana_varijabla>
  </DomainObject.Predmet.ProtustrankaFormatedWithAdressOIB>
  <DomainObject.Predmet.ProtustrankaWithAdress>
    <izvorni_sadrzaj>PORTO j.d.o.o. za ugostiteljstvo usluge i turistička agencija Svete Ane 11, 31207 Tenja</izvorni_sadrzaj>
    <derivirana_varijabla naziv="DomainObject.Predmet.ProtustrankaWithAdress_1">PORTO j.d.o.o. za ugostiteljstvo usluge i turistička agencija Svete Ane 11, 31207 Tenja</derivirana_varijabla>
  </DomainObject.Predmet.ProtustrankaWithAdress>
  <DomainObject.Predmet.ProtustrankaWithAdressOIB>
    <izvorni_sadrzaj>PORTO j.d.o.o. za ugostiteljstvo usluge i turistička agencija, OIB 43108540535, Svete Ane 11, 31207 Tenja</izvorni_sadrzaj>
    <derivirana_varijabla naziv="DomainObject.Predmet.ProtustrankaWithAdressOIB_1">PORTO j.d.o.o. za ugostiteljstvo usluge i turistička agencija, OIB 43108540535, Svete Ane 11, 31207 Tenja</derivirana_varijabla>
  </DomainObject.Predmet.ProtustrankaWithAdressOIB>
  <DomainObject.Predmet.ProtustrankaNazivFormated>
    <izvorni_sadrzaj>PORTO j.d.o.o. za ugostiteljstvo usluge i turistička agencija</izvorni_sadrzaj>
    <derivirana_varijabla naziv="DomainObject.Predmet.ProtustrankaNazivFormated_1">PORTO j.d.o.o. za ugostiteljstvo usluge i turistička agencija</derivirana_varijabla>
  </DomainObject.Predmet.ProtustrankaNazivFormated>
  <DomainObject.Predmet.ProtustrankaNazivFormatedOIB>
    <izvorni_sadrzaj>PORTO j.d.o.o. za ugostiteljstvo usluge i turistička agencija, OIB 43108540535</izvorni_sadrzaj>
    <derivirana_varijabla naziv="DomainObject.Predmet.ProtustrankaNazivFormatedOIB_1">PORTO j.d.o.o. za ugostiteljstvo usluge i turistička agencija, OIB 43108540535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PORTO j.d.o.o. za ugostiteljstvo usluge i turistička agencija</item>
    </izvorni_sadrzaj>
    <derivirana_varijabla naziv="DomainObject.Predmet.ProtuStrankaListFormated_1">
      <item>PORTO j.d.o.o. za ugostiteljstvo usluge i turistička agencija</item>
    </derivirana_varijabla>
  </DomainObject.Predmet.ProtuStrankaListFormated>
  <DomainObject.Predmet.ProtuStrankaListFormatedOIB>
    <izvorni_sadrzaj>
      <item>PORTO j.d.o.o. za ugostiteljstvo usluge i turistička agencija, OIB 43108540535</item>
    </izvorni_sadrzaj>
    <derivirana_varijabla naziv="DomainObject.Predmet.ProtuStrankaListFormatedOIB_1">
      <item>PORTO j.d.o.o. za ugostiteljstvo usluge i turistička agencija, OIB 43108540535</item>
    </derivirana_varijabla>
  </DomainObject.Predmet.ProtuStrankaListFormatedOIB>
  <DomainObject.Predmet.ProtuStrankaListFormatedWithAdress>
    <izvorni_sadrzaj>
      <item>PORTO j.d.o.o. za ugostiteljstvo usluge i turistička agencija, Svete Ane 11, 31207 Tenja</item>
    </izvorni_sadrzaj>
    <derivirana_varijabla naziv="DomainObject.Predmet.ProtuStrankaListFormatedWithAdress_1">
      <item>PORTO j.d.o.o. za ugostiteljstvo usluge i turistička agencija, Svete Ane 11, 31207 Tenja</item>
    </derivirana_varijabla>
  </DomainObject.Predmet.ProtuStrankaListFormatedWithAdress>
  <DomainObject.Predmet.ProtuStrankaListFormatedWithAdressOIB>
    <izvorni_sadrzaj>
      <item>PORTO j.d.o.o. za ugostiteljstvo usluge i turistička agencija, OIB 43108540535, Svete Ane 11, 31207 Tenja</item>
    </izvorni_sadrzaj>
    <derivirana_varijabla naziv="DomainObject.Predmet.ProtuStrankaListFormatedWithAdressOIB_1">
      <item>PORTO j.d.o.o. za ugostiteljstvo usluge i turistička agencija, OIB 43108540535, Svete Ane 11, 31207 Tenja</item>
    </derivirana_varijabla>
  </DomainObject.Predmet.ProtuStrankaListFormatedWithAdressOIB>
  <DomainObject.Predmet.ProtuStrankaListNazivFormated>
    <izvorni_sadrzaj>
      <item>PORTO j.d.o.o. za ugostiteljstvo usluge i turistička agencija</item>
    </izvorni_sadrzaj>
    <derivirana_varijabla naziv="DomainObject.Predmet.ProtuStrankaListNazivFormated_1">
      <item>PORTO j.d.o.o. za ugostiteljstvo usluge i turistička agencija</item>
    </derivirana_varijabla>
  </DomainObject.Predmet.ProtuStrankaListNazivFormated>
  <DomainObject.Predmet.ProtuStrankaListNazivFormatedOIB>
    <izvorni_sadrzaj>
      <item>PORTO j.d.o.o. za ugostiteljstvo usluge i turistička agencija, OIB 43108540535</item>
    </izvorni_sadrzaj>
    <derivirana_varijabla naziv="DomainObject.Predmet.ProtuStrankaListNazivFormatedOIB_1">
      <item>PORTO j.d.o.o. za ugostiteljstvo usluge i turistička agencija, OIB 43108540535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PORTO j.d.o.o. za ugostiteljstvo usluge i turistička agencija</izvorni_sadrzaj>
    <derivirana_varijabla naziv="DomainObject.Predmet.ProtustrankaIDrugi_1">PORTO j.d.o.o. za ugostiteljstvo usluge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PORTO j.d.o.o. za ugostiteljstvo usluge i turistička agencija, OIB 43108540535, Svete Ane 11, 31207 Tenja</izvorni_sadrzaj>
    <derivirana_varijabla naziv="DomainObject.Predmet.ProtustrankaIDrugiAdressOIB_1">PORTO j.d.o.o. za ugostiteljstvo usluge i turistička agencija, OIB 43108540535, Svete Ane 11,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PORTO j.d.o.o. za ugostiteljstvo usluge i turistička agencija</item>
    </izvorni_sadrzaj>
    <derivirana_varijabla naziv="DomainObject.Predmet.SudioniciListNaziv_1">
      <item>FINA RC OSIJEK</item>
      <item>PORTO j.d.o.o. za ugostiteljstvo usluge i turistička agencija</item>
    </derivirana_varijabla>
  </DomainObject.Predmet.SudioniciListNaziv>
  <DomainObject.Predmet.SudioniciListAdressOIB>
    <izvorni_sadrzaj>
      <item>FINA RC OSIJEK, OIB 85821130368</item>
      <item>PORTO j.d.o.o. za ugostiteljstvo usluge i turistička agencija, OIB 43108540535, Svete Ane 11,31207 Tenja</item>
    </izvorni_sadrzaj>
    <derivirana_varijabla naziv="DomainObject.Predmet.SudioniciListAdressOIB_1">
      <item>FINA RC OSIJEK, OIB 85821130368</item>
      <item>PORTO j.d.o.o. za ugostiteljstvo usluge i turistička agencija, OIB 43108540535, Svete Ane 11,31207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43108540535</item>
    </izvorni_sadrzaj>
    <derivirana_varijabla naziv="DomainObject.Predmet.SudioniciListNazivOIB_1">
      <item>, OIB 85821130368</item>
      <item>, OIB 43108540535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1994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2017-11-30T07:26:00Z</dcterms:created>
  <dc:creator>Korisnik</dc:creator>
  <cp:lastModifiedBy>Žana Bem</cp:lastModifiedBy>
  <cp:lastPrinted>2017-11-30T07:26:00Z</cp:lastPrinted>
  <dcterms:modified xmlns:xsi="http://www.w3.org/2001/XMLSchema-instance" xsi:type="dcterms:W3CDTF">2017-11-30T07:27:00Z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