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577c" w14:paraId="8b1577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1307BD">
        <w:t>980</w:t>
      </w:r>
      <w:r w:rsidR="00787F15">
        <w:t>/16</w:t>
      </w:r>
      <w:r w:rsidR="00F829BA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1307BD" w:rsidRPr="001307BD">
        <w:t>VINKOS društvo s ograničenom odgovornošću za trgovinu i usluge, Osijek, Papu, gore 13, MBS: 030105631 OIB: 62042768599</w:t>
      </w:r>
      <w:r w:rsidR="00231648">
        <w:t xml:space="preserve">, dana </w:t>
      </w:r>
      <w:r w:rsidR="008B0A83">
        <w:t xml:space="preserve">5. </w:t>
      </w:r>
      <w:r w:rsidR="00F829BA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307B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307BD" w:rsidRPr="001307BD">
        <w:t>VINKOS društvo s ograničenom odgovornošću za trgovinu i usluge, Osijek, Papu, gore 13, MBS: 030105631 OIB: 62042768599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1307BD">
        <w:t>Zdenko Krstić, Osijek, Županijska 2, OIB: 13827089798</w:t>
      </w:r>
      <w:r w:rsidR="00217292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1307BD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307BD" w:rsidRPr="001307BD">
        <w:t>VINKOS društvo s ograničenom odgovornošću za trgovinu i usluge, Osijek, Papu, gore 13, MBS: 030105631 OIB: 62042768599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</w:t>
      </w:r>
      <w:r w:rsidR="00F829BA">
        <w:t>7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1307BD" w:rsidRPr="001307BD">
        <w:t>VINKOS društvo s ograničenom odgovornošću za trgovinu i usluge, Osijek, Papu, gore 13, MBS: 030105631 OIB: 62042768599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1307BD">
        <w:t>28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1307BD">
        <w:t>80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1307BD">
        <w:t>980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F829BA">
        <w:t>5. 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829BA">
        <w:t>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0E5A5B"/>
    <w:rsid w:val="001307BD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6302D"/>
    <w:rsid w:val="003942B2"/>
    <w:rsid w:val="003A1933"/>
    <w:rsid w:val="0040522B"/>
    <w:rsid w:val="00423822"/>
    <w:rsid w:val="00437C48"/>
    <w:rsid w:val="00454A05"/>
    <w:rsid w:val="004A5F27"/>
    <w:rsid w:val="0058798C"/>
    <w:rsid w:val="005C2121"/>
    <w:rsid w:val="005D08CF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7D6F3D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829BA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6F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6F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F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F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6F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6F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F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F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VINKOS društvo s ograničenom odgovornošću za trgovinu i usluge</izvorni_sadrzaj>
    <derivirana_varijabla naziv="DomainObject.Predmet.ProtustrankaFormated_1">  VINKOS društvo s ograničenom odgovornošću za trgovinu i usluge</derivirana_varijabla>
  </DomainObject.Predmet.ProtustrankaFormated>
  <DomainObject.Predmet.ProtustrankaFormatedOIB>
    <izvorni_sadrzaj>  VINKOS društvo s ograničenom odgovornošću za trgovinu i usluge, OIB 62042768599</izvorni_sadrzaj>
    <derivirana_varijabla naziv="DomainObject.Predmet.ProtustrankaFormatedOIB_1">  VINKOS društvo s ograničenom odgovornošću za trgovinu i usluge, OIB 62042768599</derivirana_varijabla>
  </DomainObject.Predmet.ProtustrankaFormatedOIB>
  <DomainObject.Predmet.ProtustrankaFormatedWithAdress>
    <izvorni_sadrzaj> VINKOS društvo s ograničenom odgovornošću za trgovinu i usluge, Papuk gore 13, 31000 Osijek</izvorni_sadrzaj>
    <derivirana_varijabla naziv="DomainObject.Predmet.ProtustrankaFormatedWithAdress_1"> VINKOS društvo s ograničenom odgovornošću za trgovinu i usluge, Papuk gore 13, 31000 Osijek</derivirana_varijabla>
  </DomainObject.Predmet.ProtustrankaFormatedWithAdress>
  <DomainObject.Predmet.ProtustrankaFormatedWithAdressOIB>
    <izvorni_sadrzaj> VINKOS društvo s ograničenom odgovornošću za trgovinu i usluge, OIB 62042768599, Papuk gore 13, 31000 Osijek</izvorni_sadrzaj>
    <derivirana_varijabla naziv="DomainObject.Predmet.ProtustrankaFormatedWithAdressOIB_1"> VINKOS društvo s ograničenom odgovornošću za trgovinu i usluge, OIB 62042768599, Papuk gore 13, 31000 Osijek</derivirana_varijabla>
  </DomainObject.Predmet.ProtustrankaFormatedWithAdressOIB>
  <DomainObject.Predmet.ProtustrankaWithAdress>
    <izvorni_sadrzaj>VINKOS društvo s ograničenom odgovornošću za trgovinu i usluge Papuk gore 13, 31000 Osijek</izvorni_sadrzaj>
    <derivirana_varijabla naziv="DomainObject.Predmet.ProtustrankaWithAdress_1">VINKOS društvo s ograničenom odgovornošću za trgovinu i usluge Papuk gore 13, 31000 Osijek</derivirana_varijabla>
  </DomainObject.Predmet.ProtustrankaWithAdress>
  <DomainObject.Predmet.ProtustrankaWithAdressOIB>
    <izvorni_sadrzaj>VINKOS društvo s ograničenom odgovornošću za trgovinu i usluge, OIB 62042768599, Papuk gore 13, 31000 Osijek</izvorni_sadrzaj>
    <derivirana_varijabla naziv="DomainObject.Predmet.ProtustrankaWithAdressOIB_1">VINKOS društvo s ograničenom odgovornošću za trgovinu i usluge, OIB 62042768599, Papuk gore 13, 31000 Osijek</derivirana_varijabla>
  </DomainObject.Predmet.ProtustrankaWithAdressOIB>
  <DomainObject.Predmet.ProtustrankaNazivFormated>
    <izvorni_sadrzaj>VINKOS društvo s ograničenom odgovornošću za trgovinu i usluge</izvorni_sadrzaj>
    <derivirana_varijabla naziv="DomainObject.Predmet.ProtustrankaNazivFormated_1">VINKOS društvo s ograničenom odgovornošću za trgovinu i usluge</derivirana_varijabla>
  </DomainObject.Predmet.ProtustrankaNazivFormated>
  <DomainObject.Predmet.ProtustrankaNazivFormatedOIB>
    <izvorni_sadrzaj>VINKOS društvo s ograničenom odgovornošću za trgovinu i usluge, OIB 62042768599</izvorni_sadrzaj>
    <derivirana_varijabla naziv="DomainObject.Predmet.ProtustrankaNazivFormatedOIB_1">VINKOS društvo s ograničenom odgovornošću za trgovinu i usluge, OIB 62042768599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VINKOS društvo s ograničenom odgovornošću za trgovinu i usluge</item>
    </izvorni_sadrzaj>
    <derivirana_varijabla naziv="DomainObject.Predmet.ProtuStrankaListFormated_1">
      <item>VINKOS društvo s ograničenom odgovornošću za trgovinu i usluge</item>
    </derivirana_varijabla>
  </DomainObject.Predmet.ProtuStrankaListFormated>
  <DomainObject.Predmet.ProtuStrankaListFormatedOIB>
    <izvorni_sadrzaj>
      <item>VINKOS društvo s ograničenom odgovornošću za trgovinu i usluge, OIB 62042768599</item>
    </izvorni_sadrzaj>
    <derivirana_varijabla naziv="DomainObject.Predmet.ProtuStrankaListFormatedOIB_1">
      <item>VINKOS društvo s ograničenom odgovornošću za trgovinu i usluge, OIB 62042768599</item>
    </derivirana_varijabla>
  </DomainObject.Predmet.ProtuStrankaListFormatedOIB>
  <DomainObject.Predmet.ProtuStrankaListFormatedWithAdress>
    <izvorni_sadrzaj>
      <item>VINKOS društvo s ograničenom odgovornošću za trgovinu i usluge, Papuk gore 13, 31000 Osijek</item>
    </izvorni_sadrzaj>
    <derivirana_varijabla naziv="DomainObject.Predmet.ProtuStrankaListFormatedWithAdress_1">
      <item>VINKOS društvo s ograničenom odgovornošću za trgovinu i usluge, Papuk gore 13, 31000 Osijek</item>
    </derivirana_varijabla>
  </DomainObject.Predmet.ProtuStrankaListFormatedWithAdress>
  <DomainObject.Predmet.ProtuStrankaListFormatedWithAdressOIB>
    <izvorni_sadrzaj>
      <item>VINKOS društvo s ograničenom odgovornošću za trgovinu i usluge, OIB 62042768599, Papuk gore 13, 31000 Osijek</item>
    </izvorni_sadrzaj>
    <derivirana_varijabla naziv="DomainObject.Predmet.ProtuStrankaListFormatedWithAdressOIB_1">
      <item>VINKOS društvo s ograničenom odgovornošću za trgovinu i usluge, OIB 62042768599, Papuk gore 13, 31000 Osijek</item>
    </derivirana_varijabla>
  </DomainObject.Predmet.ProtuStrankaListFormatedWithAdressOIB>
  <DomainObject.Predmet.ProtuStrankaListNazivFormated>
    <izvorni_sadrzaj>
      <item>VINKOS društvo s ograničenom odgovornošću za trgovinu i usluge</item>
    </izvorni_sadrzaj>
    <derivirana_varijabla naziv="DomainObject.Predmet.ProtuStrankaListNazivFormated_1">
      <item>VINKOS društvo s ograničenom odgovornošću za trgovinu i usluge</item>
    </derivirana_varijabla>
  </DomainObject.Predmet.ProtuStrankaListNazivFormated>
  <DomainObject.Predmet.ProtuStrankaListNazivFormatedOIB>
    <izvorni_sadrzaj>
      <item>VINKOS društvo s ograničenom odgovornošću za trgovinu i usluge, OIB 62042768599</item>
    </izvorni_sadrzaj>
    <derivirana_varijabla naziv="DomainObject.Predmet.ProtuStrankaListNazivFormatedOIB_1">
      <item>VINKOS društvo s ograničenom odgovornošću za trgovinu i usluge, OIB 62042768599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VINKOS društvo s ograničenom odgovornošću za trgovinu i usluge</izvorni_sadrzaj>
    <derivirana_varijabla naziv="DomainObject.Predmet.ProtustrankaIDrugi_1">VINKOS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VINKOS društvo s ograničenom odgovornošću za trgovinu i usluge, OIB 62042768599, Papuk gore 13, 31000 Osijek</izvorni_sadrzaj>
    <derivirana_varijabla naziv="DomainObject.Predmet.ProtustrankaIDrugiAdressOIB_1">VINKOS društvo s ograničenom odgovornošću za trgovinu i usluge, OIB 62042768599, Papuk gore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VINKOS društvo s ograničenom odgovornošću za trgovinu i usluge</item>
    </izvorni_sadrzaj>
    <derivirana_varijabla naziv="DomainObject.Predmet.SudioniciListNaziv_1">
      <item>FINA RC OSIJEK</item>
      <item>VINKOS društvo s ograničenom odgovornošću za trgovinu i usluge</item>
    </derivirana_varijabla>
  </DomainObject.Predmet.SudioniciListNaziv>
  <DomainObject.Predmet.SudioniciListAdressOIB>
    <izvorni_sadrzaj>
      <item>FINA RC OSIJEK, OIB 85821130368</item>
      <item>VINKOS društvo s ograničenom odgovornošću za trgovinu i usluge, OIB 62042768599, Papuk gore 13,31000 Osijek</item>
    </izvorni_sadrzaj>
    <derivirana_varijabla naziv="DomainObject.Predmet.SudioniciListAdressOIB_1">
      <item>FINA RC OSIJEK, OIB 85821130368</item>
      <item>VINKOS društvo s ograničenom odgovornošću za trgovinu i usluge, OIB 62042768599, Papuk gore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62042768599</item>
    </izvorni_sadrzaj>
    <derivirana_varijabla naziv="DomainObject.Predmet.SudioniciListNazivOIB_1">
      <item>, OIB 85821130368</item>
      <item>, OIB 62042768599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2287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2016-07-05T06:19:00Z</dcterms:created>
  <dc:creator>korisnik</dc:creator>
  <cp:lastModifiedBy>Žana Bem</cp:lastModifiedBy>
  <cp:lastPrinted>2016-01-04T10:52:00Z</cp:lastPrinted>
  <dcterms:modified xmlns:xsi="http://www.w3.org/2001/XMLSchema-instance" xsi:type="dcterms:W3CDTF">2016-07-05T06:34:00Z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