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E1" w:rsidR="004A2608" w:rsidRPr="004A2608">
        <w:tc>
          <w:tcPr>
            <w:tcW w:type="dxa" w:w="2985"/>
            <w:shd w:fill="auto" w:color="auto" w:val="clear"/>
          </w:tcPr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Republika Hrvatska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Trgovački sud u Varaždinu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Varaždin, Braće Radić 2</w:t>
            </w:r>
          </w:p>
        </w:tc>
      </w:tr>
    </w:tbl>
    <w:p w14:textId="a029c84" w14:paraId="a029c84" w:rsidRDefault="004A2608" w:rsidP="004A2608" w:rsidR="004A2608" w:rsidRPr="004A260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E1" w:rsidR="004A2608" w:rsidRPr="004A2608">
        <w:trPr>
          <w:jc w:val="right"/>
        </w:trPr>
        <w:tc>
          <w:tcPr>
            <w:tcW w:type="dxa" w:w="4320"/>
          </w:tcPr>
          <w:p w:rsidRDefault="004A2608" w:rsidP="004A2608" w:rsidR="004A2608" w:rsidRPr="004A2608">
            <w:pPr>
              <w:jc w:val="right"/>
            </w:pPr>
            <w:r w:rsidRPr="004A2608">
              <w:t>Poslovni broj: 2 St-</w:t>
            </w:r>
            <w:r>
              <w:t>105/2015-6</w:t>
            </w:r>
            <w:r w:rsidR="00DE331D">
              <w:t>8</w:t>
            </w:r>
          </w:p>
        </w:tc>
      </w:tr>
    </w:tbl>
    <w:p w:rsidRDefault="004A2608" w:rsidP="004A2608" w:rsidR="004A2608" w:rsidRPr="004A2608">
      <w:pPr>
        <w:jc w:val="right"/>
        <w:rPr>
          <w:lang w:eastAsia="en-AU"/>
        </w:rPr>
      </w:pPr>
    </w:p>
    <w:p w:rsidRDefault="004A2608" w:rsidP="004A2608" w:rsidR="004A2608" w:rsidRPr="004A2608">
      <w:pPr>
        <w:jc w:val="both"/>
        <w:rPr>
          <w:lang w:eastAsia="en-AU"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4A2608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</w:t>
      </w:r>
      <w:r w:rsidR="004A2608">
        <w:t>,</w:t>
      </w:r>
      <w:r w:rsidR="00B27420">
        <w:t xml:space="preserve"> vlasnikom obrta PUTNIČKA AGENCIJA EXPRESS-TOURS</w:t>
      </w:r>
      <w:r w:rsidR="00DE331D">
        <w:t xml:space="preserve"> u stečaju</w:t>
      </w:r>
      <w:r w:rsidR="00B27420">
        <w:t xml:space="preserve">, Čakovec, </w:t>
      </w:r>
      <w:r w:rsidR="004A2608">
        <w:t>Zagrebačka 87, OI</w:t>
      </w:r>
      <w:r w:rsidR="00B27420">
        <w:t>B: 92415294899</w:t>
      </w:r>
      <w:r w:rsidR="0034472C">
        <w:t xml:space="preserve">, </w:t>
      </w:r>
      <w:r>
        <w:t xml:space="preserve">dana </w:t>
      </w:r>
      <w:r w:rsidR="00DE331D">
        <w:t>5. travnja</w:t>
      </w:r>
      <w:r w:rsidR="004A2608">
        <w:t xml:space="preserve"> 2018., </w:t>
      </w:r>
      <w:r w:rsidR="00673260">
        <w:t xml:space="preserve">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 w:rsidRPr="004A2608">
      <w:pPr>
        <w:pStyle w:val="Naslov1"/>
        <w:rPr>
          <w:b w:val="false"/>
        </w:rPr>
      </w:pPr>
      <w:r w:rsidRPr="004A2608">
        <w:rPr>
          <w:b w:val="false"/>
        </w:rPr>
        <w:t>ZAKLJUČAK O PRODAJI</w:t>
      </w:r>
    </w:p>
    <w:p w:rsidRDefault="00F2289C" w:rsidR="002C2053" w:rsidRPr="004A2608">
      <w:pPr>
        <w:jc w:val="center"/>
        <w:rPr>
          <w:bCs/>
        </w:rPr>
      </w:pPr>
      <w:r>
        <w:rPr>
          <w:bCs/>
        </w:rPr>
        <w:t>3</w:t>
      </w:r>
      <w:r w:rsidR="00554952" w:rsidRPr="004A2608">
        <w:rPr>
          <w:bCs/>
        </w:rPr>
        <w:t>.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</w:t>
      </w:r>
      <w:r w:rsidR="004A2608">
        <w:t>A,</w:t>
      </w:r>
      <w:r w:rsidR="00B27420">
        <w:t xml:space="preserve"> vlasnika</w:t>
      </w:r>
      <w:r w:rsidR="00B27420" w:rsidRPr="00B27420">
        <w:t xml:space="preserve"> obrta PUTNIČKA AGENCIJA EXPRESS-TOURS, Čakovec</w:t>
      </w:r>
      <w:r w:rsidR="00C57351">
        <w:t>,</w:t>
      </w:r>
      <w:r w:rsidR="004A2608">
        <w:t xml:space="preserve"> Zagrebačka 87, OIB: 92415294899,</w:t>
      </w:r>
      <w:r w:rsidR="00C57351">
        <w:t xml:space="preserve">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4A2608">
      <w:pPr>
        <w:pStyle w:val="Tijeloteksta"/>
      </w:pPr>
      <w:r w:rsidRPr="004A2608">
        <w:tab/>
        <w:t>Procijenjena vrijednost nekretnin</w:t>
      </w:r>
      <w:r w:rsidR="00C54579" w:rsidRPr="004A2608">
        <w:t>e</w:t>
      </w:r>
      <w:r w:rsidRPr="004A2608">
        <w:t xml:space="preserve"> iznosi </w:t>
      </w:r>
      <w:r w:rsidR="00C54579" w:rsidRPr="004A2608">
        <w:t>3</w:t>
      </w:r>
      <w:r w:rsidR="00B27420" w:rsidRPr="004A2608">
        <w:t>71</w:t>
      </w:r>
      <w:r w:rsidRPr="004A2608">
        <w:t>.</w:t>
      </w:r>
      <w:r w:rsidR="00B27420" w:rsidRPr="004A2608">
        <w:t>299</w:t>
      </w:r>
      <w:r w:rsidRPr="004A2608">
        <w:t>,</w:t>
      </w:r>
      <w:r w:rsidR="00B27420" w:rsidRPr="004A2608">
        <w:t>15</w:t>
      </w:r>
      <w:r w:rsidRPr="004A2608">
        <w:t xml:space="preserve"> kn.</w:t>
      </w:r>
    </w:p>
    <w:p w:rsidRDefault="00375A04" w:rsidP="0028441D" w:rsidR="00375A04" w:rsidRPr="004A2608"/>
    <w:p w:rsidRDefault="005E1588" w:rsidP="005E1588" w:rsidR="00935B6D" w:rsidRPr="004A2608">
      <w:pPr>
        <w:pStyle w:val="Tijeloteksta"/>
        <w:ind w:firstLine="708"/>
      </w:pPr>
      <w:r w:rsidRPr="004A2608">
        <w:t xml:space="preserve">II/ </w:t>
      </w:r>
      <w:r w:rsidR="00935B6D" w:rsidRPr="004A2608">
        <w:t>Nekretnin</w:t>
      </w:r>
      <w:r w:rsidR="00375A04" w:rsidRPr="004A2608">
        <w:t>a</w:t>
      </w:r>
      <w:r w:rsidR="003636B0" w:rsidRPr="004A2608">
        <w:t xml:space="preserve"> </w:t>
      </w:r>
      <w:r w:rsidR="00935B6D" w:rsidRPr="004A2608">
        <w:t>ć</w:t>
      </w:r>
      <w:r w:rsidR="003636B0" w:rsidRPr="004A2608">
        <w:t>e se proda</w:t>
      </w:r>
      <w:r w:rsidRPr="004A2608">
        <w:t>va</w:t>
      </w:r>
      <w:r w:rsidR="003636B0" w:rsidRPr="004A2608">
        <w:t>ti na</w:t>
      </w:r>
      <w:r w:rsidR="00935B6D" w:rsidRPr="004A2608">
        <w:t xml:space="preserve"> usmenoj javnoj dražbi. </w:t>
      </w:r>
      <w:r w:rsidR="00F2289C">
        <w:t>Treće</w:t>
      </w:r>
      <w:r w:rsidR="00935B6D" w:rsidRPr="004A2608">
        <w:t xml:space="preserve"> </w:t>
      </w:r>
      <w:r w:rsidR="0089158E" w:rsidRPr="004A2608">
        <w:t>ročište za prodaju održat će se</w:t>
      </w:r>
      <w:r w:rsidR="00935B6D" w:rsidRPr="004A2608">
        <w:t xml:space="preserve"> dana </w:t>
      </w:r>
      <w:r w:rsidR="00F2289C">
        <w:t xml:space="preserve">4. svibnja </w:t>
      </w:r>
      <w:r w:rsidR="004A2608">
        <w:t>2018.</w:t>
      </w:r>
      <w:r w:rsidR="0089158E" w:rsidRPr="004A2608">
        <w:t xml:space="preserve">, </w:t>
      </w:r>
      <w:r w:rsidR="00935B6D" w:rsidRPr="004A2608">
        <w:t xml:space="preserve">u zgradi Trgovačkog suda u Varaždinu, soba </w:t>
      </w:r>
      <w:r w:rsidR="001437A6" w:rsidRPr="004A2608">
        <w:t>22</w:t>
      </w:r>
      <w:r w:rsidR="004A2608">
        <w:t>4</w:t>
      </w:r>
      <w:r w:rsidR="00935B6D" w:rsidRPr="004A2608">
        <w:t xml:space="preserve">/II, s početkom u </w:t>
      </w:r>
      <w:r w:rsidR="004A2608">
        <w:t>9,00</w:t>
      </w:r>
      <w:r w:rsidR="00922B1D" w:rsidRPr="004A2608">
        <w:t xml:space="preserve"> sati.</w:t>
      </w:r>
      <w:r w:rsidR="00935B6D" w:rsidRPr="004A2608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4A2608" w:rsidP="005E1588" w:rsidR="004A2608">
      <w:pPr>
        <w:pStyle w:val="Tijeloteksta"/>
        <w:ind w:firstLine="708"/>
      </w:pP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A2608">
        <w:t xml:space="preserve">/ </w:t>
      </w:r>
      <w:r w:rsidR="00444496">
        <w:t xml:space="preserve">ovog zaključka prodavati će se po </w:t>
      </w:r>
      <w:r w:rsidR="00F2289C">
        <w:t>cijeni smanjenoj za 10% od početne cijene i to u iznosu</w:t>
      </w:r>
      <w:r w:rsidR="00444496">
        <w:t xml:space="preserve"> od </w:t>
      </w:r>
      <w:r w:rsidR="00F2289C">
        <w:t>334</w:t>
      </w:r>
      <w:r w:rsidR="00B27420" w:rsidRPr="00B27420">
        <w:t>.</w:t>
      </w:r>
      <w:r w:rsidR="00F2289C">
        <w:t>170,00</w:t>
      </w:r>
      <w:r w:rsidR="00B27420" w:rsidRPr="00B27420">
        <w:t xml:space="preserve"> </w:t>
      </w:r>
      <w:r w:rsidR="00444496">
        <w:t xml:space="preserve">kn, </w:t>
      </w:r>
      <w:r w:rsidR="004A2608">
        <w:t>te se</w:t>
      </w:r>
      <w:r w:rsidR="00E43BB2">
        <w:t xml:space="preserve"> ispod te cijene </w:t>
      </w:r>
      <w:r w:rsidR="00444496">
        <w:t xml:space="preserve">na </w:t>
      </w:r>
      <w:r w:rsidR="00F2289C">
        <w:t xml:space="preserve">trećem </w:t>
      </w:r>
      <w:r w:rsidR="004A2608">
        <w:t>r</w:t>
      </w:r>
      <w:r w:rsidR="00444496">
        <w:t>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</w:t>
      </w:r>
      <w:r>
        <w:lastRenderedPageBreak/>
        <w:t xml:space="preserve">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4A2608">
        <w:t>105-2015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 xml:space="preserve">c je dužan uplatiti </w:t>
      </w:r>
      <w:proofErr w:type="spellStart"/>
      <w:r w:rsidR="0028441D">
        <w:t>kupovninu</w:t>
      </w:r>
      <w:proofErr w:type="spellEnd"/>
      <w:r w:rsidR="0028441D">
        <w:t xml:space="preserve">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</w:t>
      </w:r>
      <w:proofErr w:type="spellStart"/>
      <w:r>
        <w:t>kupovnin</w:t>
      </w:r>
      <w:r w:rsidR="00473DD6">
        <w:t>u</w:t>
      </w:r>
      <w:proofErr w:type="spellEnd"/>
      <w:r w:rsidR="00473DD6">
        <w:t xml:space="preserve"> u zadanom roku. U tom slučaju</w:t>
      </w:r>
      <w:r>
        <w:t xml:space="preserve">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</w:t>
      </w:r>
      <w:r w:rsidR="00AF40B0">
        <w:t>vninu</w:t>
      </w:r>
      <w:proofErr w:type="spellEnd"/>
      <w:r w:rsidR="00AF40B0">
        <w:t>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 xml:space="preserve">Jelenom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E870CC">
        <w:t>, na broj 09</w:t>
      </w:r>
      <w:r w:rsidR="00375A04">
        <w:t>9</w:t>
      </w:r>
      <w:r w:rsidR="004A2608">
        <w:t>/</w:t>
      </w:r>
      <w:r w:rsidR="00375A04">
        <w:t>3124-155</w:t>
      </w:r>
      <w:r w:rsidR="00E870CC">
        <w:t>, svakog radnog dana od 8,00-15,00 sati.</w:t>
      </w:r>
    </w:p>
    <w:p w:rsidRDefault="002826B1" w:rsidP="004A2608" w:rsidR="002826B1">
      <w:pPr>
        <w:pStyle w:val="Tijeloteksta"/>
        <w:tabs>
          <w:tab w:pos="1260" w:val="left"/>
        </w:tabs>
      </w:pPr>
    </w:p>
    <w:p w:rsidRDefault="004A2608" w:rsidP="004A2608" w:rsidR="004A2608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="004A2608">
        <w:t xml:space="preserve"> </w:t>
      </w:r>
      <w:r w:rsidR="00F2289C">
        <w:t>5. travnja</w:t>
      </w:r>
      <w:r w:rsidR="004A2608">
        <w:t xml:space="preserve"> 2018.            </w:t>
      </w: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Sutkinja</w:t>
      </w:r>
    </w:p>
    <w:p w:rsidRDefault="004A2608" w:rsidP="004A2608" w:rsidR="004A2608">
      <w:pPr>
        <w:tabs>
          <w:tab w:pos="1260" w:val="left"/>
        </w:tabs>
        <w:ind w:left="4956"/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Melita Poljanec Bubaš</w:t>
      </w:r>
      <w:r w:rsidR="00CD05D7">
        <w:t>, v.r.</w:t>
      </w:r>
    </w:p>
    <w:p w:rsidRDefault="00CD05D7" w:rsidP="004A2608" w:rsidR="00CD05D7">
      <w:pPr>
        <w:tabs>
          <w:tab w:pos="1260" w:val="left"/>
        </w:tabs>
        <w:ind w:left="4956"/>
        <w:jc w:val="center"/>
      </w:pPr>
    </w:p>
    <w:p w:rsidRDefault="00CD05D7" w:rsidP="004A2608" w:rsidR="00CD05D7">
      <w:pPr>
        <w:tabs>
          <w:tab w:pos="1260" w:val="left"/>
        </w:tabs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40C3F" w:rsidP="00A40C3F" w:rsidR="00A40C3F">
      <w:pPr>
        <w:tabs>
          <w:tab w:pos="1260" w:val="left"/>
        </w:tabs>
        <w:jc w:val="both"/>
      </w:pPr>
    </w:p>
    <w:p w:rsidRDefault="00A40C3F" w:rsidP="004A2608" w:rsidR="0028441D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2608" w:rsidP="00A40C3F" w:rsidR="00A40C3F">
      <w:pPr>
        <w:tabs>
          <w:tab w:pos="1260" w:val="left"/>
        </w:tabs>
        <w:jc w:val="both"/>
      </w:pPr>
      <w:r>
        <w:t xml:space="preserve">Uputa o pravnom lijeku:          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4A2608">
      <w:pPr>
        <w:jc w:val="both"/>
      </w:pPr>
      <w:r>
        <w:t xml:space="preserve"> DNA:</w:t>
      </w:r>
      <w:r w:rsidR="00E870CC" w:rsidRPr="00E870CC">
        <w:t xml:space="preserve"> </w:t>
      </w:r>
    </w:p>
    <w:p w:rsidRDefault="00E870CC" w:rsidP="00E870CC" w:rsidR="004A2608">
      <w:pPr>
        <w:jc w:val="both"/>
      </w:pPr>
      <w:r>
        <w:t>1. 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375A04">
        <w:t xml:space="preserve">Jelena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375A04">
        <w:t>, Braće Radića 20</w:t>
      </w:r>
    </w:p>
    <w:p w:rsidRDefault="00E870CC" w:rsidP="00E870CC" w:rsidR="00E870CC">
      <w:pPr>
        <w:jc w:val="both"/>
      </w:pPr>
      <w:r w:rsidRPr="0002302D">
        <w:t>2. Ž</w:t>
      </w:r>
      <w:r w:rsidR="004A2608">
        <w:t>upanijsko državno odvjetništvo u Varaždinu</w:t>
      </w:r>
    </w:p>
    <w:p w:rsidRDefault="00E870CC" w:rsidP="00375A04" w:rsidR="00A40C3F">
      <w:pPr>
        <w:jc w:val="both"/>
      </w:pPr>
      <w:r>
        <w:t xml:space="preserve">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4A2608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D05D7">
      <w:rPr>
        <w:noProof/>
      </w:rPr>
      <w:t>2</w:t>
    </w:r>
    <w:r>
      <w:fldChar w:fldCharType="end"/>
    </w:r>
    <w:r>
      <w:t xml:space="preserve">             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A54E1" w:rsidR="004A2608" w:rsidRPr="004A2608">
      <w:trPr>
        <w:jc w:val="right"/>
      </w:trPr>
      <w:tc>
        <w:tcPr>
          <w:tcW w:type="dxa" w:w="4320"/>
        </w:tcPr>
        <w:p w:rsidRDefault="004A2608" w:rsidP="002A54E1" w:rsidR="004A2608" w:rsidRPr="004A2608">
          <w:pPr>
            <w:jc w:val="right"/>
          </w:pPr>
          <w:r w:rsidRPr="004A2608">
            <w:t>Poslovni broj: 2 St-</w:t>
          </w:r>
          <w:r w:rsidR="00DE331D">
            <w:t>105/2015-68</w:t>
          </w:r>
        </w:p>
      </w:tc>
    </w:tr>
  </w:tbl>
  <w:p w:rsidRDefault="00CB0F35" w:rsidP="001437A6" w:rsidR="00CB0F35">
    <w:pPr>
      <w:pStyle w:val="Tijeloteksta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A2608"/>
    <w:rsid w:val="004C6451"/>
    <w:rsid w:val="004E47A8"/>
    <w:rsid w:val="004F4B90"/>
    <w:rsid w:val="00531FE6"/>
    <w:rsid w:val="005369C7"/>
    <w:rsid w:val="00544810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A6980"/>
    <w:rsid w:val="006C70E4"/>
    <w:rsid w:val="006D0879"/>
    <w:rsid w:val="006E03EE"/>
    <w:rsid w:val="006E5C3C"/>
    <w:rsid w:val="00704319"/>
    <w:rsid w:val="00705FD8"/>
    <w:rsid w:val="00730B08"/>
    <w:rsid w:val="007412FA"/>
    <w:rsid w:val="00745521"/>
    <w:rsid w:val="00747410"/>
    <w:rsid w:val="00750B56"/>
    <w:rsid w:val="007645E5"/>
    <w:rsid w:val="00783E7E"/>
    <w:rsid w:val="007B2047"/>
    <w:rsid w:val="007C3F4E"/>
    <w:rsid w:val="007E1E28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6D50"/>
    <w:rsid w:val="00C9627A"/>
    <w:rsid w:val="00CB0F35"/>
    <w:rsid w:val="00CD05D7"/>
    <w:rsid w:val="00CE60E8"/>
    <w:rsid w:val="00D02BA1"/>
    <w:rsid w:val="00D532B8"/>
    <w:rsid w:val="00D53BB1"/>
    <w:rsid w:val="00D612E8"/>
    <w:rsid w:val="00D708F0"/>
    <w:rsid w:val="00DA0FA9"/>
    <w:rsid w:val="00DA2DA0"/>
    <w:rsid w:val="00DC285F"/>
    <w:rsid w:val="00DE331D"/>
    <w:rsid w:val="00E23B8C"/>
    <w:rsid w:val="00E27322"/>
    <w:rsid w:val="00E43BB2"/>
    <w:rsid w:val="00E61540"/>
    <w:rsid w:val="00E85909"/>
    <w:rsid w:val="00E870CC"/>
    <w:rsid w:val="00E91EA9"/>
    <w:rsid w:val="00EA373E"/>
    <w:rsid w:val="00EA6C8F"/>
    <w:rsid w:val="00F2289C"/>
    <w:rsid w:val="00F313E7"/>
    <w:rsid w:val="00F578AA"/>
    <w:rsid w:val="00F66AD9"/>
    <w:rsid w:val="00F72C04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9394B-435C-4B9C-B8D4-A8E61EEDB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657</properties:Words>
  <properties:Characters>3717</properties:Characters>
  <properties:Lines>30</properties:Lines>
  <properties:Paragraphs>8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Nikolina Cvek</cp:lastModifiedBy>
  <cp:lastPrinted>2018-04-05T07:32:00Z</cp:lastPrinted>
  <dcterms:modified xmlns:xsi="http://www.w3.org/2001/XMLSchema-instance" xsi:type="dcterms:W3CDTF">2018-04-05T07:33:00Z</dcterms:modified>
  <cp:revision>11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