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8bc3" w14:paraId="a0a8bc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6826F1">
        <w:t>1881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6826F1">
        <w:t>29</w:t>
      </w:r>
      <w:r w:rsidR="00AC4528" w:rsidRPr="009C5689">
        <w:t>.</w:t>
      </w:r>
      <w:r w:rsidR="00F8310C" w:rsidRPr="009C5689">
        <w:t xml:space="preserve"> </w:t>
      </w:r>
      <w:r w:rsidR="006826F1">
        <w:t>lipnja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826F1">
        <w:t>"ARGUMENTUM VERITAS" BICIKLISTIČKI KLUB, Odranska 1, Zagreb, OIB:</w:t>
      </w:r>
      <w:r w:rsidR="006826F1" w:rsidRPr="006826F1">
        <w:t xml:space="preserve"> 00179013987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6826F1">
        <w:t xml:space="preserve">321.259,79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6826F1">
        <w:t>29</w:t>
      </w:r>
      <w:r w:rsidR="008155EE" w:rsidRPr="009C5689">
        <w:t>.</w:t>
      </w:r>
      <w:r w:rsidR="00F8310C" w:rsidRPr="009C5689">
        <w:t xml:space="preserve"> </w:t>
      </w:r>
      <w:r w:rsidR="006826F1">
        <w:t xml:space="preserve">lipnja </w:t>
      </w:r>
      <w:r w:rsidR="0051490E">
        <w:t>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6952D7">
        <w:t>,v.r.</w:t>
      </w:r>
    </w:p>
    <w:p w:rsidRDefault="006952D7" w:rsidP="00572798" w:rsidR="006952D7">
      <w:pPr>
        <w:jc w:val="right"/>
      </w:pPr>
    </w:p>
    <w:p w:rsidRDefault="006952D7" w:rsidP="00572798" w:rsidR="006952D7">
      <w:pPr>
        <w:jc w:val="right"/>
      </w:pPr>
      <w:r>
        <w:t xml:space="preserve">Za točnost otpravka - ovlašteni službenik: </w:t>
      </w:r>
    </w:p>
    <w:p w:rsidRDefault="006952D7" w:rsidP="00572798" w:rsidR="006952D7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47F32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1124F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826F1"/>
    <w:rsid w:val="006952D7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2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2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2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2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2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2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2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2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1881</izvorni_sadrzaj>
    <derivirana_varijabla naziv="DomainObject.Predmet.Broj_1">1881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St-1881/2017</izvorni_sadrzaj>
    <derivirana_varijabla naziv="DomainObject.Predmet.OznakaBroj_1">St-1881/2017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ARGUMENTUM VERITAS BICIKLISTIČKI KLUB</izvorni_sadrzaj>
    <derivirana_varijabla naziv="DomainObject.Predmet.ProtustrankaFormated_1">  ARGUMENTUM VERITAS BICIKLISTIČKI KLUB</derivirana_varijabla>
  </DomainObject.Predmet.ProtustrankaFormated>
  <DomainObject.Predmet.ProtustrankaFormatedOIB>
    <izvorni_sadrzaj>  ARGUMENTUM VERITAS BICIKLISTIČKI KLUB, OIB 00179013987</izvorni_sadrzaj>
    <derivirana_varijabla naziv="DomainObject.Predmet.ProtustrankaFormatedOIB_1">  ARGUMENTUM VERITAS BICIKLISTIČKI KLUB, OIB 00179013987</derivirana_varijabla>
  </DomainObject.Predmet.ProtustrankaFormatedOIB>
  <DomainObject.Predmet.ProtustrankaFormatedWithAdress>
    <izvorni_sadrzaj> ARGUMENTUM VERITAS BICIKLISTIČKI KLUB, Odranska 1, 10000 Zagreb</izvorni_sadrzaj>
    <derivirana_varijabla naziv="DomainObject.Predmet.ProtustrankaFormatedWithAdress_1"> ARGUMENTUM VERITAS BICIKLISTIČKI KLUB, Odranska 1, 10000 Zagreb</derivirana_varijabla>
  </DomainObject.Predmet.ProtustrankaFormatedWithAdress>
  <DomainObject.Predmet.ProtustrankaFormatedWithAdressOIB>
    <izvorni_sadrzaj> ARGUMENTUM VERITAS BICIKLISTIČKI KLUB, OIB 00179013987, Odranska 1, 10000 Zagreb</izvorni_sadrzaj>
    <derivirana_varijabla naziv="DomainObject.Predmet.ProtustrankaFormatedWithAdressOIB_1"> ARGUMENTUM VERITAS BICIKLISTIČKI KLUB, OIB 00179013987, Odranska 1, 10000 Zagreb</derivirana_varijabla>
  </DomainObject.Predmet.ProtustrankaFormatedWithAdressOIB>
  <DomainObject.Predmet.ProtustrankaWithAdress>
    <izvorni_sadrzaj>ARGUMENTUM VERITAS BICIKLISTIČKI KLUB Odranska 1, 10000 Zagreb</izvorni_sadrzaj>
    <derivirana_varijabla naziv="DomainObject.Predmet.ProtustrankaWithAdress_1">ARGUMENTUM VERITAS BICIKLISTIČKI KLUB Odranska 1, 10000 Zagreb</derivirana_varijabla>
  </DomainObject.Predmet.ProtustrankaWithAdress>
  <DomainObject.Predmet.ProtustrankaWithAdressOIB>
    <izvorni_sadrzaj>ARGUMENTUM VERITAS BICIKLISTIČKI KLUB, OIB 00179013987, Odranska 1, 10000 Zagreb</izvorni_sadrzaj>
    <derivirana_varijabla naziv="DomainObject.Predmet.ProtustrankaWithAdressOIB_1">ARGUMENTUM VERITAS BICIKLISTIČKI KLUB, OIB 00179013987, Odranska 1, 10000 Zagreb</derivirana_varijabla>
  </DomainObject.Predmet.ProtustrankaWithAdressOIB>
  <DomainObject.Predmet.ProtustrankaNazivFormated>
    <izvorni_sadrzaj>ARGUMENTUM VERITAS BICIKLISTIČKI KLUB</izvorni_sadrzaj>
    <derivirana_varijabla naziv="DomainObject.Predmet.ProtustrankaNazivFormated_1">ARGUMENTUM VERITAS BICIKLISTIČKI KLUB</derivirana_varijabla>
  </DomainObject.Predmet.ProtustrankaNazivFormated>
  <DomainObject.Predmet.ProtustrankaNazivFormatedOIB>
    <izvorni_sadrzaj>ARGUMENTUM VERITAS BICIKLISTIČKI KLUB, OIB 00179013987</izvorni_sadrzaj>
    <derivirana_varijabla naziv="DomainObject.Predmet.ProtustrankaNazivFormatedOIB_1">ARGUMENTUM VERITAS BICIKLISTIČKI KLUB, OIB 00179013987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ARGUMENTUM VERITAS BICIKLISTIČKI KLUB</item>
    </izvorni_sadrzaj>
    <derivirana_varijabla naziv="DomainObject.Predmet.ProtuStrankaListFormated_1">
      <item>ARGUMENTUM VERITAS BICIKLISTIČKI KLUB</item>
    </derivirana_varijabla>
  </DomainObject.Predmet.ProtuStrankaListFormated>
  <DomainObject.Predmet.ProtuStrankaListFormatedOIB>
    <izvorni_sadrzaj>
      <item>ARGUMENTUM VERITAS BICIKLISTIČKI KLUB, OIB 00179013987</item>
    </izvorni_sadrzaj>
    <derivirana_varijabla naziv="DomainObject.Predmet.ProtuStrankaListFormatedOIB_1">
      <item>ARGUMENTUM VERITAS BICIKLISTIČKI KLUB, OIB 00179013987</item>
    </derivirana_varijabla>
  </DomainObject.Predmet.ProtuStrankaListFormatedOIB>
  <DomainObject.Predmet.ProtuStrankaListFormatedWithAdress>
    <izvorni_sadrzaj>
      <item>ARGUMENTUM VERITAS BICIKLISTIČKI KLUB, Odranska 1, 10000 Zagreb</item>
    </izvorni_sadrzaj>
    <derivirana_varijabla naziv="DomainObject.Predmet.ProtuStrankaListFormatedWithAdress_1">
      <item>ARGUMENTUM VERITAS BICIKLISTIČKI KLUB, Odranska 1, 10000 Zagreb</item>
    </derivirana_varijabla>
  </DomainObject.Predmet.ProtuStrankaListFormatedWithAdress>
  <DomainObject.Predmet.ProtuStrankaListFormatedWithAdressOIB>
    <izvorni_sadrzaj>
      <item>ARGUMENTUM VERITAS BICIKLISTIČKI KLUB, OIB 00179013987, Odranska 1, 10000 Zagreb</item>
    </izvorni_sadrzaj>
    <derivirana_varijabla naziv="DomainObject.Predmet.ProtuStrankaListFormatedWithAdressOIB_1">
      <item>ARGUMENTUM VERITAS BICIKLISTIČKI KLUB, OIB 00179013987, Odranska 1, 10000 Zagreb</item>
    </derivirana_varijabla>
  </DomainObject.Predmet.ProtuStrankaListFormatedWithAdressOIB>
  <DomainObject.Predmet.ProtuStrankaListNazivFormated>
    <izvorni_sadrzaj>
      <item>ARGUMENTUM VERITAS BICIKLISTIČKI KLUB</item>
    </izvorni_sadrzaj>
    <derivirana_varijabla naziv="DomainObject.Predmet.ProtuStrankaListNazivFormated_1">
      <item>ARGUMENTUM VERITAS BICIKLISTIČKI KLUB</item>
    </derivirana_varijabla>
  </DomainObject.Predmet.ProtuStrankaListNazivFormated>
  <DomainObject.Predmet.ProtuStrankaListNazivFormatedOIB>
    <izvorni_sadrzaj>
      <item>ARGUMENTUM VERITAS BICIKLISTIČKI KLUB, OIB 00179013987</item>
    </izvorni_sadrzaj>
    <derivirana_varijabla naziv="DomainObject.Predmet.ProtuStrankaListNazivFormatedOIB_1">
      <item>ARGUMENTUM VERITAS BICIKLISTIČKI KLUB, OIB 00179013987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ARGUMENTUM VERITAS BICIKLISTIČKI KLUB</izvorni_sadrzaj>
    <derivirana_varijabla naziv="DomainObject.Predmet.ProtustrankaIDrugi_1">ARGUMENTUM VERITAS BICIKLISTIČKI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ARGUMENTUM VERITAS BICIKLISTIČKI KLUB, OIB 00179013987, Odranska 1, 10000 Zagreb</izvorni_sadrzaj>
    <derivirana_varijabla naziv="DomainObject.Predmet.ProtustrankaIDrugiAdressOIB_1">ARGUMENTUM VERITAS BICIKLISTIČKI KLUB, OIB 00179013987, Odranska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ARGUMENTUM VERITAS BICIKLISTIČKI KLUB</item>
      <item>FINA Regionalni centar Zagreb</item>
    </izvorni_sadrzaj>
    <derivirana_varijabla naziv="DomainObject.Predmet.SudioniciListNaziv_1">
      <item>ARGUMENTUM VERITAS BICIKLISTIČKI KLUB</item>
      <item>FINA Regionalni centar Zagreb</item>
    </derivirana_varijabla>
  </DomainObject.Predmet.SudioniciListNaziv>
  <DomainObject.Predmet.SudioniciListAdressOIB>
    <izvorni_sadrzaj>
      <item>ARGUMENTUM VERITAS BICIKLISTIČKI KLUB, OIB 00179013987, Odranska 1,10000 Zagreb</item>
      <item>FINA Regionalni centar Zagreb, OIB 85821130368, Trg svibanjskih žrtava 1995. 1,10000 Zagreb</item>
    </izvorni_sadrzaj>
    <derivirana_varijabla naziv="DomainObject.Predmet.SudioniciListAdressOIB_1">
      <item>ARGUMENTUM VERITAS BICIKLISTIČKI KLUB, OIB 00179013987, Odranska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00179013987</item>
      <item>, OIB 85821130368</item>
    </izvorni_sadrzaj>
    <derivirana_varijabla naziv="DomainObject.Predmet.SudioniciListNazivOIB_1">
      <item>, OIB 00179013987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AFD35E-BDDA-44FA-B294-6A3B203D4B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1347</properties:Characters>
  <properties:Lines>45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2018-06-28T07:35:00Z</dcterms:created>
  <dc:creator>ilukac</dc:creator>
  <cp:lastModifiedBy>Maja Šipek</cp:lastModifiedBy>
  <cp:lastPrinted>2015-11-06T13:13:00Z</cp:lastPrinted>
  <dcterms:modified xmlns:xsi="http://www.w3.org/2001/XMLSchema-instance" xsi:type="dcterms:W3CDTF">2018-06-29T08:40:00Z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- 1881-17.docx)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