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2990" w14:paraId="0992990" w:rsidRDefault="00A35B24" w:rsidP="00024905" w:rsidR="000921B3" w:rsidRPr="007151E3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7151E3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7151E3">
          <w:rPr>
            <w:szCs w:val="24"/>
          </w:rPr>
          <w:t xml:space="preserve">7 </w:t>
        </w:r>
        <w:r w:rsidR="00BA0338" w:rsidRPr="007151E3">
          <w:rPr>
            <w:szCs w:val="24"/>
          </w:rPr>
          <w:t>St</w:t>
        </w:r>
      </w:smartTag>
      <w:r w:rsidR="00BA0338" w:rsidRPr="007151E3">
        <w:rPr>
          <w:szCs w:val="24"/>
        </w:rPr>
        <w:t>.</w:t>
      </w:r>
      <w:r w:rsidR="00195EC5" w:rsidRPr="007151E3">
        <w:rPr>
          <w:szCs w:val="24"/>
        </w:rPr>
        <w:t xml:space="preserve"> </w:t>
      </w:r>
      <w:r w:rsidR="000336E4" w:rsidRPr="007151E3">
        <w:rPr>
          <w:szCs w:val="24"/>
        </w:rPr>
        <w:t>296/16</w:t>
      </w:r>
    </w:p>
    <w:p w:rsidRDefault="00EF3B37" w:rsidR="002E6DA4" w:rsidRPr="007151E3">
      <w:pPr>
        <w:ind w:firstLine="708" w:left="708"/>
        <w:rPr>
          <w:color w:val="000000"/>
          <w:sz w:val="24"/>
          <w:szCs w:val="24"/>
        </w:rPr>
      </w:pPr>
      <w:r w:rsidRPr="007151E3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7151E3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7151E3">
      <w:pPr>
        <w:rPr>
          <w:b/>
          <w:sz w:val="24"/>
          <w:szCs w:val="24"/>
        </w:rPr>
      </w:pPr>
      <w:r w:rsidRPr="007151E3">
        <w:rPr>
          <w:color w:val="000000"/>
          <w:sz w:val="24"/>
          <w:szCs w:val="24"/>
        </w:rPr>
        <w:t xml:space="preserve">        </w:t>
      </w:r>
      <w:r w:rsidRPr="007151E3">
        <w:rPr>
          <w:b/>
          <w:sz w:val="24"/>
          <w:szCs w:val="24"/>
        </w:rPr>
        <w:t>REPUBLIKA HRVATSKA</w:t>
      </w:r>
    </w:p>
    <w:p w:rsidRDefault="002E6DA4" w:rsidR="002E6DA4" w:rsidRPr="007151E3">
      <w:pPr>
        <w:rPr>
          <w:b/>
          <w:sz w:val="24"/>
          <w:szCs w:val="24"/>
        </w:rPr>
      </w:pPr>
      <w:r w:rsidRPr="007151E3">
        <w:rPr>
          <w:b/>
          <w:sz w:val="24"/>
          <w:szCs w:val="24"/>
        </w:rPr>
        <w:t xml:space="preserve">     TRGOVAČKI SUD U SPLITU</w:t>
      </w:r>
    </w:p>
    <w:p w:rsidRDefault="002E6DA4" w:rsidR="002E6DA4" w:rsidRPr="007151E3">
      <w:pPr>
        <w:rPr>
          <w:b/>
          <w:sz w:val="24"/>
          <w:szCs w:val="24"/>
        </w:rPr>
      </w:pPr>
      <w:r w:rsidRPr="007151E3">
        <w:rPr>
          <w:b/>
          <w:sz w:val="24"/>
          <w:szCs w:val="24"/>
        </w:rPr>
        <w:t>STALNA SLUŽBA U DUBROVNIKU</w:t>
      </w:r>
    </w:p>
    <w:p w:rsidRDefault="002E6DA4" w:rsidP="0001336A" w:rsidR="00A77688" w:rsidRPr="007151E3">
      <w:pPr>
        <w:rPr>
          <w:b/>
          <w:sz w:val="24"/>
          <w:szCs w:val="24"/>
        </w:rPr>
      </w:pPr>
      <w:r w:rsidRPr="007151E3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>
      <w:pPr>
        <w:rPr>
          <w:b/>
          <w:sz w:val="24"/>
          <w:szCs w:val="24"/>
        </w:rPr>
      </w:pPr>
    </w:p>
    <w:p w:rsidRDefault="00A3700B" w:rsidP="0001336A" w:rsidR="00A3700B">
      <w:pPr>
        <w:rPr>
          <w:b/>
          <w:sz w:val="24"/>
          <w:szCs w:val="24"/>
        </w:rPr>
      </w:pPr>
    </w:p>
    <w:p w:rsidRDefault="007046C9" w:rsidP="0001336A" w:rsidR="007046C9" w:rsidRPr="007151E3">
      <w:pPr>
        <w:rPr>
          <w:b/>
          <w:sz w:val="24"/>
          <w:szCs w:val="24"/>
        </w:rPr>
      </w:pPr>
    </w:p>
    <w:p w:rsidRDefault="006A2142" w:rsidP="00294DF4" w:rsidR="00D823B8">
      <w:pPr>
        <w:ind w:right="-2"/>
        <w:jc w:val="center"/>
        <w:rPr>
          <w:b/>
          <w:sz w:val="24"/>
          <w:szCs w:val="24"/>
        </w:rPr>
      </w:pPr>
      <w:r w:rsidRPr="007151E3">
        <w:rPr>
          <w:b/>
          <w:sz w:val="24"/>
          <w:szCs w:val="24"/>
        </w:rPr>
        <w:t>R E P U B L I K A  H R V A T S  K A</w:t>
      </w:r>
    </w:p>
    <w:p w:rsidRDefault="00A3700B" w:rsidP="00294DF4" w:rsidR="00A3700B">
      <w:pPr>
        <w:ind w:right="-2"/>
        <w:jc w:val="center"/>
        <w:rPr>
          <w:b/>
          <w:sz w:val="24"/>
          <w:szCs w:val="24"/>
        </w:rPr>
      </w:pPr>
    </w:p>
    <w:p w:rsidRDefault="00BA0338" w:rsidP="00750C46" w:rsidR="007046C9">
      <w:pPr>
        <w:pStyle w:val="Naslov2"/>
        <w:ind w:right="-2"/>
        <w:rPr>
          <w:szCs w:val="24"/>
        </w:rPr>
      </w:pPr>
      <w:r w:rsidRPr="007151E3">
        <w:rPr>
          <w:szCs w:val="24"/>
        </w:rPr>
        <w:t>R J E Š E N J E</w:t>
      </w:r>
    </w:p>
    <w:p w:rsidRDefault="00A3700B" w:rsidP="00A3700B" w:rsidR="00A3700B" w:rsidRPr="00A3700B"/>
    <w:p w:rsidRDefault="00BA0338" w:rsidP="0001336A" w:rsidR="00BA0338" w:rsidRPr="007151E3">
      <w:pPr>
        <w:ind w:right="-2"/>
        <w:rPr>
          <w:b/>
          <w:sz w:val="24"/>
          <w:szCs w:val="24"/>
        </w:rPr>
      </w:pPr>
    </w:p>
    <w:p w:rsidRDefault="00294DF4" w:rsidP="000336E4" w:rsidR="00A3700B">
      <w:pPr>
        <w:ind w:firstLine="720" w:right="-2"/>
        <w:jc w:val="both"/>
        <w:rPr>
          <w:sz w:val="24"/>
          <w:szCs w:val="24"/>
        </w:rPr>
      </w:pPr>
      <w:r w:rsidRPr="007151E3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7151E3">
        <w:rPr>
          <w:sz w:val="24"/>
          <w:szCs w:val="24"/>
        </w:rPr>
        <w:t xml:space="preserve"> </w:t>
      </w:r>
      <w:r w:rsidR="000336E4" w:rsidRPr="007151E3">
        <w:rPr>
          <w:sz w:val="24"/>
          <w:szCs w:val="24"/>
        </w:rPr>
        <w:t xml:space="preserve">STUDIO VUKOVIĆ &amp; VUKOVIĆ d.o.o., Dubrovnik, I. Vojnovića 104, OIB: 72044131012,  </w:t>
      </w:r>
      <w:r w:rsidR="00B77F36" w:rsidRPr="007151E3">
        <w:rPr>
          <w:sz w:val="24"/>
          <w:szCs w:val="24"/>
        </w:rPr>
        <w:t>koje</w:t>
      </w:r>
      <w:r w:rsidR="000336E4" w:rsidRPr="007151E3">
        <w:rPr>
          <w:sz w:val="24"/>
          <w:szCs w:val="24"/>
        </w:rPr>
        <w:t xml:space="preserve">g zastupa stečajni upravitelj Željko </w:t>
      </w:r>
      <w:r w:rsidR="00DE2235" w:rsidRPr="007151E3">
        <w:rPr>
          <w:sz w:val="24"/>
          <w:szCs w:val="24"/>
        </w:rPr>
        <w:t>Dragović</w:t>
      </w:r>
      <w:r w:rsidR="00B77F36" w:rsidRPr="007151E3">
        <w:rPr>
          <w:sz w:val="24"/>
          <w:szCs w:val="24"/>
        </w:rPr>
        <w:t xml:space="preserve">, </w:t>
      </w:r>
      <w:r w:rsidRPr="007151E3">
        <w:rPr>
          <w:sz w:val="24"/>
          <w:szCs w:val="24"/>
        </w:rPr>
        <w:t>nakon održanog ispitnog</w:t>
      </w:r>
      <w:r w:rsidR="00F06668" w:rsidRPr="007151E3">
        <w:rPr>
          <w:sz w:val="24"/>
          <w:szCs w:val="24"/>
        </w:rPr>
        <w:t xml:space="preserve"> ročišta, </w:t>
      </w:r>
      <w:r w:rsidRPr="007151E3">
        <w:rPr>
          <w:sz w:val="24"/>
          <w:szCs w:val="24"/>
        </w:rPr>
        <w:t xml:space="preserve"> dana </w:t>
      </w:r>
      <w:r w:rsidR="00DE2235" w:rsidRPr="007151E3">
        <w:rPr>
          <w:sz w:val="24"/>
          <w:szCs w:val="24"/>
        </w:rPr>
        <w:t>2</w:t>
      </w:r>
      <w:r w:rsidR="00A3700B">
        <w:rPr>
          <w:sz w:val="24"/>
          <w:szCs w:val="24"/>
        </w:rPr>
        <w:t>3. lipnja 2016.g.</w:t>
      </w:r>
    </w:p>
    <w:p w:rsidRDefault="00F551AA" w:rsidP="003734D4" w:rsidR="00F551AA" w:rsidRPr="007151E3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>
      <w:pPr>
        <w:ind w:right="-2"/>
        <w:jc w:val="center"/>
        <w:rPr>
          <w:b/>
          <w:sz w:val="24"/>
          <w:szCs w:val="24"/>
        </w:rPr>
      </w:pPr>
      <w:r w:rsidRPr="007151E3">
        <w:rPr>
          <w:b/>
          <w:sz w:val="24"/>
          <w:szCs w:val="24"/>
        </w:rPr>
        <w:t>r i j e š i o    j e</w:t>
      </w:r>
    </w:p>
    <w:p w:rsidRDefault="00A3700B" w:rsidP="00F06668" w:rsidR="00A3700B" w:rsidRPr="007151E3">
      <w:pPr>
        <w:ind w:right="-2"/>
        <w:jc w:val="center"/>
        <w:rPr>
          <w:b/>
          <w:sz w:val="24"/>
          <w:szCs w:val="24"/>
        </w:rPr>
      </w:pPr>
    </w:p>
    <w:p w:rsidRDefault="00A05855" w:rsidP="00A05855" w:rsidR="00A05855" w:rsidRPr="007151E3">
      <w:pPr>
        <w:jc w:val="both"/>
        <w:rPr>
          <w:sz w:val="24"/>
          <w:szCs w:val="24"/>
        </w:rPr>
      </w:pPr>
    </w:p>
    <w:p w:rsidRDefault="0057540A" w:rsidP="00A05855" w:rsidR="00A05855" w:rsidRPr="007151E3">
      <w:pPr>
        <w:jc w:val="both"/>
        <w:rPr>
          <w:sz w:val="24"/>
          <w:szCs w:val="24"/>
        </w:rPr>
      </w:pPr>
      <w:r w:rsidRPr="007151E3">
        <w:rPr>
          <w:b/>
          <w:sz w:val="24"/>
          <w:szCs w:val="24"/>
        </w:rPr>
        <w:t>I</w:t>
      </w:r>
      <w:r w:rsidR="00DB3B02" w:rsidRPr="007151E3">
        <w:rPr>
          <w:b/>
          <w:sz w:val="24"/>
          <w:szCs w:val="24"/>
        </w:rPr>
        <w:t>.</w:t>
      </w:r>
      <w:r w:rsidR="007B3B4C" w:rsidRPr="007151E3">
        <w:rPr>
          <w:b/>
          <w:sz w:val="24"/>
          <w:szCs w:val="24"/>
        </w:rPr>
        <w:tab/>
      </w:r>
      <w:r w:rsidR="007B3B4C" w:rsidRPr="007151E3">
        <w:rPr>
          <w:sz w:val="24"/>
          <w:szCs w:val="24"/>
        </w:rPr>
        <w:t>Utvrđuju se osnovanim tražbine vjerovnik I. višeg isplatnog reda:</w:t>
      </w:r>
    </w:p>
    <w:p w:rsidRDefault="000336E4" w:rsidP="000336E4" w:rsidR="000336E4" w:rsidRPr="007151E3">
      <w:pPr>
        <w:rPr>
          <w:sz w:val="24"/>
          <w:szCs w:val="24"/>
        </w:rPr>
      </w:pP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843"/>
        <w:gridCol w:w="1460"/>
      </w:tblGrid>
      <w:tr w:rsidTr="00343908" w:rsidR="000336E4" w:rsidRPr="007151E3">
        <w:tc>
          <w:tcPr>
            <w:tcW w:type="dxa" w:w="1008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37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843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Priznato kuna </w:t>
            </w:r>
          </w:p>
        </w:tc>
        <w:tc>
          <w:tcPr>
            <w:tcW w:type="dxa" w:w="1460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Osporeno kuna </w:t>
            </w:r>
          </w:p>
        </w:tc>
      </w:tr>
      <w:tr w:rsidTr="00343908" w:rsidR="000336E4" w:rsidRPr="007151E3">
        <w:tc>
          <w:tcPr>
            <w:tcW w:type="dxa" w:w="1008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1.</w:t>
            </w:r>
          </w:p>
        </w:tc>
        <w:tc>
          <w:tcPr>
            <w:tcW w:type="dxa" w:w="3600"/>
          </w:tcPr>
          <w:p w:rsidRDefault="000336E4" w:rsidP="00343908" w:rsidR="000336E4" w:rsidRPr="007151E3">
            <w:pPr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Slobodan Vuković, OIB: 16730059901</w:t>
            </w:r>
          </w:p>
        </w:tc>
        <w:tc>
          <w:tcPr>
            <w:tcW w:type="dxa" w:w="1737"/>
            <w:vAlign w:val="center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86.514,36 (neto)</w:t>
            </w:r>
          </w:p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125.432,62 (bruto)</w:t>
            </w:r>
          </w:p>
        </w:tc>
        <w:tc>
          <w:tcPr>
            <w:tcW w:type="dxa" w:w="1843"/>
            <w:vAlign w:val="center"/>
          </w:tcPr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86.514,36 (neto)</w:t>
            </w:r>
          </w:p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125.432,62 (bruto)</w:t>
            </w:r>
          </w:p>
        </w:tc>
        <w:tc>
          <w:tcPr>
            <w:tcW w:type="dxa" w:w="1460"/>
          </w:tcPr>
          <w:p w:rsidRDefault="000336E4" w:rsidP="00343908" w:rsidR="000336E4" w:rsidRPr="007151E3">
            <w:pPr>
              <w:rPr>
                <w:sz w:val="24"/>
                <w:szCs w:val="24"/>
              </w:rPr>
            </w:pPr>
          </w:p>
        </w:tc>
      </w:tr>
    </w:tbl>
    <w:p w:rsidRDefault="000336E4" w:rsidP="00B77F36" w:rsidR="000336E4" w:rsidRPr="007151E3">
      <w:pPr>
        <w:rPr>
          <w:b/>
          <w:sz w:val="24"/>
          <w:szCs w:val="24"/>
        </w:rPr>
      </w:pPr>
    </w:p>
    <w:p w:rsidRDefault="00B77F36" w:rsidP="00B77F36" w:rsidR="00B77F36" w:rsidRPr="007151E3">
      <w:pPr>
        <w:jc w:val="both"/>
        <w:rPr>
          <w:sz w:val="24"/>
          <w:szCs w:val="24"/>
        </w:rPr>
      </w:pPr>
      <w:r w:rsidRPr="007151E3">
        <w:rPr>
          <w:b/>
          <w:sz w:val="24"/>
          <w:szCs w:val="24"/>
        </w:rPr>
        <w:t>II.</w:t>
      </w:r>
      <w:r w:rsidRPr="007151E3">
        <w:rPr>
          <w:b/>
          <w:sz w:val="24"/>
          <w:szCs w:val="24"/>
        </w:rPr>
        <w:tab/>
      </w:r>
      <w:r w:rsidRPr="007151E3">
        <w:rPr>
          <w:sz w:val="24"/>
          <w:szCs w:val="24"/>
        </w:rPr>
        <w:t>Utvrđuju se osnovanim tražbine vjerovnik II. višeg isplatnog reda:</w:t>
      </w:r>
    </w:p>
    <w:p w:rsidRDefault="000336E4" w:rsidP="000336E4" w:rsidR="000336E4" w:rsidRPr="007151E3">
      <w:pPr>
        <w:rPr>
          <w:sz w:val="24"/>
          <w:szCs w:val="24"/>
        </w:rPr>
      </w:pP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701"/>
        <w:gridCol w:w="1602"/>
      </w:tblGrid>
      <w:tr w:rsidTr="00343908" w:rsidR="000336E4" w:rsidRPr="007151E3">
        <w:tc>
          <w:tcPr>
            <w:tcW w:type="dxa" w:w="1008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37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Priznato kuna </w:t>
            </w:r>
          </w:p>
        </w:tc>
        <w:tc>
          <w:tcPr>
            <w:tcW w:type="dxa" w:w="1602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Osporeno kuna </w:t>
            </w:r>
          </w:p>
        </w:tc>
      </w:tr>
      <w:tr w:rsidTr="00343908" w:rsidR="000336E4" w:rsidRPr="007151E3">
        <w:tc>
          <w:tcPr>
            <w:tcW w:type="dxa" w:w="1008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1.</w:t>
            </w:r>
          </w:p>
        </w:tc>
        <w:tc>
          <w:tcPr>
            <w:tcW w:type="dxa" w:w="3600"/>
          </w:tcPr>
          <w:p w:rsidRDefault="000336E4" w:rsidP="00343908" w:rsidR="000336E4" w:rsidRPr="007151E3">
            <w:pPr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RH, Ministarstvo financija, Porezna uprava, Dubrovnik, Vukovarska 6, OIB: 18683136487</w:t>
            </w:r>
          </w:p>
        </w:tc>
        <w:tc>
          <w:tcPr>
            <w:tcW w:type="dxa" w:w="1737"/>
            <w:vAlign w:val="center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171.588,58</w:t>
            </w:r>
          </w:p>
        </w:tc>
        <w:tc>
          <w:tcPr>
            <w:tcW w:type="dxa" w:w="1602"/>
          </w:tcPr>
          <w:p w:rsidRDefault="000336E4" w:rsidP="00343908" w:rsidR="000336E4" w:rsidRPr="007151E3">
            <w:pPr>
              <w:rPr>
                <w:sz w:val="24"/>
                <w:szCs w:val="24"/>
              </w:rPr>
            </w:pPr>
          </w:p>
        </w:tc>
      </w:tr>
      <w:tr w:rsidTr="00343908" w:rsidR="000336E4" w:rsidRPr="007151E3">
        <w:tc>
          <w:tcPr>
            <w:tcW w:type="dxa" w:w="1008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2.</w:t>
            </w:r>
          </w:p>
        </w:tc>
        <w:tc>
          <w:tcPr>
            <w:tcW w:type="dxa" w:w="3600"/>
          </w:tcPr>
          <w:p w:rsidRDefault="000336E4" w:rsidP="00343908" w:rsidR="000336E4" w:rsidRPr="007151E3">
            <w:pPr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Republika Hrvatska, Ministarstvo financija</w:t>
            </w:r>
          </w:p>
        </w:tc>
        <w:tc>
          <w:tcPr>
            <w:tcW w:type="dxa" w:w="1737"/>
            <w:vAlign w:val="center"/>
          </w:tcPr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13.500,00</w:t>
            </w:r>
          </w:p>
        </w:tc>
        <w:tc>
          <w:tcPr>
            <w:tcW w:type="dxa" w:w="1602"/>
          </w:tcPr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</w:p>
        </w:tc>
      </w:tr>
      <w:tr w:rsidTr="00343908" w:rsidR="000336E4" w:rsidRPr="007151E3">
        <w:tc>
          <w:tcPr>
            <w:tcW w:type="dxa" w:w="1008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3.</w:t>
            </w:r>
          </w:p>
        </w:tc>
        <w:tc>
          <w:tcPr>
            <w:tcW w:type="dxa" w:w="3600"/>
          </w:tcPr>
          <w:p w:rsidRDefault="000336E4" w:rsidP="00343908" w:rsidR="000336E4" w:rsidRPr="007151E3">
            <w:pPr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Grad Dubrovnik</w:t>
            </w:r>
          </w:p>
        </w:tc>
        <w:tc>
          <w:tcPr>
            <w:tcW w:type="dxa" w:w="1737"/>
            <w:vAlign w:val="center"/>
          </w:tcPr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8.493,03</w:t>
            </w:r>
          </w:p>
        </w:tc>
        <w:tc>
          <w:tcPr>
            <w:tcW w:type="dxa" w:w="1602"/>
          </w:tcPr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</w:p>
        </w:tc>
      </w:tr>
    </w:tbl>
    <w:p w:rsidRDefault="00B77F36" w:rsidP="00B77F36" w:rsidR="00B77F36" w:rsidRPr="007151E3">
      <w:pPr>
        <w:rPr>
          <w:sz w:val="24"/>
          <w:szCs w:val="24"/>
        </w:rPr>
      </w:pPr>
    </w:p>
    <w:p w:rsidRDefault="00B77F36" w:rsidP="00A05855" w:rsidR="00B77F36" w:rsidRPr="007151E3">
      <w:pPr>
        <w:jc w:val="both"/>
        <w:rPr>
          <w:sz w:val="24"/>
          <w:szCs w:val="24"/>
        </w:rPr>
      </w:pPr>
    </w:p>
    <w:p w:rsidRDefault="00D238C6" w:rsidP="00C24A03" w:rsidR="00C42A38" w:rsidRPr="007151E3">
      <w:pPr>
        <w:ind w:right="-2"/>
        <w:jc w:val="both"/>
        <w:rPr>
          <w:sz w:val="24"/>
          <w:szCs w:val="24"/>
        </w:rPr>
      </w:pPr>
      <w:r w:rsidRPr="007151E3">
        <w:rPr>
          <w:b/>
          <w:sz w:val="24"/>
          <w:szCs w:val="24"/>
        </w:rPr>
        <w:lastRenderedPageBreak/>
        <w:t>I</w:t>
      </w:r>
      <w:r w:rsidR="00B77F36" w:rsidRPr="007151E3">
        <w:rPr>
          <w:b/>
          <w:sz w:val="24"/>
          <w:szCs w:val="24"/>
        </w:rPr>
        <w:t>I</w:t>
      </w:r>
      <w:r w:rsidRPr="007151E3">
        <w:rPr>
          <w:b/>
          <w:sz w:val="24"/>
          <w:szCs w:val="24"/>
        </w:rPr>
        <w:t>I</w:t>
      </w:r>
      <w:r w:rsidR="00DB3B02" w:rsidRPr="007151E3">
        <w:rPr>
          <w:b/>
          <w:sz w:val="24"/>
          <w:szCs w:val="24"/>
        </w:rPr>
        <w:t>.</w:t>
      </w:r>
      <w:r w:rsidRPr="007151E3">
        <w:rPr>
          <w:b/>
          <w:sz w:val="24"/>
          <w:szCs w:val="24"/>
        </w:rPr>
        <w:t xml:space="preserve"> </w:t>
      </w:r>
      <w:r w:rsidRPr="007151E3">
        <w:rPr>
          <w:sz w:val="24"/>
          <w:szCs w:val="24"/>
        </w:rPr>
        <w:tab/>
      </w:r>
      <w:r w:rsidR="00F52361" w:rsidRPr="007151E3">
        <w:rPr>
          <w:sz w:val="24"/>
          <w:szCs w:val="24"/>
        </w:rPr>
        <w:t xml:space="preserve">Osporavaju se </w:t>
      </w:r>
      <w:r w:rsidRPr="007151E3">
        <w:rPr>
          <w:sz w:val="24"/>
          <w:szCs w:val="24"/>
        </w:rPr>
        <w:t xml:space="preserve">tražbine </w:t>
      </w:r>
      <w:r w:rsidR="00B77F36" w:rsidRPr="007151E3">
        <w:rPr>
          <w:sz w:val="24"/>
          <w:szCs w:val="24"/>
        </w:rPr>
        <w:t xml:space="preserve">vjerovnika </w:t>
      </w:r>
      <w:r w:rsidRPr="007151E3">
        <w:rPr>
          <w:sz w:val="24"/>
          <w:szCs w:val="24"/>
        </w:rPr>
        <w:t>I. višeg isplatnog reda:</w:t>
      </w:r>
    </w:p>
    <w:p w:rsidRDefault="00F52361" w:rsidP="00F52361" w:rsidR="00F52361" w:rsidRPr="007151E3">
      <w:pPr>
        <w:rPr>
          <w:sz w:val="24"/>
          <w:szCs w:val="24"/>
        </w:rPr>
      </w:pPr>
    </w:p>
    <w:tbl>
      <w:tblPr>
        <w:tblW w:type="dxa" w:w="780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460"/>
      </w:tblGrid>
      <w:tr w:rsidTr="000336E4" w:rsidR="000336E4" w:rsidRPr="007151E3">
        <w:tc>
          <w:tcPr>
            <w:tcW w:type="dxa" w:w="1008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37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460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 xml:space="preserve">Osporeno kuna </w:t>
            </w:r>
          </w:p>
        </w:tc>
      </w:tr>
      <w:tr w:rsidTr="000336E4" w:rsidR="000336E4" w:rsidRPr="007151E3">
        <w:tc>
          <w:tcPr>
            <w:tcW w:type="dxa" w:w="1008"/>
          </w:tcPr>
          <w:p w:rsidRDefault="000336E4" w:rsidP="00343908" w:rsidR="000336E4" w:rsidRPr="007151E3">
            <w:pPr>
              <w:jc w:val="center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1.</w:t>
            </w:r>
          </w:p>
        </w:tc>
        <w:tc>
          <w:tcPr>
            <w:tcW w:type="dxa" w:w="3600"/>
          </w:tcPr>
          <w:p w:rsidRDefault="000336E4" w:rsidP="00343908" w:rsidR="000336E4" w:rsidRPr="007151E3">
            <w:pPr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RH, Ministarstvo financija, Porezna uprava, Područni ured Dalmacija, OIB: 18683136487</w:t>
            </w:r>
          </w:p>
        </w:tc>
        <w:tc>
          <w:tcPr>
            <w:tcW w:type="dxa" w:w="1737"/>
            <w:vAlign w:val="center"/>
          </w:tcPr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155.950,32</w:t>
            </w:r>
          </w:p>
        </w:tc>
        <w:tc>
          <w:tcPr>
            <w:tcW w:type="dxa" w:w="1460"/>
          </w:tcPr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</w:p>
          <w:p w:rsidRDefault="000336E4" w:rsidP="00343908" w:rsidR="000336E4" w:rsidRPr="007151E3">
            <w:pPr>
              <w:jc w:val="right"/>
              <w:rPr>
                <w:sz w:val="24"/>
                <w:szCs w:val="24"/>
              </w:rPr>
            </w:pPr>
            <w:r w:rsidRPr="007151E3">
              <w:rPr>
                <w:sz w:val="24"/>
                <w:szCs w:val="24"/>
              </w:rPr>
              <w:t>155.950,32</w:t>
            </w:r>
          </w:p>
        </w:tc>
      </w:tr>
    </w:tbl>
    <w:p w:rsidRDefault="007120CD" w:rsidP="00024905" w:rsidR="007120CD" w:rsidRPr="007151E3">
      <w:pPr>
        <w:pStyle w:val="Tijeloteksta"/>
        <w:ind w:right="-2"/>
        <w:rPr>
          <w:szCs w:val="24"/>
        </w:rPr>
      </w:pPr>
    </w:p>
    <w:p w:rsidRDefault="00A3700B" w:rsidP="00024905" w:rsidR="00A3700B">
      <w:pPr>
        <w:pStyle w:val="Tijeloteksta"/>
        <w:ind w:right="-2"/>
        <w:rPr>
          <w:b/>
          <w:szCs w:val="24"/>
        </w:rPr>
      </w:pPr>
    </w:p>
    <w:p w:rsidRDefault="00B77F36" w:rsidP="00024905" w:rsidR="00024905" w:rsidRPr="007151E3">
      <w:pPr>
        <w:pStyle w:val="Tijeloteksta"/>
        <w:ind w:right="-2"/>
        <w:rPr>
          <w:szCs w:val="24"/>
        </w:rPr>
      </w:pPr>
      <w:r w:rsidRPr="007151E3">
        <w:rPr>
          <w:b/>
          <w:szCs w:val="24"/>
        </w:rPr>
        <w:t>IV</w:t>
      </w:r>
      <w:r w:rsidR="00DB3B02" w:rsidRPr="007151E3">
        <w:rPr>
          <w:b/>
          <w:szCs w:val="24"/>
        </w:rPr>
        <w:t>.</w:t>
      </w:r>
      <w:r w:rsidR="00024905" w:rsidRPr="007151E3">
        <w:rPr>
          <w:b/>
          <w:szCs w:val="24"/>
        </w:rPr>
        <w:t xml:space="preserve"> </w:t>
      </w:r>
      <w:r w:rsidR="00024905" w:rsidRPr="007151E3">
        <w:rPr>
          <w:szCs w:val="24"/>
        </w:rPr>
        <w:tab/>
      </w:r>
      <w:r w:rsidR="00300C3E" w:rsidRPr="007151E3">
        <w:rPr>
          <w:szCs w:val="24"/>
        </w:rPr>
        <w:t>Vjerovnici</w:t>
      </w:r>
      <w:r w:rsidR="0057540A" w:rsidRPr="007151E3">
        <w:rPr>
          <w:szCs w:val="24"/>
        </w:rPr>
        <w:t xml:space="preserve"> iz točke </w:t>
      </w:r>
      <w:r w:rsidR="001E12E6" w:rsidRPr="007151E3">
        <w:rPr>
          <w:szCs w:val="24"/>
        </w:rPr>
        <w:t>I</w:t>
      </w:r>
      <w:r w:rsidRPr="007151E3">
        <w:rPr>
          <w:szCs w:val="24"/>
        </w:rPr>
        <w:t>I</w:t>
      </w:r>
      <w:r w:rsidR="00300C3E" w:rsidRPr="007151E3">
        <w:rPr>
          <w:szCs w:val="24"/>
        </w:rPr>
        <w:t>I. izreke rješenja upućuju</w:t>
      </w:r>
      <w:r w:rsidR="00024905" w:rsidRPr="007151E3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7151E3">
      <w:pPr>
        <w:pStyle w:val="Tijeloteksta"/>
        <w:ind w:right="-2"/>
        <w:rPr>
          <w:szCs w:val="24"/>
        </w:rPr>
      </w:pPr>
    </w:p>
    <w:p w:rsidRDefault="00024905" w:rsidP="00024905" w:rsidR="00024905">
      <w:pPr>
        <w:pStyle w:val="Tijeloteksta"/>
        <w:ind w:right="-2"/>
        <w:rPr>
          <w:szCs w:val="24"/>
        </w:rPr>
      </w:pPr>
      <w:r w:rsidRPr="007151E3">
        <w:rPr>
          <w:b/>
          <w:szCs w:val="24"/>
        </w:rPr>
        <w:t>V</w:t>
      </w:r>
      <w:r w:rsidR="00DB3B02" w:rsidRPr="007151E3">
        <w:rPr>
          <w:b/>
          <w:szCs w:val="24"/>
        </w:rPr>
        <w:t>.</w:t>
      </w:r>
      <w:r w:rsidRPr="007151E3">
        <w:rPr>
          <w:b/>
          <w:szCs w:val="24"/>
        </w:rPr>
        <w:t xml:space="preserve"> </w:t>
      </w:r>
      <w:r w:rsidRPr="007151E3">
        <w:rPr>
          <w:szCs w:val="24"/>
        </w:rPr>
        <w:tab/>
        <w:t>Ako vjerovnik koji je upućeni na parnicu ne pokrene parnicu u roku određenom točkom III</w:t>
      </w:r>
      <w:r w:rsidR="00DB3B02" w:rsidRPr="007151E3">
        <w:rPr>
          <w:szCs w:val="24"/>
        </w:rPr>
        <w:t>.</w:t>
      </w:r>
      <w:r w:rsidRPr="007151E3">
        <w:rPr>
          <w:szCs w:val="24"/>
        </w:rPr>
        <w:t xml:space="preserve"> rješenja, smatrat će se da je odustao od prava na vođenje parnice.</w:t>
      </w:r>
    </w:p>
    <w:p w:rsidRDefault="00A3700B" w:rsidP="00024905" w:rsidR="00A3700B" w:rsidRPr="007151E3">
      <w:pPr>
        <w:pStyle w:val="Tijeloteksta"/>
        <w:ind w:right="-2"/>
        <w:rPr>
          <w:szCs w:val="24"/>
        </w:rPr>
      </w:pPr>
    </w:p>
    <w:p w:rsidRDefault="000336E5" w:rsidP="00750C46" w:rsidR="000336E5" w:rsidRPr="007151E3">
      <w:pPr>
        <w:pStyle w:val="Naslov2"/>
        <w:ind w:right="-2"/>
        <w:jc w:val="left"/>
        <w:rPr>
          <w:szCs w:val="24"/>
        </w:rPr>
      </w:pPr>
    </w:p>
    <w:p w:rsidRDefault="007B6B4D" w:rsidP="007B6B4D" w:rsidR="007B6B4D">
      <w:pPr>
        <w:pStyle w:val="Naslov2"/>
        <w:ind w:right="-2"/>
        <w:rPr>
          <w:szCs w:val="24"/>
        </w:rPr>
      </w:pPr>
      <w:r w:rsidRPr="007151E3">
        <w:rPr>
          <w:szCs w:val="24"/>
        </w:rPr>
        <w:t>Obrazloženje</w:t>
      </w:r>
    </w:p>
    <w:p w:rsidRDefault="00A3700B" w:rsidP="00A3700B" w:rsidR="00A3700B" w:rsidRPr="00A3700B"/>
    <w:p w:rsidRDefault="007B6B4D" w:rsidP="007B6B4D" w:rsidR="007B6B4D" w:rsidRPr="007151E3">
      <w:pPr>
        <w:rPr>
          <w:sz w:val="24"/>
          <w:szCs w:val="24"/>
        </w:rPr>
      </w:pPr>
    </w:p>
    <w:p w:rsidRDefault="007B6B4D" w:rsidP="007B6B4D" w:rsidR="000336E4" w:rsidRPr="007151E3">
      <w:pPr>
        <w:pStyle w:val="Tijeloteksta"/>
        <w:ind w:right="-2"/>
        <w:rPr>
          <w:szCs w:val="24"/>
        </w:rPr>
      </w:pPr>
      <w:r w:rsidRPr="007151E3">
        <w:rPr>
          <w:szCs w:val="24"/>
        </w:rPr>
        <w:tab/>
        <w:t>Rješenjem Trgovačkog suda u Splitu, Stalna služba u Dubrovniku posl.br.</w:t>
      </w:r>
      <w:r w:rsidR="00813B10" w:rsidRPr="007151E3">
        <w:rPr>
          <w:szCs w:val="24"/>
        </w:rPr>
        <w:t xml:space="preserve"> 7. </w:t>
      </w:r>
      <w:r w:rsidRPr="007151E3">
        <w:rPr>
          <w:szCs w:val="24"/>
        </w:rPr>
        <w:t xml:space="preserve">St. </w:t>
      </w:r>
      <w:r w:rsidR="000336E4" w:rsidRPr="007151E3">
        <w:rPr>
          <w:szCs w:val="24"/>
        </w:rPr>
        <w:t xml:space="preserve">296/16 od  29. veljače 2016.g. </w:t>
      </w:r>
      <w:r w:rsidRPr="007151E3">
        <w:rPr>
          <w:szCs w:val="24"/>
        </w:rPr>
        <w:t>otvoren je stečajni postupak nad stečajnim dužnikom</w:t>
      </w:r>
      <w:r w:rsidR="00206156" w:rsidRPr="007151E3">
        <w:rPr>
          <w:szCs w:val="24"/>
        </w:rPr>
        <w:t xml:space="preserve"> </w:t>
      </w:r>
      <w:r w:rsidR="000336E4" w:rsidRPr="007151E3">
        <w:rPr>
          <w:szCs w:val="24"/>
        </w:rPr>
        <w:t>STUDIO VUKOVIĆ &amp; VUKOVIĆ d.o.o., Dubrovnik, I. Vojnovića 104, OIB: 72044131012.</w:t>
      </w:r>
    </w:p>
    <w:p w:rsidRDefault="00024905" w:rsidP="007B6B4D" w:rsidR="00024905" w:rsidRPr="007151E3">
      <w:pPr>
        <w:pStyle w:val="Tijeloteksta"/>
        <w:ind w:right="-2"/>
        <w:rPr>
          <w:szCs w:val="24"/>
        </w:rPr>
      </w:pPr>
    </w:p>
    <w:p w:rsidRDefault="007B6B4D" w:rsidP="007B6B4D" w:rsidR="007B6B4D" w:rsidRPr="007151E3">
      <w:pPr>
        <w:pStyle w:val="Tijeloteksta"/>
        <w:ind w:right="-2"/>
        <w:rPr>
          <w:szCs w:val="24"/>
        </w:rPr>
      </w:pPr>
      <w:r w:rsidRPr="007151E3">
        <w:rPr>
          <w:szCs w:val="24"/>
        </w:rPr>
        <w:tab/>
        <w:t xml:space="preserve"> Na ispitnom ročištu održanom dana </w:t>
      </w:r>
      <w:r w:rsidR="000336E4" w:rsidRPr="007151E3">
        <w:rPr>
          <w:szCs w:val="24"/>
        </w:rPr>
        <w:t xml:space="preserve">18. svibnja </w:t>
      </w:r>
      <w:r w:rsidR="00E1210D" w:rsidRPr="007151E3">
        <w:rPr>
          <w:szCs w:val="24"/>
        </w:rPr>
        <w:t>201</w:t>
      </w:r>
      <w:r w:rsidR="00B77F36" w:rsidRPr="007151E3">
        <w:rPr>
          <w:szCs w:val="24"/>
        </w:rPr>
        <w:t>6</w:t>
      </w:r>
      <w:r w:rsidR="00DC7DC1" w:rsidRPr="007151E3">
        <w:rPr>
          <w:szCs w:val="24"/>
        </w:rPr>
        <w:t>.g.</w:t>
      </w:r>
      <w:r w:rsidRPr="007151E3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7151E3">
        <w:rPr>
          <w:szCs w:val="24"/>
        </w:rPr>
        <w:t xml:space="preserve">rješenju </w:t>
      </w:r>
      <w:r w:rsidRPr="007151E3">
        <w:rPr>
          <w:szCs w:val="24"/>
        </w:rPr>
        <w:t xml:space="preserve">o otvaranju stečajnog postupka objavljenom na </w:t>
      </w:r>
      <w:r w:rsidR="00AF6D13" w:rsidRPr="007151E3">
        <w:rPr>
          <w:szCs w:val="24"/>
        </w:rPr>
        <w:t>e-</w:t>
      </w:r>
      <w:r w:rsidRPr="007151E3">
        <w:rPr>
          <w:szCs w:val="24"/>
        </w:rPr>
        <w:t xml:space="preserve">oglasnoj ploči suda </w:t>
      </w:r>
      <w:r w:rsidR="000336E4" w:rsidRPr="007151E3">
        <w:rPr>
          <w:szCs w:val="24"/>
        </w:rPr>
        <w:t xml:space="preserve">29. veljače 2016.g. </w:t>
      </w:r>
      <w:r w:rsidRPr="007151E3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7151E3">
      <w:pPr>
        <w:pStyle w:val="Tijeloteksta"/>
        <w:ind w:right="-2"/>
        <w:rPr>
          <w:szCs w:val="24"/>
        </w:rPr>
      </w:pPr>
    </w:p>
    <w:p w:rsidRDefault="007B6B4D" w:rsidP="007E5584" w:rsidR="007E5584">
      <w:pPr>
        <w:ind w:right="-2"/>
        <w:jc w:val="both"/>
        <w:rPr>
          <w:sz w:val="24"/>
          <w:szCs w:val="24"/>
        </w:rPr>
      </w:pPr>
      <w:r w:rsidRPr="007151E3">
        <w:rPr>
          <w:sz w:val="24"/>
          <w:szCs w:val="24"/>
        </w:rPr>
        <w:tab/>
      </w:r>
      <w:r w:rsidR="007E5584">
        <w:rPr>
          <w:sz w:val="24"/>
          <w:szCs w:val="24"/>
        </w:rPr>
        <w:t xml:space="preserve">Stečajni upravitelj je navedene tražbine u smislu čl. 138. Stečajnog zakona (NN 71/15, dalje u tekstu: SZ), priznao kao tražbine I. i  II. višeg isplatnog reda u iznosima kako je to navedeno u  izreci ovog rješenja. </w:t>
      </w:r>
    </w:p>
    <w:p w:rsidRDefault="007E5584" w:rsidP="007E5584" w:rsidR="007E5584">
      <w:pPr>
        <w:ind w:firstLine="720"/>
        <w:jc w:val="both"/>
        <w:rPr>
          <w:sz w:val="24"/>
          <w:szCs w:val="24"/>
        </w:rPr>
      </w:pPr>
    </w:p>
    <w:p w:rsidRDefault="007E5584" w:rsidP="007E5584" w:rsidR="007E55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osporio tražbine vjerovnika II. višeg isplatnog reda, navodeći razloge osporavanja  i to:</w:t>
      </w:r>
    </w:p>
    <w:p w:rsidRDefault="007E5584" w:rsidP="007E5584" w:rsidR="007E5584">
      <w:pPr>
        <w:ind w:firstLine="720"/>
        <w:jc w:val="both"/>
        <w:rPr>
          <w:sz w:val="24"/>
          <w:szCs w:val="24"/>
        </w:rPr>
      </w:pPr>
    </w:p>
    <w:p w:rsidRDefault="007E5584" w:rsidP="007675DA" w:rsidR="007E5584" w:rsidRPr="007151E3">
      <w:pPr>
        <w:ind w:firstLine="720"/>
        <w:jc w:val="both"/>
        <w:rPr>
          <w:sz w:val="24"/>
          <w:szCs w:val="24"/>
        </w:rPr>
      </w:pPr>
      <w:r w:rsidRPr="007151E3">
        <w:rPr>
          <w:sz w:val="24"/>
          <w:szCs w:val="24"/>
        </w:rPr>
        <w:t xml:space="preserve">Tražbina </w:t>
      </w:r>
      <w:r w:rsidR="007675DA" w:rsidRPr="007151E3">
        <w:rPr>
          <w:sz w:val="24"/>
          <w:szCs w:val="24"/>
        </w:rPr>
        <w:t>RH, Ministarstvo financija, Porezna uprava, Područni ured Dalmacija, OIB: 18683136487</w:t>
      </w:r>
      <w:r w:rsidR="007675DA">
        <w:rPr>
          <w:sz w:val="24"/>
          <w:szCs w:val="24"/>
        </w:rPr>
        <w:t xml:space="preserve"> </w:t>
      </w:r>
      <w:r w:rsidRPr="007151E3">
        <w:rPr>
          <w:sz w:val="24"/>
          <w:szCs w:val="24"/>
        </w:rPr>
        <w:t xml:space="preserve">je osporena jer je djelomično priznata kroz potraživanja  radnika a djelomično je neosnovana jer nije priložene dokumentacija iz koje bi proizlazila osnovanost. </w:t>
      </w:r>
    </w:p>
    <w:p w:rsidRDefault="007E5584" w:rsidP="007675DA" w:rsidR="007E5584">
      <w:pPr>
        <w:jc w:val="both"/>
        <w:rPr>
          <w:sz w:val="24"/>
          <w:szCs w:val="24"/>
        </w:rPr>
      </w:pPr>
    </w:p>
    <w:p w:rsidRDefault="007E5584" w:rsidP="007E5584" w:rsidR="007E5584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čl.263. SZ, tražbina se smatra utvrđenom ako ju na ispitnom ročištu prizna stečajni upravitelj, a ne ospori koji od stečajnih vjerovnika. </w:t>
      </w:r>
    </w:p>
    <w:p w:rsidRDefault="007E5584" w:rsidP="007E5584" w:rsidR="007E5584">
      <w:pPr>
        <w:ind w:right="-2"/>
        <w:jc w:val="both"/>
        <w:rPr>
          <w:sz w:val="24"/>
          <w:szCs w:val="24"/>
        </w:rPr>
      </w:pPr>
    </w:p>
    <w:p w:rsidRDefault="007E5584" w:rsidP="007E5584" w:rsidR="007E5584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7E5584" w:rsidP="007E5584" w:rsidR="007E5584">
      <w:pPr>
        <w:ind w:right="-2"/>
        <w:jc w:val="both"/>
        <w:rPr>
          <w:sz w:val="24"/>
          <w:szCs w:val="24"/>
        </w:rPr>
      </w:pPr>
    </w:p>
    <w:p w:rsidRDefault="007E5584" w:rsidP="007E5584" w:rsidR="007E5584">
      <w:pPr>
        <w:ind w:firstLine="360" w:right="-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E5584" w:rsidP="007E5584" w:rsidR="007E5584">
      <w:pPr>
        <w:ind w:right="-2"/>
        <w:jc w:val="both"/>
        <w:rPr>
          <w:sz w:val="24"/>
          <w:szCs w:val="24"/>
        </w:rPr>
      </w:pPr>
    </w:p>
    <w:p w:rsidRDefault="007E5584" w:rsidP="007E5584" w:rsidR="007E5584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spomenutih propisa, odlučeno je kao u izreci.</w:t>
      </w:r>
    </w:p>
    <w:p w:rsidRDefault="007E5584" w:rsidP="007B6B4D" w:rsidR="007E5584">
      <w:pPr>
        <w:pStyle w:val="Naslov2"/>
        <w:ind w:right="-2"/>
        <w:rPr>
          <w:szCs w:val="24"/>
        </w:rPr>
      </w:pPr>
    </w:p>
    <w:p w:rsidRDefault="007E5584" w:rsidP="007B6B4D" w:rsidR="007E5584">
      <w:pPr>
        <w:pStyle w:val="Naslov2"/>
        <w:ind w:right="-2"/>
        <w:rPr>
          <w:szCs w:val="24"/>
        </w:rPr>
      </w:pPr>
    </w:p>
    <w:p w:rsidRDefault="007B6B4D" w:rsidP="007B6B4D" w:rsidR="00A3700B">
      <w:pPr>
        <w:pStyle w:val="Naslov2"/>
        <w:ind w:right="-2"/>
        <w:rPr>
          <w:szCs w:val="24"/>
        </w:rPr>
      </w:pPr>
      <w:r w:rsidRPr="007151E3">
        <w:rPr>
          <w:szCs w:val="24"/>
        </w:rPr>
        <w:t xml:space="preserve">U Dubrovniku, </w:t>
      </w:r>
      <w:r w:rsidR="000336E4" w:rsidRPr="007151E3">
        <w:rPr>
          <w:szCs w:val="24"/>
        </w:rPr>
        <w:t>2</w:t>
      </w:r>
      <w:r w:rsidR="00A3700B">
        <w:rPr>
          <w:szCs w:val="24"/>
        </w:rPr>
        <w:t>3. lipnja 2016.g.</w:t>
      </w:r>
    </w:p>
    <w:p w:rsidRDefault="00A3700B" w:rsidP="007B6B4D" w:rsidR="00A3700B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7151E3">
      <w:pPr>
        <w:ind w:right="-2"/>
        <w:jc w:val="both"/>
        <w:rPr>
          <w:b/>
          <w:sz w:val="24"/>
          <w:szCs w:val="24"/>
        </w:rPr>
      </w:pP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</w:p>
    <w:p w:rsidRDefault="007B6B4D" w:rsidP="007B6B4D" w:rsidR="007B6B4D" w:rsidRPr="007151E3">
      <w:pPr>
        <w:ind w:right="-2"/>
        <w:jc w:val="both"/>
        <w:rPr>
          <w:b/>
          <w:sz w:val="24"/>
          <w:szCs w:val="24"/>
        </w:rPr>
      </w:pP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  <w:t>Stečajni sudac:</w:t>
      </w:r>
    </w:p>
    <w:p w:rsidRDefault="007B6B4D" w:rsidP="007B6B4D" w:rsidR="007B6B4D" w:rsidRPr="007151E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7151E3">
      <w:pPr>
        <w:ind w:right="-2"/>
        <w:jc w:val="both"/>
        <w:rPr>
          <w:b/>
          <w:sz w:val="24"/>
          <w:szCs w:val="24"/>
        </w:rPr>
      </w:pP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</w:r>
      <w:r w:rsidRPr="007151E3">
        <w:rPr>
          <w:b/>
          <w:sz w:val="24"/>
          <w:szCs w:val="24"/>
        </w:rPr>
        <w:tab/>
        <w:t>Diana Butigan Granić</w:t>
      </w:r>
      <w:r w:rsidR="007675DA">
        <w:rPr>
          <w:b/>
          <w:sz w:val="24"/>
          <w:szCs w:val="24"/>
        </w:rPr>
        <w:t>, v.r.</w:t>
      </w:r>
    </w:p>
    <w:p w:rsidRDefault="007B6B4D" w:rsidP="007B6B4D" w:rsidR="007B6B4D" w:rsidRPr="007151E3">
      <w:pPr>
        <w:ind w:right="-2"/>
        <w:jc w:val="both"/>
        <w:rPr>
          <w:b/>
          <w:sz w:val="24"/>
          <w:szCs w:val="24"/>
        </w:rPr>
      </w:pPr>
    </w:p>
    <w:p w:rsidRDefault="00586E36" w:rsidP="007B6B4D" w:rsidR="00586E36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7151E3">
      <w:pPr>
        <w:ind w:right="-2"/>
        <w:jc w:val="both"/>
        <w:rPr>
          <w:b/>
          <w:sz w:val="24"/>
          <w:szCs w:val="24"/>
        </w:rPr>
      </w:pPr>
      <w:r w:rsidRPr="007151E3">
        <w:rPr>
          <w:b/>
          <w:sz w:val="24"/>
          <w:szCs w:val="24"/>
        </w:rPr>
        <w:t>POUKA O PRAVNOM LIJEKU</w:t>
      </w:r>
    </w:p>
    <w:p w:rsidRDefault="007B6B4D" w:rsidP="007B6B4D" w:rsidR="007B6B4D" w:rsidRPr="007151E3">
      <w:pPr>
        <w:pStyle w:val="Tijeloteksta"/>
        <w:ind w:right="-2"/>
        <w:rPr>
          <w:szCs w:val="24"/>
        </w:rPr>
      </w:pPr>
      <w:r w:rsidRPr="007151E3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7151E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7151E3">
      <w:pPr>
        <w:ind w:right="-2"/>
        <w:jc w:val="both"/>
        <w:rPr>
          <w:b/>
          <w:sz w:val="24"/>
          <w:szCs w:val="24"/>
        </w:rPr>
      </w:pPr>
      <w:r w:rsidRPr="007151E3">
        <w:rPr>
          <w:b/>
          <w:sz w:val="24"/>
          <w:szCs w:val="24"/>
        </w:rPr>
        <w:t>DN-a:</w:t>
      </w:r>
    </w:p>
    <w:p w:rsidRDefault="007B6B4D" w:rsidP="007B6B4D" w:rsidR="007B6B4D" w:rsidRPr="007151E3">
      <w:pPr>
        <w:ind w:right="-2"/>
        <w:jc w:val="both"/>
        <w:rPr>
          <w:sz w:val="24"/>
          <w:szCs w:val="24"/>
        </w:rPr>
      </w:pPr>
      <w:r w:rsidRPr="007151E3">
        <w:rPr>
          <w:sz w:val="24"/>
          <w:szCs w:val="24"/>
        </w:rPr>
        <w:t xml:space="preserve">- </w:t>
      </w:r>
      <w:r w:rsidR="000336E4" w:rsidRPr="007151E3">
        <w:rPr>
          <w:sz w:val="24"/>
          <w:szCs w:val="24"/>
        </w:rPr>
        <w:tab/>
      </w:r>
      <w:r w:rsidRPr="007151E3">
        <w:rPr>
          <w:sz w:val="24"/>
          <w:szCs w:val="24"/>
        </w:rPr>
        <w:t>stečajnom upravitelju</w:t>
      </w:r>
      <w:r w:rsidR="00DB3B02" w:rsidRPr="007151E3">
        <w:rPr>
          <w:sz w:val="24"/>
          <w:szCs w:val="24"/>
        </w:rPr>
        <w:t xml:space="preserve"> e-oglasna ploča</w:t>
      </w:r>
    </w:p>
    <w:p w:rsidRDefault="007B6B4D" w:rsidP="007B6B4D" w:rsidR="007B6B4D" w:rsidRPr="007151E3">
      <w:pPr>
        <w:ind w:right="-2"/>
        <w:jc w:val="both"/>
        <w:rPr>
          <w:sz w:val="24"/>
          <w:szCs w:val="24"/>
        </w:rPr>
      </w:pPr>
      <w:r w:rsidRPr="007151E3">
        <w:rPr>
          <w:sz w:val="24"/>
          <w:szCs w:val="24"/>
        </w:rPr>
        <w:t xml:space="preserve">- </w:t>
      </w:r>
      <w:r w:rsidR="000336E4" w:rsidRPr="007151E3">
        <w:rPr>
          <w:sz w:val="24"/>
          <w:szCs w:val="24"/>
        </w:rPr>
        <w:tab/>
      </w:r>
      <w:r w:rsidR="00273508" w:rsidRPr="007151E3">
        <w:rPr>
          <w:sz w:val="24"/>
          <w:szCs w:val="24"/>
        </w:rPr>
        <w:t>e -</w:t>
      </w:r>
      <w:r w:rsidRPr="007151E3">
        <w:rPr>
          <w:sz w:val="24"/>
          <w:szCs w:val="24"/>
        </w:rPr>
        <w:t>oglasna ploča suda</w:t>
      </w:r>
    </w:p>
    <w:p w:rsidRDefault="000336E4" w:rsidP="000336E4" w:rsidR="002B6CB6" w:rsidRPr="007151E3">
      <w:pPr>
        <w:ind w:hanging="720" w:right="-2" w:left="720"/>
        <w:jc w:val="both"/>
        <w:rPr>
          <w:sz w:val="24"/>
          <w:szCs w:val="24"/>
        </w:rPr>
      </w:pPr>
      <w:r w:rsidRPr="007151E3">
        <w:rPr>
          <w:sz w:val="24"/>
          <w:szCs w:val="24"/>
        </w:rPr>
        <w:t xml:space="preserve">- </w:t>
      </w:r>
      <w:r w:rsidRPr="007151E3">
        <w:rPr>
          <w:sz w:val="24"/>
          <w:szCs w:val="24"/>
        </w:rPr>
        <w:tab/>
        <w:t>RH, Ministarstvo financija, Porezna uprava, Područni ured Da</w:t>
      </w:r>
      <w:r w:rsidR="00F91D28">
        <w:rPr>
          <w:sz w:val="24"/>
          <w:szCs w:val="24"/>
        </w:rPr>
        <w:t>lmacija, Dubrovnik, Vukovarska 6</w:t>
      </w:r>
    </w:p>
    <w:p w:rsidRDefault="00427556" w:rsidP="00A2518A" w:rsidR="00427556" w:rsidRPr="007151E3">
      <w:pPr>
        <w:pStyle w:val="Naslov2"/>
        <w:ind w:right="-2"/>
        <w:jc w:val="left"/>
        <w:rPr>
          <w:szCs w:val="24"/>
        </w:rPr>
      </w:pPr>
    </w:p>
    <w:sectPr w:rsidSect="00A3700B" w:rsidR="00427556" w:rsidRPr="007151E3">
      <w:headerReference w:type="even" r:id="rId12"/>
      <w:headerReference w:type="default" r:id="rId13"/>
      <w:pgSz w:h="16838" w:w="11906"/>
      <w:pgMar w:gutter="0" w:footer="720" w:header="720" w:left="1418" w:bottom="156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E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0336E4">
      <w:rPr>
        <w:b/>
        <w:sz w:val="22"/>
        <w:szCs w:val="22"/>
      </w:rPr>
      <w:t>296/16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8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9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0"/>
  </w:num>
  <w:num w:numId="5">
    <w:abstractNumId w:val="13"/>
  </w:num>
  <w:num w:numId="6">
    <w:abstractNumId w:val="5"/>
  </w:num>
  <w:num w:numId="7">
    <w:abstractNumId w:val="12"/>
  </w:num>
  <w:num w:numId="8">
    <w:abstractNumId w:val="9"/>
  </w:num>
  <w:num w:numId="9">
    <w:abstractNumId w:val="17"/>
  </w:num>
  <w:num w:numId="10">
    <w:abstractNumId w:val="2"/>
  </w:num>
  <w:num w:numId="11">
    <w:abstractNumId w:val="10"/>
  </w:num>
  <w:num w:numId="12">
    <w:abstractNumId w:val="1"/>
  </w:num>
  <w:num w:numId="13">
    <w:abstractNumId w:val="16"/>
  </w:num>
  <w:num w:numId="14">
    <w:abstractNumId w:val="19"/>
  </w:num>
  <w:num w:numId="15">
    <w:abstractNumId w:val="18"/>
  </w:num>
  <w:num w:numId="16">
    <w:abstractNumId w:val="15"/>
  </w:num>
  <w:num w:numId="17">
    <w:abstractNumId w:val="4"/>
  </w:num>
  <w:num w:numId="18">
    <w:abstractNumId w:val="7"/>
  </w:num>
  <w:num w:numId="19">
    <w:abstractNumId w:val="8"/>
  </w:num>
  <w:num w:numId="2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3EC8"/>
    <w:rsid w:val="002054A7"/>
    <w:rsid w:val="00206156"/>
    <w:rsid w:val="0020700B"/>
    <w:rsid w:val="002070D0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E36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675DA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584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85BDE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3700B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3224A"/>
    <w:rsid w:val="00B45C2E"/>
    <w:rsid w:val="00B57B43"/>
    <w:rsid w:val="00B76279"/>
    <w:rsid w:val="00B77F36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91D28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3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E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EC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E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E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3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E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EC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E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E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659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VUKOVIĆ &amp; VUKOVIĆ d.o.o. za urbanizam, prjektiranje i građenje</izvorni_sadrzaj>
    <derivirana_varijabla naziv="DomainObject.Predmet.ProtustrankaFormated_1">  STUDIO VUKOVIĆ &amp; VUKOVIĆ d.o.o. za urbanizam, prjektiranje i građenje</derivirana_varijabla>
  </DomainObject.Predmet.ProtustrankaFormated>
  <DomainObject.Predmet.ProtustrankaFormatedOIB>
    <izvorni_sadrzaj>  STUDIO VUKOVIĆ &amp; VUKOVIĆ d.o.o. za urbanizam, prjektiranje i građenje, OIB 72044131012</izvorni_sadrzaj>
    <derivirana_varijabla naziv="DomainObject.Predmet.ProtustrankaFormatedOIB_1">  STUDIO VUKOVIĆ &amp; VUKOVIĆ d.o.o. za urbanizam, prjektiranje i građenje, OIB 72044131012</derivirana_varijabla>
  </DomainObject.Predmet.ProtustrankaFormatedOIB>
  <DomainObject.Predmet.ProtustrankaFormatedWithAdress>
    <izvorni_sadrzaj> STUDIO VUKOVIĆ &amp; VUKOVIĆ d.o.o. za urbanizam, prjektiranje i građenje, Iva Vojnovića 104, 20000 Dubrovnik</izvorni_sadrzaj>
    <derivirana_varijabla naziv="DomainObject.Predmet.ProtustrankaFormatedWithAdress_1"> STUDIO VUKOVIĆ &amp; VUKOVIĆ d.o.o. za urbanizam, prjektiranje i građenje, Iva Vojnovića 104, 20000 Dubrovnik</derivirana_varijabla>
  </DomainObject.Predmet.ProtustrankaFormatedWithAdress>
  <DomainObject.Predmet.ProtustrankaFormatedWithAdressOIB>
    <izvorni_sadrzaj> STUDIO VUKOVIĆ &amp; VUKOVIĆ d.o.o. za urbanizam, prjektiranje i građenje, OIB 72044131012, Iva Vojnovića 104, 20000 Dubrovnik</izvorni_sadrzaj>
    <derivirana_varijabla naziv="DomainObject.Predmet.ProtustrankaFormatedWithAdressOIB_1"> STUDIO VUKOVIĆ &amp; VUKOVIĆ d.o.o. za urbanizam, prjektiranje i građenje, OIB 72044131012, Iva Vojnovića 104, 20000 Dubrovnik</derivirana_varijabla>
  </DomainObject.Predmet.ProtustrankaFormatedWithAdressOIB>
  <DomainObject.Predmet.ProtustrankaWithAdress>
    <izvorni_sadrzaj>STUDIO VUKOVIĆ &amp; VUKOVIĆ d.o.o. za urbanizam, prjektiranje i građenje Iva Vojnovića 104, 20000 Dubrovnik</izvorni_sadrzaj>
    <derivirana_varijabla naziv="DomainObject.Predmet.ProtustrankaWithAdress_1">STUDIO VUKOVIĆ &amp; VUKOVIĆ d.o.o. za urbanizam, prjektiranje i građenje Iva Vojnovića 104, 20000 Dubrovnik</derivirana_varijabla>
  </DomainObject.Predmet.ProtustrankaWithAdress>
  <DomainObject.Predmet.ProtustrankaWithAdressOIB>
    <izvorni_sadrzaj>STUDIO VUKOVIĆ &amp; VUKOVIĆ d.o.o. za urbanizam, prjektiranje i građenje, OIB 72044131012, Iva Vojnovića 104, 20000 Dubrovnik</izvorni_sadrzaj>
    <derivirana_varijabla naziv="DomainObject.Predmet.ProtustrankaWithAdressOIB_1">STUDIO VUKOVIĆ &amp; VUKOVIĆ d.o.o. za urbanizam, prjektiranje i građenje, OIB 72044131012, Iva Vojnovića 104, 20000 Dubrovnik</derivirana_varijabla>
  </DomainObject.Predmet.ProtustrankaWithAdressOIB>
  <DomainObject.Predmet.ProtustrankaNazivFormated>
    <izvorni_sadrzaj>STUDIO VUKOVIĆ &amp; VUKOVIĆ d.o.o. za urbanizam, prjektiranje i građenje</izvorni_sadrzaj>
    <derivirana_varijabla naziv="DomainObject.Predmet.ProtustrankaNazivFormated_1">STUDIO VUKOVIĆ &amp; VUKOVIĆ d.o.o. za urbanizam, prjektiranje i građenje</derivirana_varijabla>
  </DomainObject.Predmet.ProtustrankaNazivFormated>
  <DomainObject.Predmet.ProtustrankaNazivFormatedOIB>
    <izvorni_sadrzaj>STUDIO VUKOVIĆ &amp; VUKOVIĆ d.o.o. za urbanizam, prjektiranje i građenje, OIB 72044131012</izvorni_sadrzaj>
    <derivirana_varijabla naziv="DomainObject.Predmet.ProtustrankaNazivFormatedOIB_1">STUDIO VUKOVIĆ &amp; VUKOVIĆ d.o.o. za urbanizam, prjektiranje i građenje, OIB 72044131012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173902.56</izvorni_sadrzaj>
    <derivirana_varijabla naziv="DomainObject.Predmet.TrenutnaVrijednost_1">173902.56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STUDIO VUKOVIĆ &amp; VUKOVIĆ d.o.o. za urbanizam, prjektiranje i građenje</item>
    </izvorni_sadrzaj>
    <derivirana_varijabla naziv="DomainObject.Predmet.ProtuStrankaListFormated_1">
      <item>STUDIO VUKOVIĆ &amp; VUKOVIĆ d.o.o. za urbanizam, prjektiranje i građenje</item>
    </derivirana_varijabla>
  </DomainObject.Predmet.ProtuStrankaListFormated>
  <DomainObject.Predmet.ProtuStrankaListFormatedOIB>
    <izvorni_sadrzaj>
      <item>STUDIO VUKOVIĆ &amp; VUKOVIĆ d.o.o. za urbanizam, prjektiranje i građenje, OIB 72044131012</item>
    </izvorni_sadrzaj>
    <derivirana_varijabla naziv="DomainObject.Predmet.ProtuStrankaListFormatedOIB_1">
      <item>STUDIO VUKOVIĆ &amp; VUKOVIĆ d.o.o. za urbanizam, prjektiranje i građenje, OIB 72044131012</item>
    </derivirana_varijabla>
  </DomainObject.Predmet.ProtuStrankaListFormatedOIB>
  <DomainObject.Predmet.ProtuStrankaListFormatedWithAdress>
    <izvorni_sadrzaj>
      <item>STUDIO VUKOVIĆ &amp; VUKOVIĆ d.o.o. za urbanizam, prjektiranje i građenje, Iva Vojnovića 104, 20000 Dubrovnik</item>
    </izvorni_sadrzaj>
    <derivirana_varijabla naziv="DomainObject.Predmet.ProtuStrankaListFormatedWithAdress_1">
      <item>STUDIO VUKOVIĆ &amp; VUKOVIĆ d.o.o. za urbanizam, prjektiranje i građenje, Iva Vojnovića 104, 20000 Dubrovnik</item>
    </derivirana_varijabla>
  </DomainObject.Predmet.ProtuStrankaListFormatedWithAdress>
  <DomainObject.Predmet.ProtuStrankaListFormatedWithAdressOIB>
    <izvorni_sadrzaj>
      <item>STUDIO VUKOVIĆ &amp; VUKOVIĆ d.o.o. za urbanizam, prjektiranje i građenje, OIB 72044131012, Iva Vojnovića 104, 20000 Dubrovnik</item>
    </izvorni_sadrzaj>
    <derivirana_varijabla naziv="DomainObject.Predmet.ProtuStrankaListFormatedWithAdressOIB_1">
      <item>STUDIO VUKOVIĆ &amp; VUKOVIĆ d.o.o. za urbanizam, prjektiranje i građenje, OIB 72044131012, Iva Vojnovića 104, 20000 Dubrovnik</item>
    </derivirana_varijabla>
  </DomainObject.Predmet.ProtuStrankaListFormatedWithAdressOIB>
  <DomainObject.Predmet.ProtuStrankaListNazivFormated>
    <izvorni_sadrzaj>
      <item>STUDIO VUKOVIĆ &amp; VUKOVIĆ d.o.o. za urbanizam, prjektiranje i građenje</item>
    </izvorni_sadrzaj>
    <derivirana_varijabla naziv="DomainObject.Predmet.ProtuStrankaListNazivFormated_1">
      <item>STUDIO VUKOVIĆ &amp; VUKOVIĆ d.o.o. za urbanizam, prjektiranje i građenje</item>
    </derivirana_varijabla>
  </DomainObject.Predmet.ProtuStrankaListNazivFormated>
  <DomainObject.Predmet.ProtuStrankaListNazivFormatedOIB>
    <izvorni_sadrzaj>
      <item>STUDIO VUKOVIĆ &amp; VUKOVIĆ d.o.o. za urbanizam, prjektiranje i građenje, OIB 72044131012</item>
    </izvorni_sadrzaj>
    <derivirana_varijabla naziv="DomainObject.Predmet.ProtuStrankaListNazivFormatedOIB_1">
      <item>STUDIO VUKOVIĆ &amp; VUKOVIĆ d.o.o. za urbanizam, prjektiranje i građenje, OIB 72044131012</item>
    </derivirana_varijabla>
  </DomainObject.Predmet.ProtuStrankaListNazivFormatedOIB>
  <DomainObject.Predmet.OstaliListFormated>
    <izvorni_sadrzaj>
      <item>st.up. Željko Dragović</item>
    </izvorni_sadrzaj>
    <derivirana_varijabla naziv="DomainObject.Predmet.OstaliListFormated_1">
      <item>st.up. Željko Dragović</item>
    </derivirana_varijabla>
  </DomainObject.Predmet.OstaliListFormated>
  <DomainObject.Predmet.OstaliListFormatedOIB>
    <izvorni_sadrzaj>
      <item>st.up. Željko Dragović</item>
    </izvorni_sadrzaj>
    <derivirana_varijabla naziv="DomainObject.Predmet.OstaliListFormatedOIB_1">
      <item>st.up. Željko Dragović</item>
    </derivirana_varijabla>
  </DomainObject.Predmet.OstaliListFormatedOIB>
  <DomainObject.Predmet.OstaliListFormatedWithAdress>
    <izvorni_sadrzaj>
      <item>st.up. Željko Dragović</item>
    </izvorni_sadrzaj>
    <derivirana_varijabla naziv="DomainObject.Predmet.OstaliListFormatedWithAdress_1">
      <item>st.up. Željko Dragović</item>
    </derivirana_varijabla>
  </DomainObject.Predmet.OstaliListFormatedWithAdress>
  <DomainObject.Predmet.OstaliListFormatedWithAdressOIB>
    <izvorni_sadrzaj>
      <item>st.up. Željko Dragović</item>
    </izvorni_sadrzaj>
    <derivirana_varijabla naziv="DomainObject.Predmet.OstaliListFormatedWithAdressOIB_1">
      <item>st.up. Željko Dragović</item>
    </derivirana_varijabla>
  </DomainObject.Predmet.OstaliListFormatedWithAdressOIB>
  <DomainObject.Predmet.OstaliListNazivFormated>
    <izvorni_sadrzaj>
      <item>st.up. Željko Dragović</item>
    </izvorni_sadrzaj>
    <derivirana_varijabla naziv="DomainObject.Predmet.OstaliListNazivFormated_1">
      <item>st.up. Željko Dragović</item>
    </derivirana_varijabla>
  </DomainObject.Predmet.OstaliListNazivFormated>
  <DomainObject.Predmet.OstaliListNazivFormatedOIB>
    <izvorni_sadrzaj>
      <item>st.up. Željko Dragović</item>
    </izvorni_sadrzaj>
    <derivirana_varijabla naziv="DomainObject.Predmet.OstaliListNazivFormatedOIB_1">
      <item>st.up. Željko Dragović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STUDIO VUKOVIĆ &amp; VUKOVIĆ d.o.o. za urbanizam, prjektiranje i građenje</izvorni_sadrzaj>
    <derivirana_varijabla naziv="DomainObject.Predmet.ProtustrankaIDrugi_1">STUDIO VUKOVIĆ &amp; VUKOVIĆ d.o.o. za urbanizam, prjektiranje i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STUDIO VUKOVIĆ &amp; VUKOVIĆ d.o.o. za urbanizam, prjektiranje i građenje, OIB 72044131012, Iva Vojnovića 104, 20000 Dubrovnik</izvorni_sadrzaj>
    <derivirana_varijabla naziv="DomainObject.Predmet.ProtustrankaIDrugiAdressOIB_1">STUDIO VUKOVIĆ &amp; VUKOVIĆ d.o.o. za urbanizam, prjektiranje i građenje, OIB 72044131012, Iva Vojnovića 104,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STUDIO VUKOVIĆ &amp; VUKOVIĆ d.o.o. za urbanizam, prjektiranje i građenje</item>
      <item>st.up. Željko Dragović</item>
    </izvorni_sadrzaj>
    <derivirana_varijabla naziv="DomainObject.Predmet.SudioniciListNaziv_1">
      <item>FINA, RC Split, Podružnica Dubrovnik</item>
      <item>STUDIO VUKOVIĆ &amp; VUKOVIĆ d.o.o. za urbanizam, prjektiranje i građenje</item>
      <item>st.up. Željko Dragović</item>
    </derivirana_varijabla>
  </DomainObject.Predmet.SudioniciListNaziv>
  <DomainObject.Predmet.SudioniciListAdressOIB>
    <izvorni_sadrzaj>
      <item>FINA, RC Split, Podružnica Dubrovnik, OIB 85821130368, Vukovarska 2,20000 Dubrovnik</item>
      <item>STUDIO VUKOVIĆ &amp; VUKOVIĆ d.o.o. za urbanizam, prjektiranje i građenje, OIB 72044131012, Iva Vojnovića 104,20000 Dubrovnik</item>
      <item>st.up. Željko Dragović</item>
    </izvorni_sadrzaj>
    <derivirana_varijabla naziv="DomainObject.Predmet.SudioniciListAdressOIB_1">
      <item>FINA, RC Split, Podružnica Dubrovnik, OIB 85821130368, Vukovarska 2,20000 Dubrovnik</item>
      <item>STUDIO VUKOVIĆ &amp; VUKOVIĆ d.o.o. za urbanizam, prjektiranje i građenje, OIB 72044131012, Iva Vojnovića 104,20000 Dubrovnik</item>
      <item>st.up. Željko Dragović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72044131012</item>
      <item>, OIB null</item>
    </izvorni_sadrzaj>
    <derivirana_varijabla naziv="DomainObject.Predmet.SudioniciListNazivOIB_1">
      <item>, OIB 85821130368</item>
      <item>, OIB 72044131012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597</properties:Words>
  <properties:Characters>3347</properties:Characters>
  <properties:Lines>154</properties:Lines>
  <properties:Paragraphs>66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2016-06-09T10:35:00Z</dcterms:created>
  <dc:creator>Ante Kačić</dc:creator>
  <cp:lastModifiedBy>Mara Marčinko</cp:lastModifiedBy>
  <cp:lastPrinted>2016-06-23T08:35:00Z</cp:lastPrinted>
  <dcterms:modified xmlns:xsi="http://www.w3.org/2001/XMLSchema-instance" xsi:type="dcterms:W3CDTF">2016-06-23T08:42:00Z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