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d6590" w14:paraId="c6d6590" w:rsidRDefault="000E5ED3" w:rsidP="00B91290" w:rsidR="000E5ED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E5ED3" w:rsidP="00B91290" w:rsidR="000E5ED3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E5ED3" w:rsidP="000E5ED3" w:rsidR="000E5ED3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0E5ED3" w:rsidP="000E5ED3" w:rsidR="000E5ED3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E65985" w:rsidP="000E5ED3" w:rsidR="000E5ED3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0E5ED3" w:rsidP="000E5ED3" w:rsidR="000E5ED3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E5ED3" w:rsidP="000E5ED3" w:rsidR="000E5ED3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D50B33" w:rsidRPr="00D50B33">
        <w:t>MLADEN POCRNJA d.o.o., OIB: 16901599623, Split, Pojišanska 23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F35704">
        <w:rPr>
          <w:rFonts w:eastAsiaTheme="minorHAnsi"/>
          <w:lang w:eastAsia="en-US"/>
        </w:rPr>
        <w:t>26</w:t>
      </w:r>
      <w:r w:rsidR="00B91290">
        <w:rPr>
          <w:rFonts w:eastAsiaTheme="minorHAnsi"/>
          <w:lang w:eastAsia="en-US"/>
        </w:rPr>
        <w:t>. siječnja 2017</w:t>
      </w:r>
      <w:r>
        <w:rPr>
          <w:rFonts w:eastAsiaTheme="minorHAnsi"/>
          <w:lang w:eastAsia="en-US"/>
        </w:rPr>
        <w:t xml:space="preserve">. godine   </w:t>
      </w:r>
    </w:p>
    <w:p w:rsidRDefault="000E5ED3" w:rsidP="000E5ED3" w:rsidR="000E5ED3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E5ED3" w:rsidP="000E5ED3" w:rsidR="000E5ED3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D50B33" w:rsidRPr="00D50B33">
        <w:t>MLADEN POCRNJA d.o.o., OIB: 16901599623, Split, Pojišanska 23</w:t>
      </w:r>
      <w:r w:rsidR="00D50B33">
        <w:t>.</w:t>
      </w:r>
      <w:r w:rsidRPr="009B1727">
        <w:t xml:space="preserve"> </w:t>
      </w:r>
    </w:p>
    <w:p w:rsidRDefault="000E5ED3" w:rsidP="000E5ED3" w:rsidR="000E5ED3" w:rsidRPr="00357160">
      <w:pPr>
        <w:spacing w:after="120" w:before="220"/>
        <w:jc w:val="center"/>
      </w:pPr>
      <w:r w:rsidRPr="00357160">
        <w:t>Obrazloženje</w:t>
      </w:r>
    </w:p>
    <w:p w:rsidRDefault="000E5ED3" w:rsidP="00B91290" w:rsidR="000E5ED3">
      <w:pPr>
        <w:spacing w:before="200"/>
        <w:ind w:firstLine="709"/>
        <w:jc w:val="both"/>
      </w:pPr>
      <w:r>
        <w:t xml:space="preserve">Financijska agencija, Regionalni centar Split podnijela je ovom sudu </w:t>
      </w:r>
      <w:r w:rsidR="00D50B33">
        <w:t>2</w:t>
      </w:r>
      <w:r w:rsidR="00F82B7D">
        <w:t>. lipnja</w:t>
      </w:r>
      <w:r w:rsidR="00596A55">
        <w:t xml:space="preserve"> 2016</w:t>
      </w:r>
      <w:r w:rsidR="001B2A86">
        <w:t>.</w:t>
      </w:r>
      <w:r>
        <w:t xml:space="preserve"> godine zahtjev za provedbu skraćenog stečajnog postupka nad </w:t>
      </w:r>
      <w:r w:rsidR="00D50B33" w:rsidRPr="00D50B33">
        <w:t>MLADEN POCRNJA d.o.o., OIB: 16901599623, Split, Pojišanska 23</w:t>
      </w:r>
      <w:r w:rsidR="00F82B7D">
        <w:t xml:space="preserve">, </w:t>
      </w:r>
      <w:r w:rsidR="00B91290">
        <w:t xml:space="preserve">navodeći da dužnik nema zaposlenih, a da na dan </w:t>
      </w:r>
      <w:r w:rsidR="0054517D">
        <w:t>1. rujna 2015</w:t>
      </w:r>
      <w:r>
        <w:t xml:space="preserve">. godine, u Očevidniku redoslijeda osnova za plaćanje, ima evidentirane neizvršene osnove za plaćanje u neprekinutom razdoblju od </w:t>
      </w:r>
      <w:r w:rsidR="00D50B33">
        <w:t>2172</w:t>
      </w:r>
      <w:r w:rsidR="00904570">
        <w:t xml:space="preserve"> </w:t>
      </w:r>
      <w:r>
        <w:t xml:space="preserve">dana, u ukupnom iznosu od </w:t>
      </w:r>
      <w:r w:rsidR="00D50B33">
        <w:t>41.092,98</w:t>
      </w:r>
      <w:r w:rsidR="00B91290">
        <w:t xml:space="preserve"> kn.</w:t>
      </w:r>
    </w:p>
    <w:p w:rsidRDefault="00B91290" w:rsidP="00B91290" w:rsidR="00B91290">
      <w:pPr>
        <w:spacing w:before="200"/>
        <w:ind w:firstLine="709"/>
        <w:jc w:val="both"/>
      </w:pPr>
      <w:r>
        <w:t>Nakon izvršenog uvida u sudski registar i utvrđenja da nije pokrenut drugi postupak brisanja iz sudskog registra te po pribavi potvrde HZMO-a iz koje proizlazi da</w:t>
      </w:r>
      <w:r w:rsidR="00596A55">
        <w:t xml:space="preserve"> dužnik nema zaposlenika (list </w:t>
      </w:r>
      <w:r w:rsidR="00D50B33">
        <w:t>7-8</w:t>
      </w:r>
      <w:r>
        <w:t xml:space="preserve"> spisa) i potvrde FINA-e o neizvršenim osnovama za plaćanje (list </w:t>
      </w:r>
      <w:r w:rsidR="00D50B33">
        <w:t>10</w:t>
      </w:r>
      <w:r>
        <w:t xml:space="preserve"> spisa), ovaj sud je sukladno odredbi čl. 430. Stečajnog zakona (˝Narodne novine˝ broj 71/15; dalje: SZ) na mrežnoj stranici e-Oglasna ploča sudova dana </w:t>
      </w:r>
      <w:r w:rsidR="00D50B33">
        <w:t>21. studenog</w:t>
      </w:r>
      <w:r>
        <w:t xml:space="preserve"> 2016. godine objavio oglas koji sadržava:</w:t>
      </w:r>
    </w:p>
    <w:p w:rsidRDefault="00B91290" w:rsidP="00F450FD" w:rsidR="00B91290">
      <w:pPr>
        <w:spacing w:before="40"/>
        <w:jc w:val="both"/>
      </w:pPr>
      <w:r>
        <w:tab/>
        <w:t>- podatke za identifikaciju dužnika</w:t>
      </w:r>
    </w:p>
    <w:p w:rsidRDefault="00B91290" w:rsidP="00F450FD" w:rsidR="00B91290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B91290" w:rsidP="00F450FD" w:rsidR="00F450FD">
      <w:pPr>
        <w:spacing w:before="40"/>
        <w:jc w:val="both"/>
      </w:pPr>
      <w:r>
        <w:tab/>
        <w:t xml:space="preserve">- podatak o osobama ovlaštenim za zastupanje dužnika po zakonu da u roku od 15 dana </w:t>
      </w:r>
      <w:r w:rsidR="00F450FD">
        <w:t xml:space="preserve">od dana </w:t>
      </w:r>
      <w:r w:rsidR="000E5ED3">
        <w:t>objave oglasa podnesu sudu javnobilježnički ovjerovljen popis imovine i obveza</w:t>
      </w:r>
      <w:r w:rsidR="00F450FD">
        <w:t xml:space="preserve"> dužnika na propisanom obrascu</w:t>
      </w:r>
    </w:p>
    <w:p w:rsidRDefault="00F450FD" w:rsidP="00F450FD" w:rsidR="00F450FD">
      <w:pPr>
        <w:spacing w:before="40"/>
        <w:jc w:val="both"/>
      </w:pPr>
      <w:r>
        <w:tab/>
        <w:t>- poziv vjerovnicima</w:t>
      </w:r>
      <w:r w:rsidR="000E5ED3">
        <w:t xml:space="preserve"> dužnika da najkasnije u roku od 45 dana od objave oglasa predlože otvaranje stečajnog postupka nad dužnikom</w:t>
      </w:r>
      <w:r>
        <w:t xml:space="preserve"> te uplate predujam za pokriće troškova tog postupka</w:t>
      </w:r>
    </w:p>
    <w:p w:rsidRDefault="00F450FD" w:rsidP="00F450FD" w:rsidR="000E5ED3">
      <w:pPr>
        <w:spacing w:before="40"/>
        <w:ind w:firstLine="708"/>
        <w:jc w:val="both"/>
      </w:pPr>
      <w:r>
        <w:t>-</w:t>
      </w:r>
      <w:r w:rsidR="000E5ED3">
        <w:t xml:space="preserve"> upozorenje </w:t>
      </w:r>
      <w:r>
        <w:t>o</w:t>
      </w:r>
      <w:r w:rsidR="000E5ED3">
        <w:t xml:space="preserve"> pravn</w:t>
      </w:r>
      <w:r>
        <w:t>im</w:t>
      </w:r>
      <w:r w:rsidR="000E5ED3">
        <w:t xml:space="preserve"> posljedic</w:t>
      </w:r>
      <w:r>
        <w:t>ama</w:t>
      </w:r>
      <w:r w:rsidR="000E5ED3">
        <w:t xml:space="preserve"> nepodnošenja prijedloga z</w:t>
      </w:r>
      <w:r>
        <w:t>a otvaranje stečajnog postupka iz čl. 431. SZ-a.</w:t>
      </w:r>
    </w:p>
    <w:p w:rsidRDefault="00F450FD" w:rsidP="00F450FD" w:rsidR="00F450FD">
      <w:pPr>
        <w:spacing w:before="200"/>
        <w:ind w:firstLine="708"/>
        <w:jc w:val="both"/>
      </w:pPr>
      <w:r>
        <w:lastRenderedPageBreak/>
        <w:t>Odredbom čl. 431.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Vjerovnik </w:t>
      </w:r>
      <w:r w:rsidR="000E5ED3">
        <w:t xml:space="preserve">Republika Hrvatska, </w:t>
      </w:r>
      <w:r w:rsidR="000E5ED3" w:rsidRPr="00E300CF">
        <w:t>Ministar</w:t>
      </w:r>
      <w:r>
        <w:t xml:space="preserve">stvo financija, Porezna uprava je dana </w:t>
      </w:r>
      <w:r w:rsidR="00B826F4">
        <w:t>8</w:t>
      </w:r>
      <w:r w:rsidR="00F82B7D">
        <w:t>. prosinca</w:t>
      </w:r>
      <w:r w:rsidR="000E5ED3" w:rsidRPr="00E300CF">
        <w:t xml:space="preserve"> 2016. </w:t>
      </w:r>
      <w:r w:rsidR="000E5ED3">
        <w:t>godine</w:t>
      </w:r>
      <w:r>
        <w:t xml:space="preserve"> podnio sudu prijedlog za otvaranje stečajnog postupka nad dužnikom (list </w:t>
      </w:r>
      <w:r w:rsidR="00B826F4">
        <w:t>13-15</w:t>
      </w:r>
      <w:r>
        <w:t xml:space="preserve"> spisa) uz koji je dostavio dokaze o postojanju tražbine (list 1</w:t>
      </w:r>
      <w:r w:rsidR="00B826F4">
        <w:t>6</w:t>
      </w:r>
      <w:r>
        <w:t xml:space="preserve"> spisa) te naveo da dužnik ima dugotrajnu i kratkotrajnu imovinu, a koja je dostatna za namirenje troškova kako prethodnog, tako i otvorenog stečajnog postupka i u tom pravcu dostavio godišnji financijski izvještaj za 201</w:t>
      </w:r>
      <w:r w:rsidR="00B826F4">
        <w:t>1</w:t>
      </w:r>
      <w:r>
        <w:t xml:space="preserve">. godinu (list </w:t>
      </w:r>
      <w:r w:rsidR="00B826F4">
        <w:t>17-18</w:t>
      </w:r>
      <w:r w:rsidR="00596A55">
        <w:t xml:space="preserve"> spisa).</w:t>
      </w:r>
    </w:p>
    <w:p w:rsidRDefault="00F450FD" w:rsidP="00F450FD" w:rsidR="00F450FD" w:rsidRPr="009B1727">
      <w:pPr>
        <w:spacing w:before="200"/>
        <w:ind w:firstLine="708"/>
        <w:jc w:val="both"/>
      </w:pPr>
      <w:r>
        <w:t xml:space="preserve">Odredbom </w:t>
      </w:r>
      <w:r w:rsidRPr="009B1727">
        <w:t>čl. 433. SZ</w:t>
      </w:r>
      <w:r>
        <w:t>-a</w:t>
      </w:r>
      <w:r w:rsidRPr="009B1727">
        <w:t xml:space="preserve"> </w:t>
      </w:r>
      <w:r>
        <w:t xml:space="preserve">propisano je da </w:t>
      </w:r>
      <w:r w:rsidRPr="009B1727">
        <w:t>ako nisu ispunjene pretpostavke za istodobno otvaranje i zaključenje skraćenoga stečajnog postupka prema čl.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F450FD" w:rsidP="00F450FD" w:rsidR="00F450FD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čl. 433. SZ-a, valjalo odlučiti kao u izreci ovog rješenja.</w:t>
      </w:r>
    </w:p>
    <w:p w:rsidRDefault="000E5ED3" w:rsidP="000E5ED3" w:rsidR="000E5ED3">
      <w:pPr>
        <w:spacing w:before="200"/>
        <w:jc w:val="center"/>
      </w:pPr>
      <w:r>
        <w:t xml:space="preserve">U Splitu, </w:t>
      </w:r>
      <w:r w:rsidR="00F35704">
        <w:t>26</w:t>
      </w:r>
      <w:r w:rsidR="00B91290">
        <w:t>. siječnja 2017</w:t>
      </w:r>
      <w:r>
        <w:t>. godine</w:t>
      </w:r>
    </w:p>
    <w:p w:rsidRDefault="000E5ED3" w:rsidP="000E5ED3" w:rsidR="000E5ED3">
      <w:pPr>
        <w:spacing w:before="200"/>
        <w:ind w:left="6480"/>
        <w:jc w:val="center"/>
      </w:pPr>
      <w:r>
        <w:t>SUTKINJA</w:t>
      </w:r>
    </w:p>
    <w:p w:rsidRDefault="000E5ED3" w:rsidP="000E5ED3" w:rsidR="000E5ED3">
      <w:pPr>
        <w:ind w:left="6480"/>
        <w:jc w:val="center"/>
      </w:pPr>
      <w:r>
        <w:t>ANA GOLUB GRUIĆ</w:t>
      </w:r>
    </w:p>
    <w:p w:rsidRDefault="000E5ED3" w:rsidP="000E5ED3" w:rsidR="000E5ED3" w:rsidRPr="009B1727">
      <w:pPr>
        <w:jc w:val="both"/>
        <w:rPr>
          <w:b/>
        </w:rPr>
      </w:pPr>
    </w:p>
    <w:p w:rsidRDefault="000E5ED3" w:rsidP="000E5ED3" w:rsidR="000E5ED3" w:rsidRPr="00012A8D">
      <w:pPr>
        <w:spacing w:before="160"/>
        <w:jc w:val="both"/>
        <w:rPr>
          <w:lang w:eastAsia="en-US"/>
        </w:rPr>
      </w:pPr>
      <w:r w:rsidRPr="00012A8D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E5ED3" w:rsidP="000E5ED3" w:rsidR="000E5ED3">
      <w:pPr>
        <w:jc w:val="both"/>
        <w:rPr>
          <w:b/>
        </w:rPr>
      </w:pPr>
    </w:p>
    <w:p w:rsidRDefault="000E5ED3" w:rsidP="000E5ED3" w:rsidR="000E5ED3" w:rsidRPr="00012A8D">
      <w:pPr>
        <w:jc w:val="both"/>
      </w:pPr>
      <w:r w:rsidRPr="00012A8D">
        <w:t xml:space="preserve">DNA: </w:t>
      </w:r>
    </w:p>
    <w:p w:rsidRDefault="000E5ED3" w:rsidP="000E5ED3" w:rsidR="000E5ED3">
      <w:pPr>
        <w:jc w:val="both"/>
      </w:pPr>
      <w:r w:rsidRPr="00012A8D">
        <w:t>- predlagatelju</w:t>
      </w:r>
      <w:r>
        <w:t xml:space="preserve"> </w:t>
      </w:r>
    </w:p>
    <w:p w:rsidRDefault="000E5ED3" w:rsidP="000E5ED3" w:rsidR="000E5ED3" w:rsidRPr="00012A8D">
      <w:pPr>
        <w:jc w:val="both"/>
      </w:pPr>
      <w:r>
        <w:t>- Županijsko državno odvjetništvo u Splitu na br. S-DO-</w:t>
      </w:r>
      <w:r w:rsidR="00F82B7D">
        <w:t>3</w:t>
      </w:r>
      <w:r w:rsidR="00D50B33">
        <w:t>21</w:t>
      </w:r>
      <w:r>
        <w:t>/16</w:t>
      </w:r>
    </w:p>
    <w:p w:rsidRDefault="000E5ED3" w:rsidP="000E5ED3" w:rsidR="000E5ED3" w:rsidRPr="00012A8D">
      <w:pPr>
        <w:jc w:val="both"/>
      </w:pPr>
      <w:r w:rsidRPr="00012A8D">
        <w:t xml:space="preserve">- dužniku </w:t>
      </w:r>
    </w:p>
    <w:p w:rsidRDefault="000E5ED3" w:rsidP="000E5ED3" w:rsidR="000E5ED3" w:rsidRPr="00012A8D">
      <w:pPr>
        <w:jc w:val="both"/>
      </w:pPr>
      <w:r w:rsidRPr="00012A8D">
        <w:t xml:space="preserve">- </w:t>
      </w:r>
      <w:r>
        <w:t xml:space="preserve">mrežna stranica e-Oglasna ploča sudova </w:t>
      </w:r>
    </w:p>
    <w:p w:rsidRDefault="000E5ED3" w:rsidP="000E5ED3" w:rsidR="000E5ED3">
      <w:pPr>
        <w:jc w:val="both"/>
      </w:pPr>
      <w:r>
        <w:t xml:space="preserve">- </w:t>
      </w:r>
      <w:r w:rsidRPr="00012A8D">
        <w:t>spis</w:t>
      </w:r>
    </w:p>
    <w:p w:rsidRDefault="00C030B9" w:rsidP="000E5ED3" w:rsidR="00C030B9" w:rsidRPr="00012A8D">
      <w:pPr>
        <w:jc w:val="both"/>
      </w:pPr>
    </w:p>
    <w:p w:rsidRDefault="00853B3E" w:rsidR="00853B3E"/>
    <w:sectPr w:rsidSect="003E6296" w:rsidR="00853B3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310" w:rsidR="001F4310">
      <w:r>
        <w:separator/>
      </w:r>
    </w:p>
  </w:endnote>
  <w:endnote w:id="0" w:type="continuationSeparator">
    <w:p w:rsidRDefault="001F4310" w:rsidR="001F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310" w:rsidR="001F4310">
      <w:r>
        <w:separator/>
      </w:r>
    </w:p>
  </w:footnote>
  <w:footnote w:id="0" w:type="continuationSeparator">
    <w:p w:rsidRDefault="001F4310" w:rsidR="001F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E5ED3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2886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  <w:t>11. St-</w:t>
        </w:r>
        <w:r w:rsidR="00F82B7D">
          <w:t>1</w:t>
        </w:r>
        <w:r w:rsidR="00D50B33">
          <w:t>355</w:t>
        </w:r>
        <w:r w:rsidR="00596A55">
          <w:t>/2016</w:t>
        </w:r>
      </w:p>
    </w:sdtContent>
  </w:sdt>
  <w:p w:rsidRDefault="003E2886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ED3" w:rsidP="003E6296" w:rsidR="003E6296">
    <w:pPr>
      <w:pStyle w:val="Zaglavlje"/>
      <w:jc w:val="right"/>
    </w:pPr>
    <w:r>
      <w:t>11. St-</w:t>
    </w:r>
    <w:r w:rsidR="00D50B33">
      <w:t>1355</w:t>
    </w:r>
    <w:r w:rsidR="00596A55"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ED3"/>
    <w:rsid w:val="00066650"/>
    <w:rsid w:val="00085E7C"/>
    <w:rsid w:val="000B4D96"/>
    <w:rsid w:val="000E5ED3"/>
    <w:rsid w:val="001B2A86"/>
    <w:rsid w:val="001F4310"/>
    <w:rsid w:val="002B1428"/>
    <w:rsid w:val="002E5954"/>
    <w:rsid w:val="003C2F22"/>
    <w:rsid w:val="003E2886"/>
    <w:rsid w:val="00417EA6"/>
    <w:rsid w:val="0054517D"/>
    <w:rsid w:val="00596A55"/>
    <w:rsid w:val="00604032"/>
    <w:rsid w:val="006B3440"/>
    <w:rsid w:val="0071519E"/>
    <w:rsid w:val="007B27AA"/>
    <w:rsid w:val="007F7A84"/>
    <w:rsid w:val="00814EDB"/>
    <w:rsid w:val="00815142"/>
    <w:rsid w:val="00853B3E"/>
    <w:rsid w:val="00904570"/>
    <w:rsid w:val="00981D37"/>
    <w:rsid w:val="009D3CA8"/>
    <w:rsid w:val="00A51DE9"/>
    <w:rsid w:val="00B7506F"/>
    <w:rsid w:val="00B826F4"/>
    <w:rsid w:val="00B91290"/>
    <w:rsid w:val="00C030B9"/>
    <w:rsid w:val="00D50B33"/>
    <w:rsid w:val="00DD0D50"/>
    <w:rsid w:val="00E65985"/>
    <w:rsid w:val="00EB6A52"/>
    <w:rsid w:val="00F2599E"/>
    <w:rsid w:val="00F35704"/>
    <w:rsid w:val="00F4472E"/>
    <w:rsid w:val="00F450FD"/>
    <w:rsid w:val="00F72FAF"/>
    <w:rsid w:val="00F8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28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8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8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8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8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28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8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8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8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8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1355</izvorni_sadrzaj>
    <derivirana_varijabla naziv="DomainObject.Predmet.Broj_1">1355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St-1355/2016</izvorni_sadrzaj>
    <derivirana_varijabla naziv="DomainObject.Predmet.OznakaBroj_1">St-1355/2016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MLADEN POCRNJA d.o.o. za prijevoz i usluge</izvorni_sadrzaj>
    <derivirana_varijabla naziv="DomainObject.Predmet.ProtustrankaFormated_1">  MLADEN POCRNJA d.o.o. za prijevoz i usluge</derivirana_varijabla>
  </DomainObject.Predmet.ProtustrankaFormated>
  <DomainObject.Predmet.ProtustrankaFormatedOIB>
    <izvorni_sadrzaj>  MLADEN POCRNJA d.o.o. za prijevoz i usluge, OIB 16901599623</izvorni_sadrzaj>
    <derivirana_varijabla naziv="DomainObject.Predmet.ProtustrankaFormatedOIB_1">  MLADEN POCRNJA d.o.o. za prijevoz i usluge, OIB 16901599623</derivirana_varijabla>
  </DomainObject.Predmet.ProtustrankaFormatedOIB>
  <DomainObject.Predmet.ProtustrankaFormatedWithAdress>
    <izvorni_sadrzaj> MLADEN POCRNJA d.o.o. za prijevoz i usluge, Pojišanska 23, 21000 Split</izvorni_sadrzaj>
    <derivirana_varijabla naziv="DomainObject.Predmet.ProtustrankaFormatedWithAdress_1"> MLADEN POCRNJA d.o.o. za prijevoz i usluge, Pojišanska 23, 21000 Split</derivirana_varijabla>
  </DomainObject.Predmet.ProtustrankaFormatedWithAdress>
  <DomainObject.Predmet.ProtustrankaFormatedWithAdressOIB>
    <izvorni_sadrzaj> MLADEN POCRNJA d.o.o. za prijevoz i usluge, OIB 16901599623, Pojišanska 23, 21000 Split</izvorni_sadrzaj>
    <derivirana_varijabla naziv="DomainObject.Predmet.ProtustrankaFormatedWithAdressOIB_1"> MLADEN POCRNJA d.o.o. za prijevoz i usluge, OIB 16901599623, Pojišanska 23, 21000 Split</derivirana_varijabla>
  </DomainObject.Predmet.ProtustrankaFormatedWithAdressOIB>
  <DomainObject.Predmet.ProtustrankaWithAdress>
    <izvorni_sadrzaj>MLADEN POCRNJA d.o.o. za prijevoz i usluge Pojišanska 23, 21000 Split</izvorni_sadrzaj>
    <derivirana_varijabla naziv="DomainObject.Predmet.ProtustrankaWithAdress_1">MLADEN POCRNJA d.o.o. za prijevoz i usluge Pojišanska 23, 21000 Split</derivirana_varijabla>
  </DomainObject.Predmet.ProtustrankaWithAdress>
  <DomainObject.Predmet.ProtustrankaWithAdressOIB>
    <izvorni_sadrzaj>MLADEN POCRNJA d.o.o. za prijevoz i usluge, OIB 16901599623, Pojišanska 23, 21000 Split</izvorni_sadrzaj>
    <derivirana_varijabla naziv="DomainObject.Predmet.ProtustrankaWithAdressOIB_1">MLADEN POCRNJA d.o.o. za prijevoz i usluge, OIB 16901599623, Pojišanska 23, 21000 Split</derivirana_varijabla>
  </DomainObject.Predmet.ProtustrankaWithAdressOIB>
  <DomainObject.Predmet.ProtustrankaNazivFormated>
    <izvorni_sadrzaj>MLADEN POCRNJA d.o.o. za prijevoz i usluge</izvorni_sadrzaj>
    <derivirana_varijabla naziv="DomainObject.Predmet.ProtustrankaNazivFormated_1">MLADEN POCRNJA d.o.o. za prijevoz i usluge</derivirana_varijabla>
  </DomainObject.Predmet.ProtustrankaNazivFormated>
  <DomainObject.Predmet.ProtustrankaNazivFormatedOIB>
    <izvorni_sadrzaj>MLADEN POCRNJA d.o.o. za prijevoz i usluge, OIB 16901599623</izvorni_sadrzaj>
    <derivirana_varijabla naziv="DomainObject.Predmet.ProtustrankaNazivFormatedOIB_1">MLADEN POCRNJA d.o.o. za prijevoz i usluge, OIB 16901599623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41092.98</izvorni_sadrzaj>
    <derivirana_varijabla naziv="DomainObject.Predmet.TrenutnaVrijednost_1">41092.98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MLADEN POCRNJA d.o.o. za prijevoz i usluge</item>
    </izvorni_sadrzaj>
    <derivirana_varijabla naziv="DomainObject.Predmet.ProtuStrankaListFormated_1">
      <item>MLADEN POCRNJA d.o.o. za prijevoz i usluge</item>
    </derivirana_varijabla>
  </DomainObject.Predmet.ProtuStrankaListFormated>
  <DomainObject.Predmet.ProtuStrankaListFormatedOIB>
    <izvorni_sadrzaj>
      <item>MLADEN POCRNJA d.o.o. za prijevoz i usluge, OIB 16901599623</item>
    </izvorni_sadrzaj>
    <derivirana_varijabla naziv="DomainObject.Predmet.ProtuStrankaListFormatedOIB_1">
      <item>MLADEN POCRNJA d.o.o. za prijevoz i usluge, OIB 16901599623</item>
    </derivirana_varijabla>
  </DomainObject.Predmet.ProtuStrankaListFormatedOIB>
  <DomainObject.Predmet.ProtuStrankaListFormatedWithAdress>
    <izvorni_sadrzaj>
      <item>MLADEN POCRNJA d.o.o. za prijevoz i usluge, Pojišanska 23, 21000 Split</item>
    </izvorni_sadrzaj>
    <derivirana_varijabla naziv="DomainObject.Predmet.ProtuStrankaListFormatedWithAdress_1">
      <item>MLADEN POCRNJA d.o.o. za prijevoz i usluge, Pojišanska 23, 21000 Split</item>
    </derivirana_varijabla>
  </DomainObject.Predmet.ProtuStrankaListFormatedWithAdress>
  <DomainObject.Predmet.ProtuStrankaListFormatedWithAdressOIB>
    <izvorni_sadrzaj>
      <item>MLADEN POCRNJA d.o.o. za prijevoz i usluge, OIB 16901599623, Pojišanska 23, 21000 Split</item>
    </izvorni_sadrzaj>
    <derivirana_varijabla naziv="DomainObject.Predmet.ProtuStrankaListFormatedWithAdressOIB_1">
      <item>MLADEN POCRNJA d.o.o. za prijevoz i usluge, OIB 16901599623, Pojišanska 23, 21000 Split</item>
    </derivirana_varijabla>
  </DomainObject.Predmet.ProtuStrankaListFormatedWithAdressOIB>
  <DomainObject.Predmet.ProtuStrankaListNazivFormated>
    <izvorni_sadrzaj>
      <item>MLADEN POCRNJA d.o.o. za prijevoz i usluge</item>
    </izvorni_sadrzaj>
    <derivirana_varijabla naziv="DomainObject.Predmet.ProtuStrankaListNazivFormated_1">
      <item>MLADEN POCRNJA d.o.o. za prijevoz i usluge</item>
    </derivirana_varijabla>
  </DomainObject.Predmet.ProtuStrankaListNazivFormated>
  <DomainObject.Predmet.ProtuStrankaListNazivFormatedOIB>
    <izvorni_sadrzaj>
      <item>MLADEN POCRNJA d.o.o. za prijevoz i usluge, OIB 16901599623</item>
    </izvorni_sadrzaj>
    <derivirana_varijabla naziv="DomainObject.Predmet.ProtuStrankaListNazivFormatedOIB_1">
      <item>MLADEN POCRNJA d.o.o. za prijevoz i usluge, OIB 16901599623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MLADEN POCRNJA d.o.o. za prijevoz i usluge</izvorni_sadrzaj>
    <derivirana_varijabla naziv="DomainObject.Predmet.ProtustrankaIDrugi_1">MLADEN POCRNJA d.o.o. za prijevoz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MLADEN POCRNJA d.o.o. za prijevoz i usluge, OIB 16901599623, Pojišanska 23, 21000 Split</izvorni_sadrzaj>
    <derivirana_varijabla naziv="DomainObject.Predmet.ProtustrankaIDrugiAdressOIB_1">MLADEN POCRNJA d.o.o. za prijevoz i usluge, OIB 16901599623, Pojišanska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POCRNJA d.o.o. za prijevoz i usluge</item>
      <item>FINANCIJSKA AGENCIJA, RC SPLIT</item>
    </izvorni_sadrzaj>
    <derivirana_varijabla naziv="DomainObject.Predmet.SudioniciListNaziv_1">
      <item>MLADEN POCRNJA d.o.o. za prijevoz i usluge</item>
      <item>FINANCIJSKA AGENCIJA, RC SPLIT</item>
    </derivirana_varijabla>
  </DomainObject.Predmet.SudioniciListNaziv>
  <DomainObject.Predmet.SudioniciListAdressOIB>
    <izvorni_sadrzaj>
      <item>MLADEN POCRNJA d.o.o. za prijevoz i usluge, OIB 16901599623, Pojišanska 23,21000 Split</item>
      <item>FINANCIJSKA AGENCIJA, RC SPLIT, OIB 85821130368, Mažuranićevo šetalište 24 b,21000 Split</item>
    </izvorni_sadrzaj>
    <derivirana_varijabla naziv="DomainObject.Predmet.SudioniciListAdressOIB_1">
      <item>MLADEN POCRNJA d.o.o. za prijevoz i usluge, OIB 16901599623, Pojišanska 23,21000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16901599623</item>
      <item>, OIB 85821130368</item>
    </izvorni_sadrzaj>
    <derivirana_varijabla naziv="DomainObject.Predmet.SudioniciListNazivOIB_1">
      <item>, OIB 16901599623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649</properties:Words>
  <properties:Characters>3730</properties:Characters>
  <properties:Lines>75</properties:Lines>
  <properties:Paragraphs>30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2016-12-30T09:27:00Z</dcterms:created>
  <dc:creator>Katarina Mikulić</dc:creator>
  <cp:lastModifiedBy>Ana Golub Gruić</cp:lastModifiedBy>
  <cp:lastPrinted>2017-01-26T09:20:00Z</cp:lastPrinted>
  <dcterms:modified xmlns:xsi="http://www.w3.org/2001/XMLSchema-instance" xsi:type="dcterms:W3CDTF">2017-01-26T10:43:00Z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