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73fc" w14:paraId="61a73f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32933">
        <w:t>30/19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32933">
        <w:t>07</w:t>
      </w:r>
      <w:r w:rsidR="00BD0C56">
        <w:t>. ožujka</w:t>
      </w:r>
      <w:r w:rsidR="002D0C5B">
        <w:t xml:space="preserve"> 201</w:t>
      </w:r>
      <w:r w:rsidR="00BD0C56">
        <w:t>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0C44" w:rsidR="00610C44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8C7C8A">
        <w:t xml:space="preserve"> </w:t>
      </w:r>
      <w:r w:rsidR="00BB7118">
        <w:t xml:space="preserve">ENERGIE EFFIZIENZ d.o.o. </w:t>
      </w:r>
      <w:r w:rsidR="000F593E">
        <w:t xml:space="preserve">Zagreb, Vijenac </w:t>
      </w:r>
      <w:proofErr w:type="spellStart"/>
      <w:r w:rsidR="000F593E">
        <w:t>Frane</w:t>
      </w:r>
      <w:proofErr w:type="spellEnd"/>
      <w:r w:rsidR="000F593E">
        <w:t xml:space="preserve"> Gotovca 13</w:t>
      </w:r>
      <w:r w:rsidR="0075002F">
        <w:t>, OIB: 01436050468</w:t>
      </w:r>
      <w:r w:rsidR="009C02DA">
        <w:t>.</w:t>
      </w:r>
    </w:p>
    <w:p w:rsidRDefault="009C02DA" w:rsidP="009C02DA" w:rsidR="009C02D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r w:rsidR="0075002F">
        <w:t>29.610,77</w:t>
      </w:r>
      <w:r w:rsidR="00246BEB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B3006A" w:rsidP="00325398" w:rsidR="00325398">
      <w:pPr>
        <w:jc w:val="center"/>
      </w:pPr>
      <w:r>
        <w:t xml:space="preserve">U </w:t>
      </w:r>
      <w:r w:rsidR="00325398">
        <w:t>Zagreb</w:t>
      </w:r>
      <w:r w:rsidR="00C74E3E">
        <w:t>u 07</w:t>
      </w:r>
      <w:r w:rsidR="00065B58">
        <w:t xml:space="preserve">. </w:t>
      </w:r>
      <w:r>
        <w:t>ožujka</w:t>
      </w:r>
      <w:r w:rsidR="00AE1C7D">
        <w:t xml:space="preserve"> 201</w:t>
      </w:r>
      <w:r>
        <w:t>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24D1D" w:rsidP="002D0C5B" w:rsidR="00397A06">
      <w:pPr>
        <w:jc w:val="right"/>
      </w:pPr>
      <w:r>
        <w:t xml:space="preserve">Danijela </w:t>
      </w:r>
      <w:proofErr w:type="spellStart"/>
      <w:r>
        <w:t>Jovanovska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4E56"/>
    <w:rsid w:val="000E5CDD"/>
    <w:rsid w:val="000F593E"/>
    <w:rsid w:val="00101742"/>
    <w:rsid w:val="00103D5E"/>
    <w:rsid w:val="00110C1C"/>
    <w:rsid w:val="00111057"/>
    <w:rsid w:val="00114EAD"/>
    <w:rsid w:val="00132933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002F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B7118"/>
    <w:rsid w:val="00BC1DC4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606BD"/>
    <w:rsid w:val="00C7257C"/>
    <w:rsid w:val="00C74E3E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73D9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ENERGIE EFFIZIENZ d.o.o. k.d.</izvorni_sadrzaj>
    <derivirana_varijabla naziv="DomainObject.Predmet.ProtustrankaFormated_1">  ENERGIE EFFIZIENZ d.o.o. k.d.</derivirana_varijabla>
  </DomainObject.Predmet.ProtustrankaFormated>
  <DomainObject.Predmet.ProtustrankaFormatedOIB>
    <izvorni_sadrzaj>  ENERGIE EFFIZIENZ d.o.o. k.d., OIB 01436050468</izvorni_sadrzaj>
    <derivirana_varijabla naziv="DomainObject.Predmet.ProtustrankaFormatedOIB_1">  ENERGIE EFFIZIENZ d.o.o. k.d., OIB 01436050468</derivirana_varijabla>
  </DomainObject.Predmet.ProtustrankaFormatedOIB>
  <DomainObject.Predmet.ProtustrankaFormatedWithAdress>
    <izvorni_sadrzaj> ENERGIE EFFIZIENZ d.o.o. k.d., Vijenac Frane Gotovca 13, 10000 Zagreb</izvorni_sadrzaj>
    <derivirana_varijabla naziv="DomainObject.Predmet.ProtustrankaFormatedWithAdress_1"> ENERGIE EFFIZIENZ d.o.o. k.d., Vijenac Frane Gotovca 13, 10000 Zagreb</derivirana_varijabla>
  </DomainObject.Predmet.ProtustrankaFormatedWithAdress>
  <DomainObject.Predmet.ProtustrankaFormatedWithAdressOIB>
    <izvorni_sadrzaj> ENERGIE EFFIZIENZ d.o.o. k.d., OIB 01436050468, Vijenac Frane Gotovca 13, 10000 Zagreb</izvorni_sadrzaj>
    <derivirana_varijabla naziv="DomainObject.Predmet.ProtustrankaFormatedWithAdressOIB_1"> ENERGIE EFFIZIENZ d.o.o. k.d., OIB 01436050468, Vijenac Frane Gotovca 13, 10000 Zagreb</derivirana_varijabla>
  </DomainObject.Predmet.ProtustrankaFormatedWithAdressOIB>
  <DomainObject.Predmet.ProtustrankaWithAdress>
    <izvorni_sadrzaj>ENERGIE EFFIZIENZ d.o.o. k.d. Vijenac Frane Gotovca 13, 10000 Zagreb</izvorni_sadrzaj>
    <derivirana_varijabla naziv="DomainObject.Predmet.ProtustrankaWithAdress_1">ENERGIE EFFIZIENZ d.o.o. k.d. Vijenac Frane Gotovca 13, 10000 Zagreb</derivirana_varijabla>
  </DomainObject.Predmet.ProtustrankaWithAdress>
  <DomainObject.Predmet.ProtustrankaWithAdressOIB>
    <izvorni_sadrzaj>ENERGIE EFFIZIENZ d.o.o. k.d., OIB 01436050468, Vijenac Frane Gotovca 13, 10000 Zagreb</izvorni_sadrzaj>
    <derivirana_varijabla naziv="DomainObject.Predmet.ProtustrankaWithAdressOIB_1">ENERGIE EFFIZIENZ d.o.o. k.d., OIB 01436050468, Vijenac Frane Gotovca 13, 10000 Zagreb</derivirana_varijabla>
  </DomainObject.Predmet.ProtustrankaWithAdressOIB>
  <DomainObject.Predmet.ProtustrankaNazivFormated>
    <izvorni_sadrzaj>ENERGIE EFFIZIENZ d.o.o. k.d.</izvorni_sadrzaj>
    <derivirana_varijabla naziv="DomainObject.Predmet.ProtustrankaNazivFormated_1">ENERGIE EFFIZIENZ d.o.o. k.d.</derivirana_varijabla>
  </DomainObject.Predmet.ProtustrankaNazivFormated>
  <DomainObject.Predmet.ProtustrankaNazivFormatedOIB>
    <izvorni_sadrzaj>ENERGIE EFFIZIENZ d.o.o. k.d., OIB 01436050468</izvorni_sadrzaj>
    <derivirana_varijabla naziv="DomainObject.Predmet.ProtustrankaNazivFormatedOIB_1">ENERGIE EFFIZIENZ d.o.o. k.d., OIB 01436050468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ENERGIE EFFIZIENZ d.o.o. k.d.</item>
    </izvorni_sadrzaj>
    <derivirana_varijabla naziv="DomainObject.Predmet.ProtuStrankaListFormated_1">
      <item>ENERGIE EFFIZIENZ d.o.o. k.d.</item>
    </derivirana_varijabla>
  </DomainObject.Predmet.ProtuStrankaListFormated>
  <DomainObject.Predmet.ProtuStrankaListFormatedOIB>
    <izvorni_sadrzaj>
      <item>ENERGIE EFFIZIENZ d.o.o. k.d., OIB 01436050468</item>
    </izvorni_sadrzaj>
    <derivirana_varijabla naziv="DomainObject.Predmet.ProtuStrankaListFormatedOIB_1">
      <item>ENERGIE EFFIZIENZ d.o.o. k.d., OIB 01436050468</item>
    </derivirana_varijabla>
  </DomainObject.Predmet.ProtuStrankaListFormatedOIB>
  <DomainObject.Predmet.ProtuStrankaListFormatedWithAdress>
    <izvorni_sadrzaj>
      <item>ENERGIE EFFIZIENZ d.o.o. k.d., Vijenac Frane Gotovca 13, 10000 Zagreb</item>
    </izvorni_sadrzaj>
    <derivirana_varijabla naziv="DomainObject.Predmet.ProtuStrankaListFormatedWithAdress_1">
      <item>ENERGIE EFFIZIENZ d.o.o. k.d., Vijenac Frane Gotovca 13, 10000 Zagreb</item>
    </derivirana_varijabla>
  </DomainObject.Predmet.ProtuStrankaListFormatedWithAdress>
  <DomainObject.Predmet.ProtuStrankaListFormatedWithAdressOIB>
    <izvorni_sadrzaj>
      <item>ENERGIE EFFIZIENZ d.o.o. k.d., OIB 01436050468, Vijenac Frane Gotovca 13, 10000 Zagreb</item>
    </izvorni_sadrzaj>
    <derivirana_varijabla naziv="DomainObject.Predmet.ProtuStrankaListFormatedWithAdressOIB_1">
      <item>ENERGIE EFFIZIENZ d.o.o. k.d., OIB 01436050468, Vijenac Frane Gotovca 13, 10000 Zagreb</item>
    </derivirana_varijabla>
  </DomainObject.Predmet.ProtuStrankaListFormatedWithAdressOIB>
  <DomainObject.Predmet.ProtuStrankaListNazivFormated>
    <izvorni_sadrzaj>
      <item>ENERGIE EFFIZIENZ d.o.o. k.d.</item>
    </izvorni_sadrzaj>
    <derivirana_varijabla naziv="DomainObject.Predmet.ProtuStrankaListNazivFormated_1">
      <item>ENERGIE EFFIZIENZ d.o.o. k.d.</item>
    </derivirana_varijabla>
  </DomainObject.Predmet.ProtuStrankaListNazivFormated>
  <DomainObject.Predmet.ProtuStrankaListNazivFormatedOIB>
    <izvorni_sadrzaj>
      <item>ENERGIE EFFIZIENZ d.o.o. k.d., OIB 01436050468</item>
    </izvorni_sadrzaj>
    <derivirana_varijabla naziv="DomainObject.Predmet.ProtuStrankaListNazivFormatedOIB_1">
      <item>ENERGIE EFFIZIENZ d.o.o. k.d., OIB 01436050468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ENERGIE EFFIZIENZ d.o.o. k.d.</izvorni_sadrzaj>
    <derivirana_varijabla naziv="DomainObject.Predmet.ProtustrankaIDrugi_1">ENERGIE EFFIZIENZ d.o.o. k.d.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ENERGIE EFFIZIENZ d.o.o. k.d., OIB 01436050468, Vijenac Frane Gotovca 13, 10000 Zagreb</izvorni_sadrzaj>
    <derivirana_varijabla naziv="DomainObject.Predmet.ProtustrankaIDrugiAdressOIB_1">ENERGIE EFFIZIENZ d.o.o. k.d., OIB 01436050468, Vijenac Frane Gotovca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ENERGIE EFFIZIENZ d.o.o. k.d.</item>
    </izvorni_sadrzaj>
    <derivirana_varijabla naziv="DomainObject.Predmet.SudioniciListNaziv_1">
      <item>FINA Regionalni centar Zagreb</item>
      <item>ENERGIE EFFIZIENZ d.o.o. k.d.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ENERGIE EFFIZIENZ d.o.o. k.d., OIB 01436050468, Vijenac Frane Gotovca 13,10000 Zagreb</item>
    </izvorni_sadrzaj>
    <derivirana_varijabla naziv="DomainObject.Predmet.SudioniciListAdressOIB_1">
      <item>FINA Regionalni centar Zagreb, OIB 85821130368, Trg svibanjskih žrtava 1995. 1,10000 Zagreb</item>
      <item>ENERGIE EFFIZIENZ d.o.o. k.d., OIB 01436050468, Vijenac Frane Gotovca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01436050468</item>
    </izvorni_sadrzaj>
    <derivirana_varijabla naziv="DomainObject.Predmet.SudioniciListNazivOIB_1">
      <item>, OIB 85821130368</item>
      <item>, OIB 01436050468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1319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2019-03-07T12:27:00Z</dcterms:created>
  <dc:creator>ilukac</dc:creator>
  <cp:lastModifiedBy>Danijela Jovanovska</cp:lastModifiedBy>
  <cp:lastPrinted>2019-03-07T12:26:00Z</cp:lastPrinted>
  <dcterms:modified xmlns:xsi="http://www.w3.org/2001/XMLSchema-instance" xsi:type="dcterms:W3CDTF">2019-03-07T12:32:00Z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(St-30-19.docx)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