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708c" w14:paraId="b47708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5F65EC">
        <w:t>1</w:t>
      </w:r>
      <w:r w:rsidR="00081729">
        <w:t>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4114B8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114B8">
        <w:t>GOM GRADNJA jednostavno društvo s ograničenom odgovornošću za usluge</w:t>
      </w:r>
      <w:r w:rsidR="00BA142B">
        <w:t xml:space="preserve">, </w:t>
      </w:r>
      <w:r w:rsidR="004114B8" w:rsidRPr="004114B8">
        <w:t>Zagreb</w:t>
      </w:r>
      <w:r w:rsidR="00BA142B">
        <w:t xml:space="preserve">, </w:t>
      </w:r>
      <w:r w:rsidR="004114B8" w:rsidRPr="004114B8">
        <w:t>II Kozari put 9/B</w:t>
      </w:r>
      <w:r w:rsidR="00BA142B">
        <w:t xml:space="preserve">, MBS: </w:t>
      </w:r>
      <w:r w:rsidR="004114B8" w:rsidRPr="004114B8">
        <w:t>080986134</w:t>
      </w:r>
      <w:r w:rsidR="00BA142B">
        <w:t xml:space="preserve">, OIB: </w:t>
      </w:r>
      <w:r w:rsidR="004114B8" w:rsidRPr="004114B8">
        <w:t>63702298982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F594C">
        <w:t>8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114B8">
        <w:t>GOM GRADNJA jednostavno društvo s ograničenom odgovornošću za usluge, Zagreb, II Kozari put 9/B, MBS: 080986134, OIB: 63702298982</w:t>
      </w:r>
      <w:r w:rsidR="00D43EFC">
        <w:t xml:space="preserve">, </w:t>
      </w:r>
      <w:r>
        <w:t xml:space="preserve">iznosi </w:t>
      </w:r>
      <w:r w:rsidR="004114B8">
        <w:t>20.796,85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B96065" w:rsidRPr="00B96065">
        <w:t>Daromir</w:t>
      </w:r>
      <w:proofErr w:type="spellEnd"/>
      <w:r w:rsidR="00B96065" w:rsidRPr="00B96065">
        <w:t xml:space="preserve"> </w:t>
      </w:r>
      <w:proofErr w:type="spellStart"/>
      <w:r w:rsidR="00B96065" w:rsidRPr="00B96065">
        <w:t>Mance</w:t>
      </w:r>
      <w:proofErr w:type="spellEnd"/>
      <w:r w:rsidR="00B96065" w:rsidRPr="00B96065">
        <w:t>, OIB: 16724301250</w:t>
      </w:r>
      <w:r w:rsidR="00E43AC0">
        <w:t xml:space="preserve">, </w:t>
      </w:r>
      <w:r w:rsidR="00B96065" w:rsidRPr="00B96065">
        <w:t>Zagreb, II.</w:t>
      </w:r>
      <w:r w:rsidR="00B96065">
        <w:t xml:space="preserve"> </w:t>
      </w:r>
      <w:r w:rsidR="00B96065" w:rsidRPr="00B96065">
        <w:t>Kozari put 9/B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5F65EC">
        <w:t>1</w:t>
      </w:r>
      <w:r w:rsidR="00081729">
        <w:t>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F594C">
        <w:t>8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1E153C">
        <w:t>5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841" w:rsidR="003F7841">
      <w:r>
        <w:separator/>
      </w:r>
    </w:p>
  </w:endnote>
  <w:endnote w:id="0" w:type="continuationSeparator">
    <w:p w:rsidRDefault="003F7841" w:rsidR="003F7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841" w:rsidR="003F7841">
      <w:r>
        <w:separator/>
      </w:r>
    </w:p>
  </w:footnote>
  <w:footnote w:id="0" w:type="continuationSeparator">
    <w:p w:rsidRDefault="003F7841" w:rsidR="003F7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2D1A"/>
    <w:rsid w:val="003F348F"/>
    <w:rsid w:val="003F7841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6000"/>
    <w:rsid w:val="00B95B20"/>
    <w:rsid w:val="00B96065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2C87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12C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2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12C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2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St-912/2017</izvorni_sadrzaj>
    <derivirana_varijabla naziv="DomainObject.Predmet.OznakaBroj_1">St-912/2017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GOM GRADNJA jednostavno društvo s ograničenom odgovornošću za usluge</izvorni_sadrzaj>
    <derivirana_varijabla naziv="DomainObject.Predmet.ProtustrankaFormated_1">  GOM GRADNJA jednostavno društvo s ograničenom odgovornošću za usluge</derivirana_varijabla>
  </DomainObject.Predmet.ProtustrankaFormated>
  <DomainObject.Predmet.ProtustrankaFormatedOIB>
    <izvorni_sadrzaj>  GOM GRADNJA jednostavno društvo s ograničenom odgovornošću za usluge, OIB 63702298982</izvorni_sadrzaj>
    <derivirana_varijabla naziv="DomainObject.Predmet.ProtustrankaFormatedOIB_1">  GOM GRADNJA jednostavno društvo s ograničenom odgovornošću za usluge, OIB 63702298982</derivirana_varijabla>
  </DomainObject.Predmet.ProtustrankaFormatedOIB>
  <DomainObject.Predmet.ProtustrankaFormatedWithAdress>
    <izvorni_sadrzaj> GOM GRADNJA jednostavno društvo s ograničenom odgovornošću za usluge, II Kozari put 9B, 10000 Zagreb</izvorni_sadrzaj>
    <derivirana_varijabla naziv="DomainObject.Predmet.ProtustrankaFormatedWithAdress_1"> GOM GRADNJA jednostavno društvo s ograničenom odgovornošću za usluge, II Kozari put 9B, 10000 Zagreb</derivirana_varijabla>
  </DomainObject.Predmet.ProtustrankaFormatedWithAdress>
  <DomainObject.Predmet.ProtustrankaFormatedWithAdressOIB>
    <izvorni_sadrzaj> GOM GRADNJA jednostavno društvo s ograničenom odgovornošću za usluge, OIB 63702298982, II Kozari put 9B, 10000 Zagreb</izvorni_sadrzaj>
    <derivirana_varijabla naziv="DomainObject.Predmet.ProtustrankaFormatedWithAdressOIB_1"> GOM GRADNJA jednostavno društvo s ograničenom odgovornošću za usluge, OIB 63702298982, II Kozari put 9B, 10000 Zagreb</derivirana_varijabla>
  </DomainObject.Predmet.ProtustrankaFormatedWithAdressOIB>
  <DomainObject.Predmet.ProtustrankaWithAdress>
    <izvorni_sadrzaj>GOM GRADNJA jednostavno društvo s ograničenom odgovornošću za usluge II Kozari put 9B, 10000 Zagreb</izvorni_sadrzaj>
    <derivirana_varijabla naziv="DomainObject.Predmet.ProtustrankaWithAdress_1">GOM GRADNJA jednostavno društvo s ograničenom odgovornošću za usluge II Kozari put 9B, 10000 Zagreb</derivirana_varijabla>
  </DomainObject.Predmet.ProtustrankaWithAdress>
  <DomainObject.Predmet.ProtustrankaWithAdressOIB>
    <izvorni_sadrzaj>GOM GRADNJA jednostavno društvo s ograničenom odgovornošću za usluge, OIB 63702298982, II Kozari put 9B, 10000 Zagreb</izvorni_sadrzaj>
    <derivirana_varijabla naziv="DomainObject.Predmet.ProtustrankaWithAdressOIB_1">GOM GRADNJA jednostavno društvo s ograničenom odgovornošću za usluge, OIB 63702298982, II Kozari put 9B, 10000 Zagreb</derivirana_varijabla>
  </DomainObject.Predmet.ProtustrankaWithAdressOIB>
  <DomainObject.Predmet.ProtustrankaNazivFormated>
    <izvorni_sadrzaj>GOM GRADNJA jednostavno društvo s ograničenom odgovornošću za usluge</izvorni_sadrzaj>
    <derivirana_varijabla naziv="DomainObject.Predmet.ProtustrankaNazivFormated_1">GOM GRADNJA jednostavno društvo s ograničenom odgovornošću za usluge</derivirana_varijabla>
  </DomainObject.Predmet.ProtustrankaNazivFormated>
  <DomainObject.Predmet.ProtustrankaNazivFormatedOIB>
    <izvorni_sadrzaj>GOM GRADNJA jednostavno društvo s ograničenom odgovornošću za usluge, OIB 63702298982</izvorni_sadrzaj>
    <derivirana_varijabla naziv="DomainObject.Predmet.ProtustrankaNazivFormatedOIB_1">GOM GRADNJA jednostavno društvo s ograničenom odgovornošću za usluge, OIB 63702298982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 GRADNJA jednostavno društvo s ograničenom odgovornošću za usluge</item>
    </izvorni_sadrzaj>
    <derivirana_varijabla naziv="DomainObject.Predmet.ProtuStrankaListFormated_1">
      <item>GOM GRADNJA jednostavno društvo s ograničenom odgovornošću za usluge</item>
    </derivirana_varijabla>
  </DomainObject.Predmet.ProtuStrankaListFormated>
  <DomainObject.Predmet.ProtuStrankaListFormatedOIB>
    <izvorni_sadrzaj>
      <item>GOM GRADNJA jednostavno društvo s ograničenom odgovornošću za usluge, OIB 63702298982</item>
    </izvorni_sadrzaj>
    <derivirana_varijabla naziv="DomainObject.Predmet.ProtuStrankaListFormatedOIB_1">
      <item>GOM GRADNJA jednostavno društvo s ograničenom odgovornošću za usluge, OIB 63702298982</item>
    </derivirana_varijabla>
  </DomainObject.Predmet.ProtuStrankaListFormatedOIB>
  <DomainObject.Predmet.ProtuStrankaListFormatedWithAdress>
    <izvorni_sadrzaj>
      <item>GOM GRADNJA jednostavno društvo s ograničenom odgovornošću za usluge, II Kozari put 9B, 10000 Zagreb</item>
    </izvorni_sadrzaj>
    <derivirana_varijabla naziv="DomainObject.Predmet.ProtuStrankaListFormatedWithAdress_1">
      <item>GOM GRADNJA jednostavno društvo s ograničenom odgovornošću za usluge, II Kozari put 9B, 10000 Zagreb</item>
    </derivirana_varijabla>
  </DomainObject.Predmet.ProtuStrankaListFormatedWithAdress>
  <DomainObject.Predmet.ProtuStrankaListFormatedWithAdressOIB>
    <izvorni_sadrzaj>
      <item>GOM GRADNJA jednostavno društvo s ograničenom odgovornošću za usluge, OIB 63702298982, II Kozari put 9B, 10000 Zagreb</item>
    </izvorni_sadrzaj>
    <derivirana_varijabla naziv="DomainObject.Predmet.ProtuStrankaListFormatedWithAdressOIB_1">
      <item>GOM GRADNJA jednostavno društvo s ograničenom odgovornošću za usluge, OIB 63702298982, II Kozari put 9B, 10000 Zagreb</item>
    </derivirana_varijabla>
  </DomainObject.Predmet.ProtuStrankaListFormatedWithAdressOIB>
  <DomainObject.Predmet.ProtuStrankaListNazivFormated>
    <izvorni_sadrzaj>
      <item>GOM GRADNJA jednostavno društvo s ograničenom odgovornošću za usluge</item>
    </izvorni_sadrzaj>
    <derivirana_varijabla naziv="DomainObject.Predmet.ProtuStrankaListNazivFormated_1">
      <item>GOM GRADNJA jednostavno društvo s ograničenom odgovornošću za usluge</item>
    </derivirana_varijabla>
  </DomainObject.Predmet.ProtuStrankaListNazivFormated>
  <DomainObject.Predmet.ProtuStrankaListNazivFormatedOIB>
    <izvorni_sadrzaj>
      <item>GOM GRADNJA jednostavno društvo s ograničenom odgovornošću za usluge, OIB 63702298982</item>
    </izvorni_sadrzaj>
    <derivirana_varijabla naziv="DomainObject.Predmet.ProtuStrankaListNazivFormatedOIB_1">
      <item>GOM GRADNJA jednostavno društvo s ograničenom odgovornošću za usluge, OIB 63702298982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 GRADNJA jednostavno društvo s ograničenom odgovornošću za usluge</izvorni_sadrzaj>
    <derivirana_varijabla naziv="DomainObject.Predmet.ProtustrankaIDrugi_1">GOM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GOM GRADNJA jednostavno društvo s ograničenom odgovornošću za usluge, OIB 63702298982, II Kozari put 9B, 10000 Zagreb</izvorni_sadrzaj>
    <derivirana_varijabla naziv="DomainObject.Predmet.ProtustrankaIDrugiAdressOIB_1">GOM GRADNJA jednostavno društvo s ograničenom odgovornošću za usluge, OIB 63702298982, II Kozari put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 GRADNJA jednostavno društvo s ograničenom odgovornošću za usluge</item>
    </izvorni_sadrzaj>
    <derivirana_varijabla naziv="DomainObject.Predmet.SudioniciListNaziv_1">
      <item>FINA Regionalni centar Zagreb</item>
      <item>GOM GRADNJA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GOM GRADNJA jednostavno društvo s ograničenom odgovornošću za usluge, OIB 63702298982, II Kozari put 9B,10000 Zagreb</item>
    </izvorni_sadrzaj>
    <derivirana_varijabla naziv="DomainObject.Predmet.SudioniciListAdressOIB_1">
      <item>FINA Regionalni centar Zagreb, OIB 85821130368, Trg svibanjskih žrtava 1995. br. 1,10000 Zagreb</item>
      <item>GOM GRADNJA jednostavno društvo s ograničenom odgovornošću za usluge, OIB 63702298982, II Kozari put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63702298982</item>
    </izvorni_sadrzaj>
    <derivirana_varijabla naziv="DomainObject.Predmet.SudioniciListNazivOIB_1">
      <item>, OIB 85821130368</item>
      <item>, OIB 63702298982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5049B-9211-475C-899B-E607C048C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2038</properties:Characters>
  <properties:Lines>50</properties:Lines>
  <properties:Paragraphs>16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2017-08-08T08:00:00Z</dcterms:modified>
  <cp:revision>239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