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376d0" w14:paraId="d2376d0" w:rsidRDefault="0029208E" w:rsidP="0029208E" w:rsidR="00AE649C" w:rsidRPr="0029208E">
      <w:pPr>
        <w:pStyle w:val="SudSjedite"/>
        <w15:collapsed w:val="false"/>
      </w:pPr>
      <w:bookmarkStart w:name="_GoBack" w:id="0"/>
      <w:bookmarkEnd w:id="0"/>
      <w:r>
        <w:rPr>
          <w:rFonts w:cstheme="majorBidi" w:eastAsiaTheme="majorEastAsia"/>
          <w:bCs/>
          <w:noProof w:val="false"/>
          <w:lang w:eastAsia="en-US"/>
        </w:rPr>
        <w:t xml:space="preserve">                                                                                              </w:t>
      </w:r>
      <w:r w:rsidRPr="0029208E">
        <w:rPr>
          <w:rFonts w:cstheme="majorBidi" w:eastAsiaTheme="majorEastAsia"/>
          <w:bCs/>
          <w:noProof w:val="false"/>
          <w:lang w:eastAsia="en-US"/>
        </w:rPr>
        <w:t>Poslovni broj: 4 St-449-13-182</w:t>
      </w:r>
      <w:r w:rsidR="00EA1C6D" w:rsidRPr="0029208E">
        <w:tab/>
      </w:r>
    </w:p>
    <w:p w:rsidRDefault="0029208E" w:rsidP="0029208E" w:rsidR="0029208E" w:rsidRPr="0029208E">
      <w:pPr>
        <w:tabs>
          <w:tab w:pos="516" w:val="left"/>
        </w:tabs>
        <w:spacing w:after="0"/>
        <w:rPr>
          <w:bCs/>
        </w:rPr>
      </w:pPr>
      <w:r w:rsidRPr="0029208E">
        <w:rPr>
          <w:noProof/>
          <w:lang w:eastAsia="hr-HR"/>
        </w:rPr>
        <w:drawing>
          <wp:anchor allowOverlap="true" layoutInCell="true" locked="false" behindDoc="true" relativeHeight="251660288"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2" id="2">
              <a:hlinkClick r:id="rId10"/>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4" id="0">
                      <a:hlinkClick r:id="rId10"/>
                    </pic:cNvPr>
                    <pic:cNvPicPr>
                      <a:picLocks noChangeArrowheads="true" noChangeAspect="true"/>
                    </pic:cNvPicPr>
                  </pic:nvPicPr>
                  <pic:blipFill>
                    <a:blip r:link="rId12"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sidRPr="0029208E">
        <w:rPr>
          <w:bCs/>
        </w:rPr>
        <w:tab/>
      </w:r>
    </w:p>
    <w:p w:rsidRDefault="0029208E" w:rsidP="0029208E" w:rsidR="0029208E" w:rsidRPr="0029208E">
      <w:pPr>
        <w:spacing w:after="0"/>
      </w:pPr>
    </w:p>
    <w:p w:rsidRDefault="0029208E" w:rsidP="0029208E" w:rsidR="0029208E" w:rsidRPr="0029208E">
      <w:pPr>
        <w:spacing w:after="0"/>
        <w:ind w:firstLine="720"/>
      </w:pPr>
    </w:p>
    <w:p w:rsidRDefault="0029208E" w:rsidP="0029208E" w:rsidR="0029208E" w:rsidRPr="0029208E">
      <w:pPr>
        <w:spacing w:after="0"/>
        <w:ind w:firstLine="720"/>
      </w:pPr>
    </w:p>
    <w:p w:rsidRDefault="0029208E" w:rsidP="0029208E" w:rsidR="0029208E" w:rsidRPr="0029208E">
      <w:pPr>
        <w:spacing w:after="0"/>
      </w:pPr>
      <w:r w:rsidRPr="0029208E">
        <w:t xml:space="preserve">       REPUBLIKA HRVATSKA</w:t>
      </w:r>
    </w:p>
    <w:p w:rsidRDefault="0029208E" w:rsidP="0029208E" w:rsidR="0029208E">
      <w:pPr>
        <w:spacing w:after="0"/>
        <w:rPr>
          <w:b/>
        </w:rPr>
      </w:pPr>
      <w:r>
        <w:t>TRGOVAČKI SUD U VARAŽDINU</w:t>
      </w:r>
    </w:p>
    <w:p w:rsidRDefault="0029208E" w:rsidP="0029208E" w:rsidR="0029208E">
      <w:pPr>
        <w:spacing w:after="0"/>
      </w:pPr>
      <w:r>
        <w:t xml:space="preserve">                 Braće Radića 2</w:t>
      </w:r>
    </w:p>
    <w:p w:rsidRDefault="0029208E" w:rsidP="0029208E" w:rsidR="0029208E">
      <w:pPr>
        <w:spacing w:after="0"/>
      </w:pPr>
    </w:p>
    <w:p w:rsidRDefault="0029208E" w:rsidP="0029208E" w:rsidR="0029208E">
      <w:pPr>
        <w:spacing w:after="0"/>
      </w:pPr>
    </w:p>
    <w:p w:rsidRDefault="0029208E" w:rsidP="0029208E" w:rsidR="0029208E">
      <w:pPr>
        <w:spacing w:after="0"/>
        <w:jc w:val="right"/>
      </w:pPr>
    </w:p>
    <w:p w:rsidRDefault="0029208E" w:rsidP="0029208E" w:rsidR="0029208E">
      <w:pPr>
        <w:spacing w:after="0"/>
        <w:jc w:val="center"/>
      </w:pPr>
      <w:r>
        <w:t>R E P U B L I K A    H R V A  T S K A</w:t>
      </w:r>
    </w:p>
    <w:p w:rsidRDefault="0029208E" w:rsidP="0029208E" w:rsidR="0029208E">
      <w:pPr>
        <w:spacing w:after="0"/>
        <w:jc w:val="both"/>
      </w:pPr>
    </w:p>
    <w:p w:rsidRDefault="0029208E" w:rsidP="0029208E" w:rsidR="0029208E">
      <w:pPr>
        <w:spacing w:after="0"/>
        <w:jc w:val="center"/>
      </w:pPr>
      <w:r>
        <w:t>R J E Š E NJ E</w:t>
      </w:r>
    </w:p>
    <w:p w:rsidRDefault="0029208E" w:rsidP="0029208E" w:rsidR="0029208E">
      <w:pPr>
        <w:spacing w:after="0"/>
        <w:jc w:val="center"/>
      </w:pPr>
    </w:p>
    <w:p w:rsidRDefault="0029208E" w:rsidP="0029208E" w:rsidR="0029208E">
      <w:pPr>
        <w:spacing w:after="0"/>
        <w:jc w:val="center"/>
      </w:pPr>
    </w:p>
    <w:p w:rsidRDefault="0029208E" w:rsidP="0029208E" w:rsidR="0029208E">
      <w:pPr>
        <w:spacing w:after="0"/>
        <w:ind w:firstLine="708"/>
        <w:jc w:val="both"/>
      </w:pPr>
      <w:r>
        <w:t xml:space="preserve">TRGOVAČKI SUD U VARAŽDINU, po sucu toga suda Iris Hatvalić Nemec, kao stečajnom sucu, u stečajnom postupku nad dužnikom TRGO-GEA d.o.o. u stečaju za trgovinu iz Nedelišća, Maršala Tita 50, OIB: 94637373444, zastupan po stečajnom upravitelju Jeleni Stankus </w:t>
      </w:r>
      <w:r w:rsidR="00812567">
        <w:t>Tkalec,  dana 12</w:t>
      </w:r>
      <w:r>
        <w:t xml:space="preserve">. listopada 2016. </w:t>
      </w:r>
    </w:p>
    <w:p w:rsidRDefault="0029208E" w:rsidP="0029208E" w:rsidR="0029208E">
      <w:pPr>
        <w:spacing w:after="0"/>
        <w:jc w:val="both"/>
      </w:pPr>
      <w:r>
        <w:tab/>
      </w:r>
    </w:p>
    <w:p w:rsidRDefault="0029208E" w:rsidP="0029208E" w:rsidR="0029208E">
      <w:pPr>
        <w:spacing w:after="0"/>
      </w:pPr>
    </w:p>
    <w:p w:rsidRDefault="0029208E" w:rsidP="0029208E" w:rsidR="0029208E">
      <w:pPr>
        <w:spacing w:after="0"/>
        <w:jc w:val="center"/>
      </w:pPr>
      <w:r>
        <w:t>r i j e š i o     j e:</w:t>
      </w:r>
    </w:p>
    <w:p w:rsidRDefault="0029208E" w:rsidP="0029208E" w:rsidR="0029208E">
      <w:pPr>
        <w:spacing w:after="0"/>
      </w:pPr>
    </w:p>
    <w:p w:rsidRDefault="0029208E" w:rsidP="0029208E" w:rsidR="0029208E">
      <w:pPr>
        <w:spacing w:after="0"/>
        <w:ind w:firstLine="720"/>
        <w:jc w:val="both"/>
      </w:pPr>
      <w:r>
        <w:t>1.  Ponudiocu Petru Markušiću iz Varaždina, Braće Slukan 16, OIB: 29735075498  dosuđuje se nekretnina dužnika upisana u zk. ul. 10122, k.o. Ivanec, čestica broj 13879/4, šuma Zviranje od 2327 m2, a u kojoj cijeloj nekretnini stečajni dužnik dolazi upisan kao vlasnik u ½ dijela  za cijenu u iznosu od 1.000,00 kn.</w:t>
      </w:r>
    </w:p>
    <w:p w:rsidRDefault="0029208E" w:rsidP="0029208E" w:rsidR="0029208E">
      <w:pPr>
        <w:spacing w:after="0"/>
        <w:ind w:firstLine="720"/>
        <w:jc w:val="both"/>
      </w:pPr>
    </w:p>
    <w:p w:rsidRDefault="0029208E" w:rsidP="0029208E" w:rsidR="0029208E">
      <w:pPr>
        <w:spacing w:after="0"/>
        <w:ind w:firstLine="720"/>
        <w:jc w:val="both"/>
      </w:pPr>
      <w:r>
        <w:t xml:space="preserve">2. Nekretnina iz točke 1. ovog rješenja predati će se ponudiocu Petru Markušiću iz Varaždina, Braće Slukan 16, OIB: 29735075498 nakon što ponudioc u roku od 15 dana od održanog ročišta za prodaju, položi razliku kupovnine u iznosu od 900,00 kuna i nakon što ovo rješenje postane  pravomoćno. </w:t>
      </w:r>
    </w:p>
    <w:p w:rsidRDefault="0029208E" w:rsidP="0029208E" w:rsidR="0029208E">
      <w:pPr>
        <w:spacing w:after="0"/>
        <w:ind w:firstLine="720"/>
        <w:jc w:val="both"/>
      </w:pPr>
    </w:p>
    <w:p w:rsidRDefault="0029208E" w:rsidP="0029208E" w:rsidR="0029208E">
      <w:pPr>
        <w:spacing w:after="0"/>
        <w:ind w:firstLine="720"/>
        <w:jc w:val="both"/>
      </w:pPr>
      <w:r>
        <w:t>3. Nakon pravomoćnosti ovog rješenja i nakon što kupac položi razliku kupovnine Općinski sud u Varaždinu, Stalna služba u Ivancu,  Zemljišno knjižni odjel Ivanec upisat će u korist ponuditelja Petru Markušiću iz Varaždina, Braće Slukan 16, OIB: 29735075498 pravo vlasništva na suvlasničkom dijelu dužnika na nekretnini upisanoj u z. k. ul. 10122, k.o. Ivanec, čestica broj 13879/4, šuma Zviranje od 2327 m2, a u kojoj cijeloj nekretnini stečajni dužnik dolazi upisan kao vlasnik u ½ dijela.</w:t>
      </w:r>
    </w:p>
    <w:p w:rsidRDefault="0029208E" w:rsidP="0029208E" w:rsidR="0029208E">
      <w:pPr>
        <w:spacing w:after="0"/>
        <w:ind w:firstLine="720"/>
        <w:jc w:val="both"/>
      </w:pPr>
    </w:p>
    <w:p w:rsidRDefault="0029208E" w:rsidP="0029208E" w:rsidR="0029208E">
      <w:pPr>
        <w:spacing w:after="0"/>
        <w:ind w:firstLine="720"/>
        <w:jc w:val="both"/>
      </w:pPr>
      <w:r>
        <w:t xml:space="preserve">4. Nalaže se Općinskom sudu u Varaždinu, Stalna služba u Ivancu,  Zemljišno knjižni odjel Ivanec, zabilježba rješenja o dosudi odmah po primitku  ovog  rješenja. </w:t>
      </w:r>
    </w:p>
    <w:p w:rsidRDefault="0029208E" w:rsidP="0029208E" w:rsidR="0029208E">
      <w:pPr>
        <w:spacing w:after="0"/>
        <w:jc w:val="both"/>
      </w:pPr>
    </w:p>
    <w:p w:rsidRDefault="0029208E" w:rsidP="0029208E" w:rsidR="0029208E">
      <w:pPr>
        <w:spacing w:after="0"/>
        <w:ind w:firstLine="720"/>
        <w:jc w:val="both"/>
      </w:pPr>
      <w:r>
        <w:t xml:space="preserve">5.  Nalaže se Općinskom sud u Varaždinu, Stalna služba u Ivancu,  Zemljišno knjižni odjel Ivanec upis prava vlasništva na nekretnini iz točke 1. izreke rješenja za korist Petra Markušića iz Varaždina, Braće Slukan 16, OIB: 29735075498, nakon pravomoćnosti ovog </w:t>
      </w:r>
      <w:r>
        <w:lastRenderedPageBreak/>
        <w:t>rješenja i nakon što kupac položi razliku kupovnine, a na temelju  pravomoćnog rješenja o dosudi nekretnine i potvrde suda da je kupac položio kupovninu u skladu s ovim  rješenjem.</w:t>
      </w:r>
    </w:p>
    <w:p w:rsidRDefault="0029208E" w:rsidP="0029208E" w:rsidR="0029208E">
      <w:pPr>
        <w:spacing w:after="0"/>
        <w:jc w:val="both"/>
      </w:pPr>
      <w:r>
        <w:tab/>
      </w:r>
    </w:p>
    <w:p w:rsidRDefault="0029208E" w:rsidP="0029208E" w:rsidR="0029208E">
      <w:pPr>
        <w:spacing w:after="0"/>
        <w:jc w:val="center"/>
      </w:pPr>
      <w:r>
        <w:t>Obrazloženje</w:t>
      </w:r>
    </w:p>
    <w:p w:rsidRDefault="0029208E" w:rsidP="0029208E" w:rsidR="0029208E">
      <w:pPr>
        <w:spacing w:after="0"/>
        <w:jc w:val="both"/>
      </w:pPr>
    </w:p>
    <w:p w:rsidRDefault="0029208E" w:rsidP="0029208E" w:rsidR="0029208E">
      <w:pPr>
        <w:spacing w:after="0"/>
        <w:jc w:val="both"/>
      </w:pPr>
      <w:r>
        <w:tab/>
        <w:t xml:space="preserve">Na usmenoj javnoj dražbi radi prodaje nekretnine označene u točki  1.  ovog  rješenja,  održane dana 12. listopada 2016. sudjelovali su stečajni upravitelj dražbovatelj Petar Markušić koji je dao najpovoljniju ponudu jer je za nekretninu iz točke 1. ovog rješenja ponudio kupovninu  u  iznosu od  1.000,00 kn. </w:t>
      </w:r>
    </w:p>
    <w:p w:rsidRDefault="0029208E" w:rsidP="0029208E" w:rsidR="0029208E">
      <w:pPr>
        <w:spacing w:after="0"/>
        <w:ind w:firstLine="720"/>
        <w:jc w:val="both"/>
      </w:pPr>
      <w:r>
        <w:t xml:space="preserve"> Sud je utvrdio prednju činjenicu te da je dražbovatelj Petar Markušić ispunio  uvjete  da  mu se  predmetna nekretnina dosudi. </w:t>
      </w:r>
    </w:p>
    <w:p w:rsidRDefault="0029208E" w:rsidP="0029208E" w:rsidR="0029208E">
      <w:pPr>
        <w:spacing w:after="0"/>
        <w:ind w:firstLine="720"/>
        <w:jc w:val="both"/>
      </w:pPr>
      <w:r>
        <w:t>Dražbovatelj je uplatio iznos osiguranja od 100,00 kuna, te  stoga  dražbovatelj  mora  uplatiti  razliku  kupovnine u  iznosu  od 900,00 kn.</w:t>
      </w:r>
    </w:p>
    <w:p w:rsidRDefault="0029208E" w:rsidP="0029208E" w:rsidR="0029208E">
      <w:pPr>
        <w:spacing w:after="0"/>
        <w:jc w:val="both"/>
      </w:pPr>
      <w:r>
        <w:tab/>
        <w:t>Nekretnina će se predati dražbovatelju Petru Markušiću nakon što dražbovatelj u roku od 15 dana od dana održavanja dražbe, položi razliku  kupovnine u  iznosu od 900,00  kn i  nakon što ovo  rješenje postane  pravomoćno.</w:t>
      </w:r>
    </w:p>
    <w:p w:rsidRDefault="0029208E" w:rsidP="0029208E" w:rsidR="0029208E">
      <w:pPr>
        <w:spacing w:after="0"/>
        <w:jc w:val="both"/>
      </w:pPr>
      <w:r>
        <w:tab/>
        <w:t xml:space="preserve">Slijedom iznijetog,  odlučeno je  kao u  izreci ovog rješenja, u smislu  čl.  103. i čl.  108. Ovršnog  zakona.  </w:t>
      </w:r>
    </w:p>
    <w:p w:rsidRDefault="0029208E" w:rsidP="0029208E" w:rsidR="0029208E">
      <w:pPr>
        <w:spacing w:after="0"/>
      </w:pPr>
      <w:r>
        <w:tab/>
        <w:t xml:space="preserve">        </w:t>
      </w:r>
    </w:p>
    <w:p w:rsidRDefault="00812567" w:rsidP="0029208E" w:rsidR="0029208E">
      <w:pPr>
        <w:spacing w:after="0"/>
        <w:jc w:val="center"/>
      </w:pPr>
      <w:r>
        <w:t>U Varaždinu, 12</w:t>
      </w:r>
      <w:r w:rsidR="0029208E">
        <w:t>. listopada 2016.</w:t>
      </w:r>
    </w:p>
    <w:p w:rsidRDefault="0029208E" w:rsidP="0029208E" w:rsidR="0029208E">
      <w:pPr>
        <w:spacing w:after="0"/>
      </w:pPr>
    </w:p>
    <w:p w:rsidRDefault="0029208E" w:rsidP="0029208E" w:rsidR="0029208E">
      <w:pPr>
        <w:spacing w:after="0"/>
        <w:ind w:firstLine="720" w:left="5760"/>
      </w:pPr>
      <w:r>
        <w:t>S U D A C:</w:t>
      </w:r>
    </w:p>
    <w:p w:rsidRDefault="0029208E" w:rsidP="0029208E" w:rsidR="0029208E">
      <w:pPr>
        <w:spacing w:after="0"/>
        <w:jc w:val="center"/>
      </w:pPr>
      <w:r>
        <w:t xml:space="preserve">                                </w:t>
      </w:r>
    </w:p>
    <w:p w:rsidRDefault="0029208E" w:rsidP="0029208E" w:rsidR="0029208E">
      <w:pPr>
        <w:spacing w:after="0"/>
        <w:jc w:val="center"/>
      </w:pPr>
      <w:r>
        <w:t xml:space="preserve"> </w:t>
      </w:r>
      <w:r>
        <w:tab/>
      </w:r>
      <w:r>
        <w:tab/>
      </w:r>
      <w:r>
        <w:tab/>
      </w:r>
      <w:r>
        <w:tab/>
      </w:r>
      <w:r>
        <w:tab/>
      </w:r>
      <w:r>
        <w:tab/>
        <w:t xml:space="preserve">           Iris Hatvalić Nemec, v.r. </w:t>
      </w:r>
    </w:p>
    <w:p w:rsidRDefault="0029208E" w:rsidP="0029208E" w:rsidR="0029208E">
      <w:pPr>
        <w:spacing w:after="0"/>
        <w:jc w:val="center"/>
      </w:pPr>
    </w:p>
    <w:p w:rsidRDefault="0029208E" w:rsidP="0029208E" w:rsidR="0029208E">
      <w:pPr>
        <w:spacing w:after="0"/>
        <w:ind w:firstLine="720" w:left="4320"/>
        <w:jc w:val="center"/>
      </w:pPr>
      <w:r>
        <w:t xml:space="preserve">Za točnost otpravka-ovlašteni službenik: </w:t>
      </w:r>
    </w:p>
    <w:p w:rsidRDefault="0029208E" w:rsidP="0029208E" w:rsidR="0029208E">
      <w:pPr>
        <w:spacing w:after="0"/>
        <w:jc w:val="right"/>
      </w:pPr>
    </w:p>
    <w:p w:rsidRDefault="0029208E" w:rsidP="0029208E" w:rsidR="0029208E">
      <w:pPr>
        <w:spacing w:after="0"/>
        <w:jc w:val="right"/>
      </w:pPr>
    </w:p>
    <w:p w:rsidRDefault="0029208E" w:rsidP="0029208E" w:rsidR="0029208E">
      <w:pPr>
        <w:spacing w:after="0"/>
        <w:jc w:val="right"/>
      </w:pPr>
    </w:p>
    <w:p w:rsidRDefault="0029208E" w:rsidP="0029208E" w:rsidR="0029208E">
      <w:pPr>
        <w:spacing w:after="0"/>
      </w:pPr>
    </w:p>
    <w:p w:rsidRDefault="0029208E" w:rsidP="0029208E" w:rsidR="0029208E">
      <w:pPr>
        <w:spacing w:after="0"/>
      </w:pPr>
      <w:r>
        <w:t>UPUTA  O   PRAVNOM  LIJEKU :</w:t>
      </w:r>
    </w:p>
    <w:p w:rsidRDefault="0029208E" w:rsidP="0029208E" w:rsidR="0029208E">
      <w:pPr>
        <w:spacing w:after="0"/>
      </w:pPr>
      <w:r>
        <w:t>Protiv ovog rješenja stečajni upravitelj, i stečajni vjerovnici imaju pravo žalbe u roku od osam (8) dana od primitka ili objave istog na stečajnoj oglasnoj ploči ovoga suda Visokom trgovačkom sudu Republike Hrvatske u Zagrebu. Žalba se podnosi putem ovog suda pisano u tri (3) primjerka.</w:t>
      </w:r>
    </w:p>
    <w:p w:rsidRDefault="0029208E" w:rsidP="0029208E" w:rsidR="0029208E">
      <w:pPr>
        <w:spacing w:after="0"/>
      </w:pPr>
    </w:p>
    <w:p w:rsidRDefault="0029208E" w:rsidP="0029208E" w:rsidR="0029208E">
      <w:pPr>
        <w:spacing w:after="0"/>
      </w:pPr>
      <w:r>
        <w:t>DNA:</w:t>
      </w:r>
    </w:p>
    <w:p w:rsidRDefault="0029208E" w:rsidP="0029208E" w:rsidR="0029208E">
      <w:pPr>
        <w:numPr>
          <w:ilvl w:val="0"/>
          <w:numId w:val="47"/>
        </w:numPr>
        <w:autoSpaceDN w:val="false"/>
        <w:spacing w:after="0"/>
      </w:pPr>
      <w:r>
        <w:t>Stečajnoj upraviteljici Jeleni Stankus Tkalec, B. Radića 20, Jalkovec, 42000 Varaždin</w:t>
      </w:r>
    </w:p>
    <w:p w:rsidRDefault="0029208E" w:rsidP="0029208E" w:rsidR="0029208E">
      <w:pPr>
        <w:numPr>
          <w:ilvl w:val="0"/>
          <w:numId w:val="47"/>
        </w:numPr>
        <w:autoSpaceDN w:val="false"/>
        <w:spacing w:after="0"/>
      </w:pPr>
      <w:r>
        <w:t>Petru Markušiću iz Varaždina, Braće Slukan 16</w:t>
      </w:r>
    </w:p>
    <w:p w:rsidRDefault="0029208E" w:rsidP="0029208E" w:rsidR="0029208E">
      <w:pPr>
        <w:numPr>
          <w:ilvl w:val="0"/>
          <w:numId w:val="47"/>
        </w:numPr>
        <w:autoSpaceDN w:val="false"/>
        <w:spacing w:after="0"/>
      </w:pPr>
      <w:r>
        <w:t xml:space="preserve">E-oglasna ploča </w:t>
      </w:r>
    </w:p>
    <w:p w:rsidRDefault="0029208E" w:rsidP="0029208E" w:rsidR="0029208E">
      <w:pPr>
        <w:numPr>
          <w:ilvl w:val="0"/>
          <w:numId w:val="47"/>
        </w:numPr>
        <w:overflowPunct w:val="false"/>
        <w:autoSpaceDE w:val="false"/>
        <w:autoSpaceDN w:val="false"/>
        <w:adjustRightInd w:val="false"/>
        <w:spacing w:after="0"/>
      </w:pPr>
      <w:r>
        <w:t xml:space="preserve">Općinski sud u Varaždinu, Stalna služba u Ivancu,  Zemljišno knjižni odjel Ivanec, </w:t>
      </w:r>
      <w:r>
        <w:rPr>
          <w:rStyle w:val="st1"/>
        </w:rPr>
        <w:t>Akademika Mirka Maleza 3,</w:t>
      </w:r>
      <w:r>
        <w:t xml:space="preserve"> odmah radi zabilježbe dosude</w:t>
      </w:r>
    </w:p>
    <w:p w:rsidRDefault="0029208E" w:rsidP="0029208E" w:rsidR="0029208E">
      <w:pPr>
        <w:numPr>
          <w:ilvl w:val="0"/>
          <w:numId w:val="47"/>
        </w:numPr>
        <w:overflowPunct w:val="false"/>
        <w:autoSpaceDE w:val="false"/>
        <w:autoSpaceDN w:val="false"/>
        <w:adjustRightInd w:val="false"/>
        <w:spacing w:after="0"/>
      </w:pPr>
      <w:r>
        <w:t xml:space="preserve">Općinski sud u Varaždinu, Stalna služba u Ivancu,  Zemljišno knjižni odjel Ivanec, </w:t>
      </w:r>
      <w:r>
        <w:rPr>
          <w:rStyle w:val="st1"/>
        </w:rPr>
        <w:t xml:space="preserve">Akademika Mirka Maleza 3, </w:t>
      </w:r>
      <w:r>
        <w:t>po pravomoćnosti</w:t>
      </w:r>
    </w:p>
    <w:p w:rsidRDefault="0029208E" w:rsidP="0029208E" w:rsidR="0029208E">
      <w:pPr>
        <w:spacing w:after="0"/>
      </w:pPr>
    </w:p>
    <w:p w:rsidRDefault="0029208E" w:rsidP="0029208E" w:rsidR="0029208E">
      <w:pPr>
        <w:spacing w:after="0"/>
      </w:pPr>
      <w:r>
        <w:tab/>
      </w:r>
      <w:r>
        <w:tab/>
      </w:r>
      <w:r>
        <w:tab/>
      </w:r>
      <w:r>
        <w:tab/>
      </w:r>
      <w:r>
        <w:tab/>
      </w:r>
      <w:r>
        <w:tab/>
        <w:t xml:space="preserve"> </w:t>
      </w:r>
    </w:p>
    <w:p w:rsidRDefault="0029208E" w:rsidP="0029208E" w:rsidR="0029208E">
      <w:pPr>
        <w:spacing w:after="0"/>
      </w:pPr>
    </w:p>
    <w:p w:rsidRDefault="00CB0EA4" w:rsidP="0029208E" w:rsidR="00CB0EA4">
      <w:pPr>
        <w:pStyle w:val="Naslovdokumenta"/>
        <w:spacing w:after="0"/>
      </w:pPr>
    </w:p>
    <w:p w:rsidRDefault="0071688E" w:rsidP="0029208E" w:rsidR="0071688E">
      <w:pPr>
        <w:pStyle w:val="Poetniodjeljak"/>
        <w:spacing w:after="0"/>
      </w:pPr>
    </w:p>
    <w:p w:rsidRDefault="00A21F0D" w:rsidP="0029208E" w:rsidR="00A21F0D">
      <w:pPr>
        <w:pStyle w:val="NormaleSPIS"/>
        <w:spacing w:after="0"/>
        <w:rPr>
          <w:noProof/>
        </w:rPr>
      </w:pPr>
    </w:p>
    <w:p w:rsidRDefault="00DA0242" w:rsidP="0029208E" w:rsidR="00DA0242">
      <w:pPr>
        <w:pStyle w:val="ZapisniarPotpis"/>
        <w:spacing w:after="0"/>
      </w:pPr>
    </w:p>
    <w:sectPr w:rsidSect="0032366B" w:rsidR="00DA0242">
      <w:headerReference w:type="default" r:id="rId13"/>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3FF2C7A"/>
    <w:multiLevelType w:val="hybridMultilevel"/>
    <w:tmpl w:val="F1A0249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5731"/>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208E"/>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2567"/>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1" w:type="character">
    <w:name w:val="st1"/>
    <w:rsid w:val="0029208E"/>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1" w:type="character">
    <w:name w:val="st1"/>
    <w:rsid w:val="0029208E"/>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46546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upload.wikimedia.org/wikipedia/commons/thumb/c/c9/Coat_of_arms_of_Croatia.svg/220px-Coat_of_arms_of_Croatia.svg.p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hr.wikipedia.org/wiki/Datoteka:Coat_of_arms_of_Croatia.sv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2016.</izvorni_sadrzaj>
    <derivirana_varijabla naziv="DomainObject.DatumDonosenjaOdluke_1">12.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St-449/2013-182</izvorni_sadrzaj>
    <derivirana_varijabla naziv="DomainObject.Oznaka_1">St-449/2013-182</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449</izvorni_sadrzaj>
    <derivirana_varijabla naziv="DomainObject.Predmet.Broj_1">449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2013.</izvorni_sadrzaj>
    <derivirana_varijabla naziv="DomainObject.Predmet.DatumOsnivanja_1">31.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St-449/2013</izvorni_sadrzaj>
    <derivirana_varijabla naziv="DomainObject.Predmet.OznakaBroj_1">St-449/2013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i IV. svežanj u opticaju- SPIS U REFERADI</izvorni_sadrzaj>
    <derivirana_varijabla naziv="DomainObject.Predmet.PrimjedbaSuca_1">III i IV. svežanj u opticaju- SPIS U REFERADI</derivirana_varijabla>
  </DomainObject.Predmet.PrimjedbaSuca>
  <DomainObject.Predmet.PrimjedbaUpisnicara>
    <izvorni_sadrzaj/>
    <derivirana_varijabla naziv="DomainObject.Predmet.PrimjedbaUpisnicara_1"/>
  </DomainObject.Predmet.PrimjedbaUpisnicara>
  <DomainObject.Predmet.ProtustrankaFormated>
    <izvorni_sadrzaj>  TRGO-GEA, društvo s ograničenom odgovornošću za trgovinu u stečaju</izvorni_sadrzaj>
    <derivirana_varijabla naziv="DomainObject.Predmet.ProtustrankaFormated_1">  TRGO-GEA, društvo s ograničenom odgovornošću za trgovinu u stečaju</derivirana_varijabla>
  </DomainObject.Predmet.ProtustrankaFormated>
  <DomainObject.Predmet.ProtustrankaFormatedOIB>
    <izvorni_sadrzaj>  TRGO-GEA, društvo s ograničenom odgovornošću za trgovinu u stečaju, OIB 94637373444</izvorni_sadrzaj>
    <derivirana_varijabla naziv="DomainObject.Predmet.ProtustrankaFormatedOIB_1">  TRGO-GEA, društvo s ograničenom odgovornošću za trgovinu u stečaju, OIB 94637373444</derivirana_varijabla>
  </DomainObject.Predmet.ProtustrankaFormatedOIB>
  <DomainObject.Predmet.ProtustrankaFormatedWithAdress>
    <izvorni_sadrzaj> TRGO-GEA, društvo s ograničenom odgovornošću za trgovinu u stečaju, Maršala Tita 50, 40000 Nedelišće</izvorni_sadrzaj>
    <derivirana_varijabla naziv="DomainObject.Predmet.ProtustrankaFormatedWithAdress_1"> TRGO-GEA, društvo s ograničenom odgovornošću za trgovinu u stečaju, Maršala Tita 50, 40000 Nedelišće</derivirana_varijabla>
  </DomainObject.Predmet.ProtustrankaFormatedWithAdress>
  <DomainObject.Predmet.ProtustrankaFormatedWithAdressOIB>
    <izvorni_sadrzaj> TRGO-GEA, društvo s ograničenom odgovornošću za trgovinu u stečaju, OIB 94637373444, Maršala Tita 50, 40000 Nedelišće</izvorni_sadrzaj>
    <derivirana_varijabla naziv="DomainObject.Predmet.ProtustrankaFormatedWithAdressOIB_1"> TRGO-GEA, društvo s ograničenom odgovornošću za trgovinu u stečaju, OIB 94637373444, Maršala Tita 50, 40000 Nedelišće</derivirana_varijabla>
  </DomainObject.Predmet.ProtustrankaFormatedWithAdressOIB>
  <DomainObject.Predmet.ProtustrankaWithAdress>
    <izvorni_sadrzaj>TRGO-GEA, društvo s ograničenom odgovornošću za trgovinu u stečaju Maršala Tita 50, 40000 Nedelišće</izvorni_sadrzaj>
    <derivirana_varijabla naziv="DomainObject.Predmet.ProtustrankaWithAdress_1">TRGO-GEA, društvo s ograničenom odgovornošću za trgovinu u stečaju Maršala Tita 50, 40000 Nedelišće</derivirana_varijabla>
  </DomainObject.Predmet.ProtustrankaWithAdress>
  <DomainObject.Predmet.ProtustrankaWithAdressOIB>
    <izvorni_sadrzaj>TRGO-GEA, društvo s ograničenom odgovornošću za trgovinu u stečaju, OIB 94637373444, Maršala Tita 50, 40000 Nedelišće</izvorni_sadrzaj>
    <derivirana_varijabla naziv="DomainObject.Predmet.ProtustrankaWithAdressOIB_1">TRGO-GEA, društvo s ograničenom odgovornošću za trgovinu u stečaju, OIB 94637373444, Maršala Tita 50, 40000 Nedelišće</derivirana_varijabla>
  </DomainObject.Predmet.ProtustrankaWithAdressOIB>
  <DomainObject.Predmet.ProtustrankaNazivFormated>
    <izvorni_sadrzaj>TRGO-GEA, društvo s ograničenom odgovornošću za trgovinu u stečaju</izvorni_sadrzaj>
    <derivirana_varijabla naziv="DomainObject.Predmet.ProtustrankaNazivFormated_1">TRGO-GEA, društvo s ograničenom odgovornošću za trgovinu u stečaju</derivirana_varijabla>
  </DomainObject.Predmet.ProtustrankaNazivFormated>
  <DomainObject.Predmet.ProtustrankaNazivFormatedOIB>
    <izvorni_sadrzaj>TRGO-GEA, društvo s ograničenom odgovornošću za trgovinu u stečaju, OIB 94637373444</izvorni_sadrzaj>
    <derivirana_varijabla naziv="DomainObject.Predmet.ProtustrankaNazivFormatedOIB_1">TRGO-GEA, društvo s ograničenom odgovornošću za trgovinu u stečaju, OIB 94637373444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MARKETING M, društvo s ograničenom odgovornošću za trgovinu, marketing i usluge</izvorni_sadrzaj>
    <derivirana_varijabla naziv="DomainObject.Predmet.StrankaFormated_1">  Financijska agencija; MARKETING M, društvo s ograničenom odgovornošću za trgovinu, marketing i usluge</derivirana_varijabla>
  </DomainObject.Predmet.StrankaFormated>
  <DomainObject.Predmet.StrankaFormatedOIB>
    <izvorni_sadrzaj>  Financijska agencija, OIB 85821130368; MARKETING M, društvo s ograničenom odgovornošću za trgovinu, marketing i usluge, OIB 06758420862</izvorni_sadrzaj>
    <derivirana_varijabla naziv="DomainObject.Predmet.StrankaFormatedOIB_1">  Financijska agencija, OIB 85821130368; MARKETING M, društvo s ograničenom odgovornošću za trgovinu, marketing i usluge, OIB 06758420862</derivirana_varijabla>
  </DomainObject.Predmet.StrankaFormatedOIB>
  <DomainObject.Predmet.StrankaFormatedWithAdress>
    <izvorni_sadrzaj> Financijska agencija; MARKETING M, društvo s ograničenom odgovornošću za trgovinu, marketing i usluge, Nova ulica 7, 40000 Nedelišće</izvorni_sadrzaj>
    <derivirana_varijabla naziv="DomainObject.Predmet.StrankaFormatedWithAdress_1"> Financijska agencija; MARKETING M, društvo s ograničenom odgovornošću za trgovinu, marketing i usluge, Nova ulica 7, 40000 Nedelišće</derivirana_varijabla>
  </DomainObject.Predmet.StrankaFormatedWithAdress>
  <DomainObject.Predmet.StrankaFormatedWithAdressOIB>
    <izvorni_sadrzaj> Financijska agencija, OIB 85821130368; MARKETING M, društvo s ograničenom odgovornošću za trgovinu, marketing i usluge, OIB 06758420862, Nova ulica 7, 40000 Nedelišće</izvorni_sadrzaj>
    <derivirana_varijabla naziv="DomainObject.Predmet.StrankaFormatedWithAdressOIB_1"> Financijska agencija, OIB 85821130368; MARKETING M, društvo s ograničenom odgovornošću za trgovinu, marketing i usluge, OIB 06758420862, Nova ulica 7, 40000 Nedelišće</derivirana_varijabla>
  </DomainObject.Predmet.StrankaFormatedWithAdressOIB>
  <DomainObject.Predmet.StrankaWithAdress>
    <izvorni_sadrzaj>Financijska agencija ,MARKETING M, društvo s ograničenom odgovornošću za trgovinu, marketing i usluge Nova ulica 7,40000 Nedelišće</izvorni_sadrzaj>
    <derivirana_varijabla naziv="DomainObject.Predmet.StrankaWithAdress_1">Financijska agencija ,MARKETING M, društvo s ograničenom odgovornošću za trgovinu, marketing i usluge Nova ulica 7,40000 Nedelišće</derivirana_varijabla>
  </DomainObject.Predmet.StrankaWithAdress>
  <DomainObject.Predmet.StrankaWithAdressOIB>
    <izvorni_sadrzaj>Financijska agencija, OIB 85821130368,MARKETING M, društvo s ograničenom odgovornošću za trgovinu, marketing i usluge, OIB 06758420862, Nova ulica 7,40000 Nedelišće</izvorni_sadrzaj>
    <derivirana_varijabla naziv="DomainObject.Predmet.StrankaWithAdressOIB_1">Financijska agencija, OIB 85821130368,MARKETING M, društvo s ograničenom odgovornošću za trgovinu, marketing i usluge, OIB 06758420862, Nova ulica 7,40000 Nedelišće</derivirana_varijabla>
  </DomainObject.Predmet.StrankaWithAdressOIB>
  <DomainObject.Predmet.StrankaNazivFormated>
    <izvorni_sadrzaj>Financijska agencija,MARKETING M, društvo s ograničenom odgovornošću za trgovinu, marketing i usluge</izvorni_sadrzaj>
    <derivirana_varijabla naziv="DomainObject.Predmet.StrankaNazivFormated_1">Financijska agencija,MARKETING M, društvo s ograničenom odgovornošću za trgovinu, marketing i usluge</derivirana_varijabla>
  </DomainObject.Predmet.StrankaNazivFormated>
  <DomainObject.Predmet.StrankaNazivFormatedOIB>
    <izvorni_sadrzaj>Financijska agencija, OIB 85821130368,MARKETING M, društvo s ograničenom odgovornošću za trgovinu, marketing i usluge, OIB 06758420862</izvorni_sadrzaj>
    <derivirana_varijabla naziv="DomainObject.Predmet.StrankaNazivFormatedOIB_1">Financijska agencija, OIB 85821130368,MARKETING M, društvo s ograničenom odgovornošću za trgovinu, marketing i usluge, OIB 06758420862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tem>MARKETING M, društvo s ograničenom odgovornošću za trgovinu, marketing i usluge</item>
    </izvorni_sadrzaj>
    <derivirana_varijabla naziv="DomainObject.Predmet.StrankaListFormated_1">
      <item>Financijska agencija</item>
      <item>MARKETING M, društvo s ograničenom odgovornošću za trgovinu, marketing i usluge</item>
    </derivirana_varijabla>
  </DomainObject.Predmet.StrankaListFormated>
  <DomainObject.Predmet.StrankaListFormatedOIB>
    <izvorni_sadrzaj>
      <item>Financijska agencija, OIB 85821130368</item>
      <item>MARKETING M, društvo s ograničenom odgovornošću za trgovinu, marketing i usluge, OIB 06758420862</item>
    </izvorni_sadrzaj>
    <derivirana_varijabla naziv="DomainObject.Predmet.StrankaListFormatedOIB_1">
      <item>Financijska agencija, OIB 85821130368</item>
      <item>MARKETING M, društvo s ograničenom odgovornošću za trgovinu, marketing i usluge, OIB 06758420862</item>
    </derivirana_varijabla>
  </DomainObject.Predmet.StrankaListFormatedOIB>
  <DomainObject.Predmet.StrankaListFormatedWithAdress>
    <izvorni_sadrzaj>
      <item>Financijska agencija</item>
      <item>MARKETING M, društvo s ograničenom odgovornošću za trgovinu, marketing i usluge, Nova ulica 7, 40000 Nedelišće</item>
    </izvorni_sadrzaj>
    <derivirana_varijabla naziv="DomainObject.Predmet.StrankaListFormatedWithAdress_1">
      <item>Financijska agencija</item>
      <item>MARKETING M, društvo s ograničenom odgovornošću za trgovinu, marketing i usluge, Nova ulica 7, 40000 Nedelišće</item>
    </derivirana_varijabla>
  </DomainObject.Predmet.StrankaListFormatedWithAdress>
  <DomainObject.Predmet.StrankaListFormatedWithAdressOIB>
    <izvorni_sadrzaj>
      <item>Financijska agencija, OIB 85821130368</item>
      <item>MARKETING M, društvo s ograničenom odgovornošću za trgovinu, marketing i usluge, OIB 06758420862, Nova ulica 7, 40000 Nedelišće</item>
    </izvorni_sadrzaj>
    <derivirana_varijabla naziv="DomainObject.Predmet.StrankaListFormatedWithAdressOIB_1">
      <item>Financijska agencija, OIB 85821130368</item>
      <item>MARKETING M, društvo s ograničenom odgovornošću za trgovinu, marketing i usluge, OIB 06758420862, Nova ulica 7, 40000 Nedelišće</item>
    </derivirana_varijabla>
  </DomainObject.Predmet.StrankaListFormatedWithAdressOIB>
  <DomainObject.Predmet.StrankaListNazivFormated>
    <izvorni_sadrzaj>
      <item>Financijska agencija</item>
      <item>MARKETING M, društvo s ograničenom odgovornošću za trgovinu, marketing i usluge</item>
    </izvorni_sadrzaj>
    <derivirana_varijabla naziv="DomainObject.Predmet.StrankaListNazivFormated_1">
      <item>Financijska agencija</item>
      <item>MARKETING M, društvo s ograničenom odgovornošću za trgovinu, marketing i usluge</item>
    </derivirana_varijabla>
  </DomainObject.Predmet.StrankaListNazivFormated>
  <DomainObject.Predmet.StrankaListNazivFormatedOIB>
    <izvorni_sadrzaj>
      <item>Financijska agencija, OIB 85821130368</item>
      <item>MARKETING M, društvo s ograničenom odgovornošću za trgovinu, marketing i usluge, OIB 06758420862</item>
    </izvorni_sadrzaj>
    <derivirana_varijabla naziv="DomainObject.Predmet.StrankaListNazivFormatedOIB_1">
      <item>Financijska agencija, OIB 85821130368</item>
      <item>MARKETING M, društvo s ograničenom odgovornošću za trgovinu, marketing i usluge, OIB 06758420862</item>
    </derivirana_varijabla>
  </DomainObject.Predmet.StrankaListNazivFormatedOIB>
  <DomainObject.Predmet.ProtuStrankaListFormated>
    <izvorni_sadrzaj>
      <item>TRGO-GEA, društvo s ograničenom odgovornošću za trgovinu u stečaju</item>
    </izvorni_sadrzaj>
    <derivirana_varijabla naziv="DomainObject.Predmet.ProtuStrankaListFormated_1">
      <item>TRGO-GEA, društvo s ograničenom odgovornošću za trgovinu u stečaju</item>
    </derivirana_varijabla>
  </DomainObject.Predmet.ProtuStrankaListFormated>
  <DomainObject.Predmet.ProtuStrankaListFormatedOIB>
    <izvorni_sadrzaj>
      <item>TRGO-GEA, društvo s ograničenom odgovornošću za trgovinu u stečaju, OIB 94637373444</item>
    </izvorni_sadrzaj>
    <derivirana_varijabla naziv="DomainObject.Predmet.ProtuStrankaListFormatedOIB_1">
      <item>TRGO-GEA, društvo s ograničenom odgovornošću za trgovinu u stečaju, OIB 94637373444</item>
    </derivirana_varijabla>
  </DomainObject.Predmet.ProtuStrankaListFormatedOIB>
  <DomainObject.Predmet.ProtuStrankaListFormatedWithAdress>
    <izvorni_sadrzaj>
      <item>TRGO-GEA, društvo s ograničenom odgovornošću za trgovinu u stečaju, Maršala Tita 50, 40000 Nedelišće</item>
    </izvorni_sadrzaj>
    <derivirana_varijabla naziv="DomainObject.Predmet.ProtuStrankaListFormatedWithAdress_1">
      <item>TRGO-GEA, društvo s ograničenom odgovornošću za trgovinu u stečaju, Maršala Tita 50, 40000 Nedelišće</item>
    </derivirana_varijabla>
  </DomainObject.Predmet.ProtuStrankaListFormatedWithAdress>
  <DomainObject.Predmet.ProtuStrankaListFormatedWithAdressOIB>
    <izvorni_sadrzaj>
      <item>TRGO-GEA, društvo s ograničenom odgovornošću za trgovinu u stečaju, OIB 94637373444, Maršala Tita 50, 40000 Nedelišće</item>
    </izvorni_sadrzaj>
    <derivirana_varijabla naziv="DomainObject.Predmet.ProtuStrankaListFormatedWithAdressOIB_1">
      <item>TRGO-GEA, društvo s ograničenom odgovornošću za trgovinu u stečaju, OIB 94637373444, Maršala Tita 50, 40000 Nedelišće</item>
    </derivirana_varijabla>
  </DomainObject.Predmet.ProtuStrankaListFormatedWithAdressOIB>
  <DomainObject.Predmet.ProtuStrankaListNazivFormated>
    <izvorni_sadrzaj>
      <item>TRGO-GEA, društvo s ograničenom odgovornošću za trgovinu u stečaju</item>
    </izvorni_sadrzaj>
    <derivirana_varijabla naziv="DomainObject.Predmet.ProtuStrankaListNazivFormated_1">
      <item>TRGO-GEA, društvo s ograničenom odgovornošću za trgovinu u stečaju</item>
    </derivirana_varijabla>
  </DomainObject.Predmet.ProtuStrankaListNazivFormated>
  <DomainObject.Predmet.ProtuStrankaListNazivFormatedOIB>
    <izvorni_sadrzaj>
      <item>TRGO-GEA, društvo s ograničenom odgovornošću za trgovinu u stečaju, OIB 94637373444</item>
    </izvorni_sadrzaj>
    <derivirana_varijabla naziv="DomainObject.Predmet.ProtuStrankaListNazivFormatedOIB_1">
      <item>TRGO-GEA, društvo s ograničenom odgovornošću za trgovinu u stečaju, OIB 94637373444</item>
    </derivirana_varijabla>
  </DomainObject.Predmet.ProtuStrankaListNazivFormatedOIB>
  <DomainObject.Predmet.OstaliListFormated>
    <izvorni_sadrzaj>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tem>Mladen Matić</item>
      <item>Matija Prprović, kupac</item>
      <item>Samir Juras, kupac</item>
    </izvorni_sadrzaj>
    <derivirana_varijabla naziv="DomainObject.Predmet.OstaliListFormated_1">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tem>Mladen Matić</item>
      <item>Matija Prprović, kupac</item>
      <item>Samir Juras, kupac</item>
    </derivirana_varijabla>
  </DomainObject.Predmet.OstaliListFormated>
  <DomainObject.Predmet.OstaliListFormatedOIB>
    <izvorni_sadrzaj>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 OIB 91858660271</item>
      <item>Općinski sud u Čakovcu</item>
      <item>RH MUP Policijska uprava Međimurska</item>
      <item>JOKER AUTOMATI trgovačko društvo za prijevoz, društvo s ograničenom odgovornošću, OIB 43558126486</item>
      <item>Mladen Matić, OIB 59116099950</item>
      <item>Matija Prprović, kupac, OIB 22969163748</item>
      <item>Samir Juras, kupac</item>
    </izvorni_sadrzaj>
    <derivirana_varijabla naziv="DomainObject.Predmet.OstaliListFormatedOIB_1">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 OIB 91858660271</item>
      <item>Općinski sud u Čakovcu</item>
      <item>RH MUP Policijska uprava Međimurska</item>
      <item>JOKER AUTOMATI trgovačko društvo za prijevoz, društvo s ograničenom odgovornošću, OIB 43558126486</item>
      <item>Mladen Matić, OIB 59116099950</item>
      <item>Matija Prprović, kupac, OIB 22969163748</item>
      <item>Samir Juras, kupac</item>
    </derivirana_varijabla>
  </DomainObject.Predmet.OstaliListFormatedOIB>
  <DomainObject.Predmet.OstaliListFormatedWithAdress>
    <izvorni_sadrzaj>
      <item>Privredna banka Zagreb d.d., Radnička cesta 50, 10000 Zagreb</item>
      <item>Željko Prprović, direktor dužnika</item>
      <item>Davor Ivančić, pun. Privredne banke Zagreb d.d., Park R. Kropeka 1, 40000 Čakovec</item>
      <item>Županijsko državno odvjetništvo, Građansko upravni odjel, Braće Radića 2, 42000 Varaždin</item>
      <item>Oglasna ploča suda</item>
      <item>Općinsko državno odvjetništvo u Čakovcu</item>
      <item>Jelena Stankus-Tkalec, Braće Radića 20, 42000 Jalkovec</item>
      <item>Općinski sud u Čakovcu, Ruđera Boškovića 18, 40000 Čakovec</item>
      <item>RH MUP Policijska uprava Međimurska</item>
      <item>JOKER AUTOMATI trgovačko društvo za prijevoz, društvo s ograničenom odgovornošću, Željeznička 15, 42204 Krušljevec</item>
      <item>Mladen Matić, Držimurec 123, 40000 Držimurec</item>
      <item>Matija Prprović, kupac, Sunčana Ulica 5, 52475 Zambratija</item>
      <item>Samir Juras, kupac, I. B. Mažuranić 2, 40000 Čakovec</item>
    </izvorni_sadrzaj>
    <derivirana_varijabla naziv="DomainObject.Predmet.OstaliListFormatedWithAdress_1">
      <item>Privredna banka Zagreb d.d., Radnička cesta 50, 10000 Zagreb</item>
      <item>Željko Prprović, direktor dužnika</item>
      <item>Davor Ivančić, pun. Privredne banke Zagreb d.d., Park R. Kropeka 1, 40000 Čakovec</item>
      <item>Županijsko državno odvjetništvo, Građansko upravni odjel, Braće Radića 2, 42000 Varaždin</item>
      <item>Oglasna ploča suda</item>
      <item>Općinsko državno odvjetništvo u Čakovcu</item>
      <item>Jelena Stankus-Tkalec, Braće Radića 20, 42000 Jalkovec</item>
      <item>Općinski sud u Čakovcu, Ruđera Boškovića 18, 40000 Čakovec</item>
      <item>RH MUP Policijska uprava Međimurska</item>
      <item>JOKER AUTOMATI trgovačko društvo za prijevoz, društvo s ograničenom odgovornošću, Željeznička 15, 42204 Krušljevec</item>
      <item>Mladen Matić, Držimurec 123, 40000 Držimurec</item>
      <item>Matija Prprović, kupac, Sunčana Ulica 5, 52475 Zambratija</item>
      <item>Samir Juras, kupac, I. B. Mažuranić 2, 40000 Čakovec</item>
    </derivirana_varijabla>
  </DomainObject.Predmet.OstaliListFormatedWithAdress>
  <DomainObject.Predmet.OstaliListFormatedWithAdressOIB>
    <izvorni_sadrzaj>
      <item>Privredna banka Zagreb d.d., Radnička cesta 50, 10000 Zagreb</item>
      <item>Željko Prprović, direktor dužnika</item>
      <item>Davor Ivančić, pun. Privredne banke Zagreb d.d., Park R. Kropeka 1, 40000 Čakovec</item>
      <item>Županijsko državno odvjetništvo, Građansko upravni odjel, Braće Radića 2, 42000 Varaždin</item>
      <item>Oglasna ploča suda</item>
      <item>Općinsko državno odvjetništvo u Čakovcu</item>
      <item>Jelena Stankus-Tkalec, OIB 91858660271, Braće Radića 20, 42000 Jalkovec</item>
      <item>Općinski sud u Čakovcu, Ruđera Boškovića 18, 40000 Čakovec</item>
      <item>RH MUP Policijska uprava Međimurska</item>
      <item>JOKER AUTOMATI trgovačko društvo za prijevoz, društvo s ograničenom odgovornošću, OIB 43558126486, Željeznička 15, 42204 Krušljevec</item>
      <item>Mladen Matić, OIB 59116099950, Držimurec 123, 40000 Držimurec</item>
      <item>Matija Prprović, kupac, OIB 22969163748, Sunčana Ulica 5, 52475 Zambratija</item>
      <item>Samir Juras, kupac, I. B. Mažuranić 2, 40000 Čakovec</item>
    </izvorni_sadrzaj>
    <derivirana_varijabla naziv="DomainObject.Predmet.OstaliListFormatedWithAdressOIB_1">
      <item>Privredna banka Zagreb d.d., Radnička cesta 50, 10000 Zagreb</item>
      <item>Željko Prprović, direktor dužnika</item>
      <item>Davor Ivančić, pun. Privredne banke Zagreb d.d., Park R. Kropeka 1, 40000 Čakovec</item>
      <item>Županijsko državno odvjetništvo, Građansko upravni odjel, Braće Radića 2, 42000 Varaždin</item>
      <item>Oglasna ploča suda</item>
      <item>Općinsko državno odvjetništvo u Čakovcu</item>
      <item>Jelena Stankus-Tkalec, OIB 91858660271, Braće Radića 20, 42000 Jalkovec</item>
      <item>Općinski sud u Čakovcu, Ruđera Boškovića 18, 40000 Čakovec</item>
      <item>RH MUP Policijska uprava Međimurska</item>
      <item>JOKER AUTOMATI trgovačko društvo za prijevoz, društvo s ograničenom odgovornošću, OIB 43558126486, Željeznička 15, 42204 Krušljevec</item>
      <item>Mladen Matić, OIB 59116099950, Držimurec 123, 40000 Držimurec</item>
      <item>Matija Prprović, kupac, OIB 22969163748, Sunčana Ulica 5, 52475 Zambratija</item>
      <item>Samir Juras, kupac, I. B. Mažuranić 2, 40000 Čakovec</item>
    </derivirana_varijabla>
  </DomainObject.Predmet.OstaliListFormatedWithAdressOIB>
  <DomainObject.Predmet.OstaliListNazivFormated>
    <izvorni_sadrzaj>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tem>Mladen Matić</item>
      <item>Matija Prprović, kupac</item>
      <item>Samir Juras, kupac</item>
    </izvorni_sadrzaj>
    <derivirana_varijabla naziv="DomainObject.Predmet.OstaliListNazivFormated_1">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tem>Mladen Matić</item>
      <item>Matija Prprović, kupac</item>
      <item>Samir Juras, kupac</item>
    </derivirana_varijabla>
  </DomainObject.Predmet.OstaliListNazivFormated>
  <DomainObject.Predmet.OstaliListNazivFormatedOIB>
    <izvorni_sadrzaj>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 OIB 91858660271</item>
      <item>Općinski sud u Čakovcu</item>
      <item>RH MUP Policijska uprava Međimurska</item>
      <item>JOKER AUTOMATI trgovačko društvo za prijevoz, društvo s ograničenom odgovornošću, OIB 43558126486</item>
      <item>Mladen Matić, OIB 59116099950</item>
      <item>Matija Prprović, kupac, OIB 22969163748</item>
      <item>Samir Juras, kupac</item>
    </izvorni_sadrzaj>
    <derivirana_varijabla naziv="DomainObject.Predmet.OstaliListNazivFormatedOIB_1">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 OIB 91858660271</item>
      <item>Općinski sud u Čakovcu</item>
      <item>RH MUP Policijska uprava Međimurska</item>
      <item>JOKER AUTOMATI trgovačko društvo za prijevoz, društvo s ograničenom odgovornošću, OIB 43558126486</item>
      <item>Mladen Matić, OIB 59116099950</item>
      <item>Matija Prprović, kupac, OIB 22969163748</item>
      <item>Samir Juras, kupac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2016.</izvorni_sadrzaj>
    <derivirana_varijabla naziv="DomainObject.Datum_1">14. listopada 2016.</derivirana_varijabla>
  </DomainObject.Datum>
  <DomainObject.PoslovniBrojDokumenta>
    <izvorni_sadrzaj>St-449/2013-182</izvorni_sadrzaj>
    <derivirana_varijabla naziv="DomainObject.PoslovniBrojDokumenta_1">St-449/2013-182</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TRGO-GEA, društvo s ograničenom odgovornošću za trgovinu u stečaju</izvorni_sadrzaj>
    <derivirana_varijabla naziv="DomainObject.Predmet.ProtustrankaIDrugi_1">TRGO-GEA, društvo s ograničenom odgovornošću za trgovinu u stečaju</derivirana_varijabla>
  </DomainObject.Predmet.ProtustrankaIDrugi>
  <DomainObject.Predmet.StrankaIDrugiAdressOIB>
    <izvorni_sadrzaj>Financijska agencija, OIB 85821130368 i dr.</izvorni_sadrzaj>
    <derivirana_varijabla naziv="DomainObject.Predmet.StrankaIDrugiAdressOIB_1">Financijska agencija, OIB 85821130368 i dr.</derivirana_varijabla>
  </DomainObject.Predmet.StrankaIDrugiAdressOIB>
  <DomainObject.Predmet.ProtustrankaIDrugiAdressOIB>
    <izvorni_sadrzaj>TRGO-GEA, društvo s ograničenom odgovornošću za trgovinu u stečaju, OIB 94637373444, Maršala Tita 50, 40000 Nedelišće</izvorni_sadrzaj>
    <derivirana_varijabla naziv="DomainObject.Predmet.ProtustrankaIDrugiAdressOIB_1">TRGO-GEA, društvo s ograničenom odgovornošću za trgovinu u stečaju, OIB 94637373444, Maršala Tita 50, 40000 Nedelišće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TRGO-GEA, društvo s ograničenom odgovornošću za trgovinu u stečaju</item>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tem>Mladen Matić</item>
      <item>Matija Prprović, kupac</item>
      <item>Samir Juras, kupac</item>
      <item>MARKETING M, društvo s ograničenom odgovornošću za trgovinu, marketing i usluge</item>
    </izvorni_sadrzaj>
    <derivirana_varijabla naziv="DomainObject.Predmet.SudioniciListNaziv_1">
      <item>Financijska agencija</item>
      <item>TRGO-GEA, društvo s ograničenom odgovornošću za trgovinu u stečaju</item>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tem>Mladen Matić</item>
      <item>Matija Prprović, kupac</item>
      <item>Samir Juras, kupac</item>
      <item>MARKETING M, društvo s ograničenom odgovornošću za trgovinu, marketing i usluge</item>
    </derivirana_varijabla>
  </DomainObject.Predmet.SudioniciListNaziv>
  <DomainObject.Predmet.SudioniciListAdressOIB>
    <izvorni_sadrzaj>
      <item>Financijska agencija, OIB 85821130368</item>
      <item>TRGO-GEA, društvo s ograničenom odgovornošću za trgovinu u stečaju, OIB 94637373444, Maršala Tita 50,40000 Nedelišće</item>
      <item>Privredna banka Zagreb d.d., Radnička cesta 50,10000 Zagreb</item>
      <item>Željko Prprović, direktor dužnika</item>
      <item>Davor Ivančić, pun. Privredne banke Zagreb d.d., Park R. Kropeka 1,40000 Čakovec</item>
      <item>Županijsko državno odvjetništvo, Građansko upravni odjel, Braće Radića 2,42000 Varaždin</item>
      <item>Oglasna ploča suda</item>
      <item>Općinsko državno odvjetništvo u Čakovcu</item>
      <item>Jelena Stankus-Tkalec, OIB 91858660271, Braće Radića 20,42000 Jalkovec</item>
      <item>Općinski sud u Čakovcu, Ruđera Boškovića 18,40000 Čakovec</item>
      <item>RH MUP Policijska uprava Međimurska</item>
      <item>JOKER AUTOMATI trgovačko društvo za prijevoz, društvo s ograničenom odgovornošću, OIB 43558126486, Željeznička 15,42204 Krušljevec</item>
      <item>Mladen Matić, OIB 59116099950, Držimurec 123,40000 Držimurec</item>
      <item>Matija Prprović, kupac, OIB 22969163748, Sunčana Ulica 5,52475 Zambratija</item>
      <item>Samir Juras, kupac, I. B. Mažuranić 2,40000 Čakovec</item>
      <item>MARKETING M, društvo s ograničenom odgovornošću za trgovinu, marketing i usluge, OIB 06758420862, Nova ulica 7,40000 Nedelišće</item>
    </izvorni_sadrzaj>
    <derivirana_varijabla naziv="DomainObject.Predmet.SudioniciListAdressOIB_1">
      <item>Financijska agencija, OIB 85821130368</item>
      <item>TRGO-GEA, društvo s ograničenom odgovornošću za trgovinu u stečaju, OIB 94637373444, Maršala Tita 50,40000 Nedelišće</item>
      <item>Privredna banka Zagreb d.d., Radnička cesta 50,10000 Zagreb</item>
      <item>Željko Prprović, direktor dužnika</item>
      <item>Davor Ivančić, pun. Privredne banke Zagreb d.d., Park R. Kropeka 1,40000 Čakovec</item>
      <item>Županijsko državno odvjetništvo, Građansko upravni odjel, Braće Radića 2,42000 Varaždin</item>
      <item>Oglasna ploča suda</item>
      <item>Općinsko državno odvjetništvo u Čakovcu</item>
      <item>Jelena Stankus-Tkalec, OIB 91858660271, Braće Radića 20,42000 Jalkovec</item>
      <item>Općinski sud u Čakovcu, Ruđera Boškovića 18,40000 Čakovec</item>
      <item>RH MUP Policijska uprava Međimurska</item>
      <item>JOKER AUTOMATI trgovačko društvo za prijevoz, društvo s ograničenom odgovornošću, OIB 43558126486, Željeznička 15,42204 Krušljevec</item>
      <item>Mladen Matić, OIB 59116099950, Držimurec 123,40000 Držimurec</item>
      <item>Matija Prprović, kupac, OIB 22969163748, Sunčana Ulica 5,52475 Zambratija</item>
      <item>Samir Juras, kupac, I. B. Mažuranić 2,40000 Čakovec</item>
      <item>MARKETING M, društvo s ograničenom odgovornošću za trgovinu, marketing i usluge, OIB 06758420862, Nova ulica 7,40000 Nedelišće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29F8CC-69B1-4F0D-AA7F-FB9C887CD3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627</properties:Words>
  <properties:Characters>3258</properties:Characters>
  <properties:Lines>98</properties:Lines>
  <properties:Paragraphs>31</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2016-10-14T12:23:00Z</dcterms:modified>
  <cp:revision>10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St-449/2013-182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