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0f64" w14:paraId="a070f64" w:rsidRDefault="00C13C27" w:rsidP="00C13C27" w:rsidR="00C13C27" w:rsidRPr="006F44C4">
      <w:pPr>
        <w:jc w:val="both"/>
        <w15:collapsed w:val="false"/>
      </w:pPr>
      <w:bookmarkStart w:name="_GoBack" w:id="0"/>
      <w:bookmarkEnd w:id="0"/>
      <w:r>
        <w:rPr>
          <w:noProof/>
        </w:rPr>
        <w:t xml:space="preserve">                    </w:t>
      </w:r>
      <w:r w:rsidR="00134CC6">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C13C27" w:rsidP="00C13C27" w:rsidR="00C13C27" w:rsidRPr="006F44C4">
      <w:pPr>
        <w:jc w:val="both"/>
      </w:pPr>
      <w:r w:rsidRPr="006F44C4">
        <w:t xml:space="preserve">       REPUBLIKA HRVATSKA</w:t>
      </w:r>
    </w:p>
    <w:p w:rsidRDefault="00C13C27" w:rsidP="00C13C27" w:rsidR="00C13C27" w:rsidRPr="006F44C4">
      <w:pPr>
        <w:jc w:val="both"/>
      </w:pPr>
      <w:r w:rsidRPr="006F44C4">
        <w:t>TRGOVAČKI SUD U VARAŽDINU</w:t>
      </w:r>
    </w:p>
    <w:p w:rsidRDefault="00C13C27" w:rsidP="00C13C27" w:rsidR="00007AB0">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C12588" w:rsidP="00C13C27" w:rsidR="00C12588">
      <w:pPr>
        <w:rPr>
          <w:bCs/>
        </w:rPr>
      </w:pPr>
    </w:p>
    <w:p w:rsidRDefault="00C12588" w:rsidP="00C12588" w:rsidR="00C12588" w:rsidRPr="00C12588">
      <w:pPr>
        <w:jc w:val="center"/>
        <w:rPr>
          <w:bCs/>
        </w:rPr>
      </w:pPr>
    </w:p>
    <w:p w:rsidRDefault="00C12588" w:rsidP="00C12588" w:rsidR="00C12588">
      <w:pPr>
        <w:jc w:val="center"/>
      </w:pPr>
      <w:r>
        <w:t>U   I M E   R E P U B L I K E   H R V A T S K E</w:t>
      </w:r>
    </w:p>
    <w:p w:rsidRDefault="00C12588" w:rsidP="00C12588" w:rsidR="00C12588">
      <w:pPr>
        <w:jc w:val="center"/>
      </w:pPr>
    </w:p>
    <w:p w:rsidRDefault="00C12588" w:rsidP="00C12588" w:rsidR="00C12588">
      <w:pPr>
        <w:jc w:val="center"/>
      </w:pPr>
      <w:r>
        <w:t>R J E Š E NJ E</w:t>
      </w:r>
    </w:p>
    <w:p w:rsidRDefault="00C13C27" w:rsidP="00C13C27" w:rsidR="00C13C27"/>
    <w:p w:rsidRDefault="00136B65" w:rsidP="002528F1" w:rsidR="00136B65"/>
    <w:p w:rsidRDefault="003620DE" w:rsidP="00007AB0" w:rsidR="007B633A">
      <w:pPr>
        <w:jc w:val="both"/>
      </w:pPr>
      <w:r>
        <w:tab/>
        <w:t>Trgovački sud u Varaždinu, po sucu toga suda Kseniji Flack-Makitan</w:t>
      </w:r>
      <w:r w:rsidR="00E23973">
        <w:t xml:space="preserve">, kao </w:t>
      </w:r>
      <w:r w:rsidR="00C12588">
        <w:t>sucu pojedincu</w:t>
      </w:r>
      <w:r w:rsidR="00E23973">
        <w:t>, u stečajnom</w:t>
      </w:r>
      <w:r>
        <w:t xml:space="preserve"> postupku koji se vodi nad stečajnim dužnikom</w:t>
      </w:r>
      <w:r w:rsidR="007102E1">
        <w:t xml:space="preserve"> </w:t>
      </w:r>
      <w:r w:rsidR="002528F1">
        <w:rPr>
          <w:snapToGrid w:val="false"/>
        </w:rPr>
        <w:t>TALUS d.o.o. u stečaju, Koprivnica, Dravska 12,  MBS: 070098124, OIB: 65929371237, kojeg zastupa stečajna upraviteljica Sanja Kraljek iz Čakovec, Kralja Tomislava 14, 8. rujna</w:t>
      </w:r>
      <w:r w:rsidR="0070195A">
        <w:t xml:space="preserve"> </w:t>
      </w:r>
      <w:r w:rsidR="007B633A">
        <w:t>2016.</w:t>
      </w:r>
    </w:p>
    <w:p w:rsidRDefault="003620DE" w:rsidP="00007AB0" w:rsidR="003620DE">
      <w:pPr>
        <w:jc w:val="both"/>
      </w:pPr>
    </w:p>
    <w:p w:rsidRDefault="00C12588" w:rsidP="00007AB0" w:rsidR="00C12588">
      <w:pPr>
        <w:jc w:val="both"/>
      </w:pPr>
    </w:p>
    <w:p w:rsidRDefault="003620DE" w:rsidP="003620DE" w:rsidR="003620DE">
      <w:pPr>
        <w:jc w:val="center"/>
      </w:pPr>
      <w:r>
        <w:t>r i j e š i o   j e</w:t>
      </w:r>
    </w:p>
    <w:p w:rsidRDefault="003620DE" w:rsidP="003620DE" w:rsidR="003620DE">
      <w:pPr>
        <w:jc w:val="center"/>
      </w:pPr>
    </w:p>
    <w:p w:rsidRDefault="007B633A" w:rsidP="007B633A" w:rsidR="007B633A"/>
    <w:p w:rsidRDefault="00C12588" w:rsidP="007B633A" w:rsidR="00C12588"/>
    <w:p w:rsidRDefault="004E10DD" w:rsidP="00C10AC9" w:rsidR="007B633A">
      <w:pPr>
        <w:numPr>
          <w:ilvl w:val="0"/>
          <w:numId w:val="3"/>
        </w:numPr>
        <w:jc w:val="both"/>
      </w:pPr>
      <w:r>
        <w:t>Zaključuje se ovaj s</w:t>
      </w:r>
      <w:r w:rsidR="007B633A" w:rsidRPr="009B65CD">
        <w:t>tečajni postupak n</w:t>
      </w:r>
      <w:r w:rsidR="007B633A">
        <w:t>ad stečajnim dužnikom</w:t>
      </w:r>
      <w:r w:rsidR="0070195A">
        <w:t xml:space="preserve"> </w:t>
      </w:r>
      <w:r w:rsidR="002528F1">
        <w:rPr>
          <w:snapToGrid w:val="false"/>
        </w:rPr>
        <w:t>TALUS d.o.o. u stečaju, Koprivnica, Dravska 12,  MBS: 070098124, OIB: 65929371237</w:t>
      </w:r>
      <w:r w:rsidR="00C10AC9">
        <w:t>.</w:t>
      </w:r>
      <w:r w:rsidR="007B633A" w:rsidRPr="009B65CD">
        <w:t xml:space="preserve"> </w:t>
      </w:r>
    </w:p>
    <w:p w:rsidRDefault="004E10DD" w:rsidP="004E10DD" w:rsidR="007B633A">
      <w:pPr>
        <w:numPr>
          <w:ilvl w:val="0"/>
          <w:numId w:val="3"/>
        </w:numPr>
        <w:jc w:val="both"/>
      </w:pPr>
      <w:r w:rsidRPr="004E10DD">
        <w:t xml:space="preserve">Ovo rješenje objaviti će se na </w:t>
      </w:r>
      <w:r w:rsidR="00C12588">
        <w:t>e-O</w:t>
      </w:r>
      <w:r w:rsidRPr="004E10DD">
        <w:t>glasnoj ploči ovoga suda prije njegove pravomoćnosti, te se nalaže sudskom registru da nakon pravomoćnosti ovog rješenja stečajnog dužnika izbriše iz sudskog registra</w:t>
      </w:r>
      <w:r>
        <w:t>.</w:t>
      </w:r>
    </w:p>
    <w:p w:rsidRDefault="007B633A" w:rsidP="007B633A" w:rsidR="007B633A"/>
    <w:p w:rsidRDefault="004E10DD" w:rsidP="007B633A" w:rsidR="004E10DD"/>
    <w:p w:rsidRDefault="00C12588" w:rsidP="007B633A" w:rsidR="00C12588"/>
    <w:p w:rsidRDefault="00C12588" w:rsidP="007B633A" w:rsidR="00C12588"/>
    <w:p w:rsidRDefault="009900A6" w:rsidP="009900A6" w:rsidR="009900A6">
      <w:pPr>
        <w:jc w:val="center"/>
      </w:pPr>
      <w:r>
        <w:t>Obrazloženje</w:t>
      </w:r>
    </w:p>
    <w:p w:rsidRDefault="007B633A" w:rsidP="00007AB0" w:rsidR="007B633A">
      <w:pPr>
        <w:jc w:val="both"/>
      </w:pPr>
    </w:p>
    <w:p w:rsidRDefault="007B633A" w:rsidP="00007AB0" w:rsidR="007B633A">
      <w:pPr>
        <w:jc w:val="both"/>
      </w:pPr>
    </w:p>
    <w:p w:rsidRDefault="00C12588" w:rsidP="00007AB0" w:rsidR="00C12588">
      <w:pPr>
        <w:jc w:val="both"/>
      </w:pPr>
    </w:p>
    <w:p w:rsidRDefault="007B633A" w:rsidP="00007AB0" w:rsidR="00C12588">
      <w:pPr>
        <w:jc w:val="both"/>
      </w:pPr>
      <w:r>
        <w:tab/>
        <w:t xml:space="preserve">Dana </w:t>
      </w:r>
      <w:r w:rsidR="002528F1">
        <w:t xml:space="preserve">24. svibnja </w:t>
      </w:r>
      <w:r>
        <w:t xml:space="preserve">2016. održano je završno ročište u ovome stečajnom predmetu, s obzirom da je prema podnesenom izvješću i završnom računu stečajnog upravitelja sva imovina stečajnog dužnika unovčena, </w:t>
      </w:r>
      <w:r w:rsidR="002528F1">
        <w:t>razlučni vjerovnik je djelomično namiren</w:t>
      </w:r>
      <w:r>
        <w:t>, tako da više ne postoji imovina koju bi trebalo unovčiti a niti radnje koje bi se trebale u tom smislu provoditi u ovom stečajnom postupku.</w:t>
      </w:r>
      <w:r w:rsidR="00C12588">
        <w:t xml:space="preserve"> </w:t>
      </w:r>
    </w:p>
    <w:p w:rsidRDefault="00C12588" w:rsidP="00007AB0" w:rsidR="00C12588">
      <w:pPr>
        <w:jc w:val="both"/>
      </w:pPr>
    </w:p>
    <w:p w:rsidRDefault="00C12588" w:rsidP="00C12588" w:rsidR="007B633A">
      <w:pPr>
        <w:ind w:firstLine="708"/>
        <w:jc w:val="both"/>
      </w:pPr>
      <w:r>
        <w:t xml:space="preserve">Napominje se da je u ovom stečajnom postupku ostvareno prihoda u iznosu od </w:t>
      </w:r>
      <w:r w:rsidR="002528F1">
        <w:t xml:space="preserve">52.723,63 </w:t>
      </w:r>
      <w:r>
        <w:t xml:space="preserve">kn, a odljevi su iznosili </w:t>
      </w:r>
      <w:r w:rsidR="002528F1">
        <w:t xml:space="preserve">52.723,63 </w:t>
      </w:r>
      <w:r w:rsidR="004415F7">
        <w:t>kn</w:t>
      </w:r>
      <w:r>
        <w:t>.</w:t>
      </w:r>
    </w:p>
    <w:p w:rsidRDefault="007B633A" w:rsidP="00007AB0" w:rsidR="007B633A">
      <w:pPr>
        <w:jc w:val="both"/>
      </w:pPr>
    </w:p>
    <w:p w:rsidRDefault="007B633A" w:rsidP="00007AB0" w:rsidR="004E10DD">
      <w:pPr>
        <w:jc w:val="both"/>
      </w:pPr>
      <w:r>
        <w:tab/>
      </w:r>
      <w:r w:rsidR="004E10DD">
        <w:t>Prisutni stečajni vjerovnici nisu imali prigov</w:t>
      </w:r>
      <w:r w:rsidR="00C12588">
        <w:t>ora na podnijeti završni popis.</w:t>
      </w: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C12588" w:rsidP="00007AB0" w:rsidR="00C12588">
      <w:pPr>
        <w:jc w:val="both"/>
      </w:pPr>
    </w:p>
    <w:p w:rsidRDefault="004E10DD" w:rsidP="004E10DD" w:rsidR="004E10DD" w:rsidRPr="007C6DF5">
      <w:pPr>
        <w:jc w:val="both"/>
      </w:pPr>
      <w:r>
        <w:lastRenderedPageBreak/>
        <w:tab/>
        <w:t>S obzirom na izneseno, primjenom čl. 196. st. 1. Stečajnog zakona</w:t>
      </w:r>
      <w:r w:rsidRPr="007C6DF5">
        <w:t xml:space="preserve"> (Narodne novine broj 44/96,</w:t>
      </w:r>
      <w:r>
        <w:t xml:space="preserve"> 29/99, 129/00, 123/03, 82/06, </w:t>
      </w:r>
      <w:r w:rsidRPr="007C6DF5">
        <w:t>116/10,</w:t>
      </w:r>
      <w:r>
        <w:t xml:space="preserve"> 125/12 i 133/12,</w:t>
      </w:r>
      <w:r w:rsidRPr="007C6DF5">
        <w:t xml:space="preserve"> </w:t>
      </w:r>
      <w:r>
        <w:t>dalje SZ) odlučeno je kao u izreci ovog rješenja.</w:t>
      </w:r>
    </w:p>
    <w:p w:rsidRDefault="00007AB0" w:rsidP="00007AB0" w:rsidR="00007AB0">
      <w:pPr>
        <w:jc w:val="both"/>
      </w:pPr>
    </w:p>
    <w:p w:rsidRDefault="00007AB0" w:rsidP="00007AB0" w:rsidR="00007AB0">
      <w:pPr>
        <w:jc w:val="center"/>
      </w:pPr>
      <w:r>
        <w:t>U Varaždinu,</w:t>
      </w:r>
      <w:r w:rsidR="004E10DD">
        <w:t xml:space="preserve"> </w:t>
      </w:r>
      <w:r w:rsidR="002528F1">
        <w:t>8. rujna</w:t>
      </w:r>
      <w:r w:rsidR="004E10DD">
        <w:t xml:space="preserve"> 2016</w:t>
      </w:r>
      <w:r>
        <w:t>. godine.</w:t>
      </w:r>
    </w:p>
    <w:p w:rsidRDefault="00007AB0" w:rsidP="00C13C27" w:rsidR="00007AB0"/>
    <w:p w:rsidRDefault="00C12588" w:rsidP="00C13C27" w:rsidR="00C12588"/>
    <w:p w:rsidRDefault="00C12588" w:rsidP="00C13C27" w:rsidR="00C13C27">
      <w:pPr>
        <w:jc w:val="center"/>
      </w:pPr>
      <w:r>
        <w:tab/>
      </w:r>
      <w:r>
        <w:tab/>
      </w:r>
      <w:r>
        <w:tab/>
      </w:r>
      <w:r>
        <w:tab/>
      </w:r>
      <w:r w:rsidR="00C13C27">
        <w:t>SUDAC</w:t>
      </w:r>
    </w:p>
    <w:p w:rsidRDefault="00C13C27" w:rsidP="00C13C27" w:rsidR="00C13C27">
      <w:pPr>
        <w:jc w:val="center"/>
      </w:pPr>
    </w:p>
    <w:p w:rsidRDefault="00C13C27" w:rsidP="00C13C27" w:rsidR="00C13C27">
      <w:pPr>
        <w:ind w:firstLine="708" w:left="2832"/>
        <w:jc w:val="center"/>
      </w:pPr>
      <w:r>
        <w:t>Ksenija Flack-Makitan, v.r.</w:t>
      </w:r>
    </w:p>
    <w:p w:rsidRDefault="00C13C27" w:rsidP="00C13C27" w:rsidR="00C13C27">
      <w:pPr>
        <w:jc w:val="center"/>
      </w:pPr>
    </w:p>
    <w:p w:rsidRDefault="00C13C27" w:rsidP="00F81D48" w:rsidR="00C13C27">
      <w:pPr>
        <w:ind w:firstLine="708" w:left="3540"/>
      </w:pPr>
      <w:r>
        <w:t>Za točnost otpravka – ovlašteni službenik:</w:t>
      </w:r>
    </w:p>
    <w:p w:rsidRDefault="00C12588" w:rsidP="00F81D48" w:rsidR="00C12588">
      <w:pPr>
        <w:ind w:firstLine="708" w:left="3540"/>
      </w:pPr>
    </w:p>
    <w:p w:rsidRDefault="00C12588" w:rsidP="00F81D48" w:rsidR="00C12588">
      <w:pPr>
        <w:ind w:firstLine="708" w:left="3540"/>
      </w:pPr>
    </w:p>
    <w:p w:rsidRDefault="00C12588" w:rsidP="00F81D48" w:rsidR="00C12588">
      <w:pPr>
        <w:ind w:firstLine="708" w:left="3540"/>
      </w:pPr>
    </w:p>
    <w:p w:rsidRDefault="00C13C27" w:rsidP="00C12588" w:rsidR="00C13C27"/>
    <w:p w:rsidRDefault="00007AB0" w:rsidP="00007AB0" w:rsidR="00007AB0">
      <w:r w:rsidRPr="0007513E">
        <w:t>POUKA O PRAVNOM LIJEKU:</w:t>
      </w:r>
    </w:p>
    <w:p w:rsidRDefault="00007AB0" w:rsidP="00007AB0" w:rsidR="00007AB0" w:rsidRPr="0007513E"/>
    <w:p w:rsidRDefault="00C12588" w:rsidP="00C12588" w:rsidR="00C12588" w:rsidRPr="0007513E">
      <w:pPr>
        <w:jc w:val="both"/>
      </w:pPr>
      <w:r w:rsidRPr="0007513E">
        <w:t xml:space="preserve">Protiv ovog rješenja nezadovoljna stranka može uložiti žalbu u roku od 8 dana od dana objave rješenja </w:t>
      </w:r>
      <w:r>
        <w:t xml:space="preserve">na E-oglasnoj ploči suda, Visokom trgovačkom sudu Republike Hrvatske </w:t>
      </w:r>
      <w:r w:rsidRPr="0007513E">
        <w:t xml:space="preserve">u Zagrebu. Žalba se ulaže putem ovog suda pismeno u </w:t>
      </w:r>
      <w:r>
        <w:t>četiri</w:t>
      </w:r>
      <w:r w:rsidRPr="0007513E">
        <w:t xml:space="preserve"> </w:t>
      </w:r>
      <w:r>
        <w:t xml:space="preserve">(4) </w:t>
      </w:r>
      <w:r w:rsidRPr="0007513E">
        <w:t>primjerka.</w:t>
      </w:r>
    </w:p>
    <w:p w:rsidRDefault="00007AB0" w:rsidP="00007AB0" w:rsidR="00007AB0">
      <w:pPr>
        <w:jc w:val="both"/>
      </w:pPr>
    </w:p>
    <w:p w:rsidRDefault="00C12588" w:rsidP="00007AB0" w:rsidR="00C12588">
      <w:pPr>
        <w:jc w:val="both"/>
      </w:pPr>
    </w:p>
    <w:p w:rsidRDefault="00C12588" w:rsidP="00007AB0" w:rsidR="00C12588" w:rsidRPr="0007513E">
      <w:pPr>
        <w:jc w:val="both"/>
      </w:pPr>
    </w:p>
    <w:p w:rsidRDefault="00007AB0" w:rsidP="00007AB0" w:rsidR="00007AB0">
      <w:pPr>
        <w:jc w:val="both"/>
      </w:pPr>
      <w:r w:rsidRPr="0007513E">
        <w:t>DNA</w:t>
      </w:r>
      <w:r>
        <w:t>:</w:t>
      </w:r>
    </w:p>
    <w:p w:rsidRDefault="00007AB0" w:rsidP="00007AB0" w:rsidR="00007AB0" w:rsidRPr="0007513E">
      <w:pPr>
        <w:jc w:val="both"/>
      </w:pPr>
    </w:p>
    <w:p w:rsidRDefault="004E10DD" w:rsidP="004E10DD" w:rsidR="004E10DD">
      <w:pPr>
        <w:numPr>
          <w:ilvl w:val="0"/>
          <w:numId w:val="5"/>
        </w:numPr>
        <w:jc w:val="both"/>
      </w:pPr>
      <w:r>
        <w:t>St</w:t>
      </w:r>
      <w:r w:rsidR="007102E1">
        <w:t>ečajna</w:t>
      </w:r>
      <w:r>
        <w:t xml:space="preserve"> upravitelj</w:t>
      </w:r>
      <w:r w:rsidR="007102E1">
        <w:t>ica</w:t>
      </w:r>
      <w:r>
        <w:t>,</w:t>
      </w:r>
      <w:r w:rsidR="00C10AC9" w:rsidRPr="00C10AC9">
        <w:t xml:space="preserve"> </w:t>
      </w:r>
      <w:r w:rsidR="002528F1">
        <w:t>Sanja Kraljek iz Čakovca, Kralja Tomislava 14,</w:t>
      </w:r>
    </w:p>
    <w:p w:rsidRDefault="004E10DD" w:rsidP="004E10DD" w:rsidR="004E10DD">
      <w:pPr>
        <w:numPr>
          <w:ilvl w:val="0"/>
          <w:numId w:val="5"/>
        </w:numPr>
        <w:jc w:val="both"/>
      </w:pPr>
      <w:r>
        <w:t>Županijsko državno odvjetništvo u Varaždinu, Građansko upravni odjel, B. Radić 2,</w:t>
      </w:r>
    </w:p>
    <w:p w:rsidRDefault="004E10DD" w:rsidP="004E10DD" w:rsidR="004E10DD">
      <w:pPr>
        <w:numPr>
          <w:ilvl w:val="0"/>
          <w:numId w:val="5"/>
        </w:numPr>
        <w:jc w:val="both"/>
      </w:pPr>
      <w:r>
        <w:t xml:space="preserve">Financijska agencija </w:t>
      </w:r>
      <w:r w:rsidR="002528F1">
        <w:t>Koprivnica, Opatička 1,</w:t>
      </w:r>
    </w:p>
    <w:p w:rsidRDefault="004E10DD" w:rsidP="004E10DD" w:rsidR="004E10DD">
      <w:pPr>
        <w:numPr>
          <w:ilvl w:val="0"/>
          <w:numId w:val="5"/>
        </w:numPr>
        <w:jc w:val="both"/>
      </w:pPr>
      <w:r>
        <w:t xml:space="preserve">Ministarstvo financija, Porezna uprava Sjeverna Hrvatska, Ispostava </w:t>
      </w:r>
      <w:r w:rsidR="002528F1">
        <w:t xml:space="preserve">Koprivnica, Koprivnica, Hrvatske državnosti 7, </w:t>
      </w:r>
    </w:p>
    <w:p w:rsidRDefault="004E10DD" w:rsidP="004E10DD" w:rsidR="00007AB0">
      <w:pPr>
        <w:numPr>
          <w:ilvl w:val="0"/>
          <w:numId w:val="5"/>
        </w:numPr>
        <w:jc w:val="both"/>
      </w:pPr>
      <w:r>
        <w:t>Sudski registar, nakon pravomoćnosti rješenja,</w:t>
      </w:r>
    </w:p>
    <w:p w:rsidRDefault="00C12588" w:rsidP="004E10DD" w:rsidR="00C12588">
      <w:pPr>
        <w:numPr>
          <w:ilvl w:val="0"/>
          <w:numId w:val="5"/>
        </w:numPr>
        <w:jc w:val="both"/>
      </w:pPr>
      <w:r>
        <w:t>e-Oglasna ploča suda,</w:t>
      </w:r>
    </w:p>
    <w:p w:rsidRDefault="00007AB0" w:rsidP="00007AB0" w:rsidR="00007AB0"/>
    <w:p w:rsidRDefault="00007AB0" w:rsidP="00007AB0" w:rsidR="00007AB0"/>
    <w:p w:rsidRDefault="00007AB0" w:rsidP="00007AB0" w:rsidR="00007AB0"/>
    <w:p w:rsidRDefault="00007AB0" w:rsidP="00007AB0" w:rsidR="00007AB0"/>
    <w:sectPr w:rsidSect="00C13C27" w:rsidR="00007AB0">
      <w:headerReference w:type="even" r:id="rId10"/>
      <w:headerReference w:type="default" r:id="rId11"/>
      <w:headerReference w:type="first" r:id="rId12"/>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E4B" w:rsidR="007B7E4B">
      <w:r>
        <w:separator/>
      </w:r>
    </w:p>
  </w:endnote>
  <w:endnote w:id="0" w:type="continuationSeparator">
    <w:p w:rsidRDefault="007B7E4B" w:rsidR="007B7E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E4B" w:rsidR="007B7E4B">
      <w:r>
        <w:separator/>
      </w:r>
    </w:p>
  </w:footnote>
  <w:footnote w:id="0" w:type="continuationSeparator">
    <w:p w:rsidRDefault="007B7E4B" w:rsidR="007B7E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AB0" w:rsidR="00007A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14D3">
      <w:rPr>
        <w:rStyle w:val="Brojstranice"/>
        <w:noProof/>
      </w:rPr>
      <w:t>2</w:t>
    </w:r>
    <w:r>
      <w:rPr>
        <w:rStyle w:val="Brojstranice"/>
      </w:rPr>
      <w:fldChar w:fldCharType="end"/>
    </w:r>
  </w:p>
  <w:p w:rsidRDefault="00136B65" w:rsidR="00007AB0">
    <w:pPr>
      <w:pStyle w:val="Zaglavlje"/>
    </w:pPr>
    <w:r>
      <w:tab/>
    </w:r>
    <w:r>
      <w:tab/>
      <w:t>Poslovni broj: 5 St-</w:t>
    </w:r>
    <w:r w:rsidR="002528F1">
      <w:t>369/13-84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B65" w:rsidR="00136B65">
    <w:pPr>
      <w:pStyle w:val="Zaglavlje"/>
    </w:pPr>
    <w:r>
      <w:tab/>
    </w:r>
    <w:r>
      <w:tab/>
      <w:t>Poslovni broj: 5 St-</w:t>
    </w:r>
    <w:r w:rsidR="002528F1">
      <w:t>369/13-84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C39D6"/>
    <w:multiLevelType w:val="hybridMultilevel"/>
    <w:tmpl w:val="E0D4A75E"/>
    <w:lvl w:tplc="856869B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AF081A"/>
    <w:multiLevelType w:val="hybridMultilevel"/>
    <w:tmpl w:val="14204CCA"/>
    <w:lvl w:tplc="0E84348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731671C"/>
    <w:multiLevelType w:val="hybridMultilevel"/>
    <w:tmpl w:val="BC1273F8"/>
    <w:lvl w:tplc="3904C5E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74B78D5"/>
    <w:multiLevelType w:val="hybridMultilevel"/>
    <w:tmpl w:val="D6D43928"/>
    <w:lvl w:tplc="2B9C72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68623DF1"/>
    <w:multiLevelType w:val="hybridMultilevel"/>
    <w:tmpl w:val="116255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BB2"/>
    <w:rsid w:val="000014D3"/>
    <w:rsid w:val="00007AB0"/>
    <w:rsid w:val="000260CE"/>
    <w:rsid w:val="000A2405"/>
    <w:rsid w:val="000C6B39"/>
    <w:rsid w:val="00134CC6"/>
    <w:rsid w:val="00136B65"/>
    <w:rsid w:val="00176FC6"/>
    <w:rsid w:val="001D0873"/>
    <w:rsid w:val="002528F1"/>
    <w:rsid w:val="002C476F"/>
    <w:rsid w:val="002E03E2"/>
    <w:rsid w:val="0030124A"/>
    <w:rsid w:val="003620DE"/>
    <w:rsid w:val="004415F7"/>
    <w:rsid w:val="00453B90"/>
    <w:rsid w:val="004E10DD"/>
    <w:rsid w:val="005E5363"/>
    <w:rsid w:val="006421C7"/>
    <w:rsid w:val="0070195A"/>
    <w:rsid w:val="007102E1"/>
    <w:rsid w:val="00787F58"/>
    <w:rsid w:val="007B633A"/>
    <w:rsid w:val="007B7E4B"/>
    <w:rsid w:val="00941361"/>
    <w:rsid w:val="009900A6"/>
    <w:rsid w:val="00A912DD"/>
    <w:rsid w:val="00AB2D18"/>
    <w:rsid w:val="00AE5BB2"/>
    <w:rsid w:val="00AF0F68"/>
    <w:rsid w:val="00BF5F90"/>
    <w:rsid w:val="00C10AC9"/>
    <w:rsid w:val="00C12588"/>
    <w:rsid w:val="00C13C27"/>
    <w:rsid w:val="00E23973"/>
    <w:rsid w:val="00F81D48"/>
    <w:rsid w:val="00FE3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cs="Tahoma" w:hAnsi="Tahoma" w:ascii="Tahoma"/>
      <w:sz w:val="16"/>
      <w:szCs w:val="16"/>
    </w:rPr>
  </w:style>
  <w:style w:styleId="Tekstrezerviranogmjesta" w:type="character">
    <w:name w:val="Placeholder Text"/>
    <w:basedOn w:val="Zadanifontodlomka"/>
    <w:uiPriority w:val="99"/>
    <w:semiHidden/>
    <w:rsid w:val="000014D3"/>
    <w:rPr>
      <w:color w:val="808080"/>
      <w:bdr w:space="0" w:sz="0" w:color="auto" w:val="none"/>
      <w:shd w:fill="auto" w:color="auto" w:val="clear"/>
    </w:rPr>
  </w:style>
  <w:style w:customStyle="true" w:styleId="eSPISCCParagraphDefaultFont" w:type="character">
    <w:name w:val="eSPIS_CC_Paragraph Default Font"/>
    <w:basedOn w:val="Zadanifontodlomka"/>
    <w:rsid w:val="000014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14D3"/>
    <w:rPr>
      <w:noProof/>
      <w:bdr w:space="0" w:sz="0" w:color="auto" w:val="none"/>
      <w:shd w:fill="FFFFCC" w:color="auto" w:val="clear"/>
      <w:lang w:val="hr-HR"/>
    </w:rPr>
  </w:style>
  <w:style w:customStyle="true" w:styleId="PozadinaSvijetloCrvena" w:type="character">
    <w:name w:val="Pozadina_SvijetloCrvena"/>
    <w:basedOn w:val="eSPISCCParagraphDefaultFont"/>
    <w:rsid w:val="000014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14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ascii="Tahoma" w:cs="Tahoma" w:hAnsi="Tahoma"/>
      <w:sz w:val="16"/>
      <w:szCs w:val="16"/>
    </w:rPr>
  </w:style>
  <w:style w:styleId="Tekstrezerviranogmjesta" w:type="character">
    <w:name w:val="Placeholder Text"/>
    <w:basedOn w:val="Zadanifontodlomka"/>
    <w:uiPriority w:val="99"/>
    <w:semiHidden/>
    <w:rsid w:val="000014D3"/>
    <w:rPr>
      <w:color w:val="808080"/>
      <w:bdr w:color="auto" w:space="0" w:sz="0" w:val="none"/>
      <w:shd w:color="auto" w:fill="auto" w:val="clear"/>
    </w:rPr>
  </w:style>
  <w:style w:customStyle="1" w:styleId="eSPISCCParagraphDefaultFont" w:type="character">
    <w:name w:val="eSPIS_CC_Paragraph Default Font"/>
    <w:basedOn w:val="Zadanifontodlomka"/>
    <w:rsid w:val="000014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14D3"/>
    <w:rPr>
      <w:noProof/>
      <w:bdr w:color="auto" w:space="0" w:sz="0" w:val="none"/>
      <w:shd w:color="auto" w:fill="FFFFCC" w:val="clear"/>
      <w:lang w:val="hr-HR"/>
    </w:rPr>
  </w:style>
  <w:style w:customStyle="1" w:styleId="PozadinaSvijetloCrvena" w:type="character">
    <w:name w:val="Pozadina_SvijetloCrvena"/>
    <w:basedOn w:val="eSPISCCParagraphDefaultFont"/>
    <w:rsid w:val="000014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14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St-369/2013</izvorni_sadrzaj>
    <derivirana_varijabla naziv="DomainObject.Predmet.OznakaBroj_1">St-369/2013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TALUS društvo s ograničenom odgovornošću za proizvodnju obuće, trgovinu i usluge</izvorni_sadrzaj>
    <derivirana_varijabla naziv="DomainObject.Predmet.ProtustrankaFormated_1">  TALUS društvo s ograničenom odgovornošću za proizvodnju obuće, trgovinu i usluge</derivirana_varijabla>
  </DomainObject.Predmet.ProtustrankaFormated>
  <DomainObject.Predmet.ProtustrankaFormatedOIB>
    <izvorni_sadrzaj>  TALUS društvo s ograničenom odgovornošću za proizvodnju obuće, trgovinu i usluge, OIB 65929371237</izvorni_sadrzaj>
    <derivirana_varijabla naziv="DomainObject.Predmet.ProtustrankaFormatedOIB_1">  TALUS društvo s ograničenom odgovornošću za proizvodnju obuće, trgovinu i usluge, OIB 65929371237</derivirana_varijabla>
  </DomainObject.Predmet.ProtustrankaFormatedOIB>
  <DomainObject.Predmet.ProtustrankaFormatedWithAdress>
    <izvorni_sadrzaj> TALUS društvo s ograničenom odgovornošću za proizvodnju obuće, trgovinu i usluge, Dravska ulica 17, 48000 Koprivnica</izvorni_sadrzaj>
    <derivirana_varijabla naziv="DomainObject.Predmet.ProtustrankaFormatedWithAdress_1"> TALUS društvo s ograničenom odgovornošću za proizvodnju obuće, trgovinu i usluge, Dravska ulica 17, 48000 Koprivnica</derivirana_varijabla>
  </DomainObject.Predmet.ProtustrankaFormatedWithAdress>
  <DomainObject.Predmet.ProtustrankaFormatedWithAdressOIB>
    <izvorni_sadrzaj> TALUS društvo s ograničenom odgovornošću za proizvodnju obuće, trgovinu i usluge, OIB 65929371237, Dravska ulica 17, 48000 Koprivnica</izvorni_sadrzaj>
    <derivirana_varijabla naziv="DomainObject.Predmet.ProtustrankaFormatedWithAdressOIB_1"> TALUS društvo s ograničenom odgovornošću za proizvodnju obuće, trgovinu i usluge, OIB 65929371237, Dravska ulica 17, 48000 Koprivnica</derivirana_varijabla>
  </DomainObject.Predmet.ProtustrankaFormatedWithAdressOIB>
  <DomainObject.Predmet.ProtustrankaWithAdress>
    <izvorni_sadrzaj>TALUS društvo s ograničenom odgovornošću za proizvodnju obuće, trgovinu i usluge Dravska ulica 17, 48000 Koprivnica</izvorni_sadrzaj>
    <derivirana_varijabla naziv="DomainObject.Predmet.ProtustrankaWithAdress_1">TALUS društvo s ograničenom odgovornošću za proizvodnju obuće, trgovinu i usluge Dravska ulica 17, 48000 Koprivnica</derivirana_varijabla>
  </DomainObject.Predmet.ProtustrankaWithAdress>
  <DomainObject.Predmet.ProtustrankaWithAdressOIB>
    <izvorni_sadrzaj>TALUS društvo s ograničenom odgovornošću za proizvodnju obuće, trgovinu i usluge, OIB 65929371237, Dravska ulica 17, 48000 Koprivnica</izvorni_sadrzaj>
    <derivirana_varijabla naziv="DomainObject.Predmet.ProtustrankaWithAdressOIB_1">TALUS društvo s ograničenom odgovornošću za proizvodnju obuće, trgovinu i usluge, OIB 65929371237, Dravska ulica 17, 48000 Koprivnica</derivirana_varijabla>
  </DomainObject.Predmet.ProtustrankaWithAdressOIB>
  <DomainObject.Predmet.ProtustrankaNazivFormated>
    <izvorni_sadrzaj>TALUS društvo s ograničenom odgovornošću za proizvodnju obuće, trgovinu i usluge</izvorni_sadrzaj>
    <derivirana_varijabla naziv="DomainObject.Predmet.ProtustrankaNazivFormated_1">TALUS društvo s ograničenom odgovornošću za proizvodnju obuće, trgovinu i usluge</derivirana_varijabla>
  </DomainObject.Predmet.ProtustrankaNazivFormated>
  <DomainObject.Predmet.ProtustrankaNazivFormatedOIB>
    <izvorni_sadrzaj>TALUS društvo s ograničenom odgovornošću za proizvodnju obuće, trgovinu i usluge, OIB 65929371237</izvorni_sadrzaj>
    <derivirana_varijabla naziv="DomainObject.Predmet.ProtustrankaNazivFormatedOIB_1">TALUS društvo s ograničenom odgovornošću za proizvodnju obuće, trgovinu i usluge, OIB 65929371237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RUBY MATIŠIĆ zastupanog po punomoćniku Odvjetnik MIJO BAN; VESNA CIKAČ zastupanog po punomoćniku Odvjetnik MIJO BAN; MIRJANA MESARIĆ zastupanog po punomoćniku Odvjetnik MIJO BAN; Sberbank d.d.; ZAGREBAČKA BANKA DIONIČKO DRUŠTVO; Mirjana Indir; Damir Indir; SLATINSKA BANKA d.d.</izvorni_sadrzaj>
    <derivirana_varijabla naziv="DomainObject.Predmet.StrankaFormated_1">  RUBY MATIŠIĆ zastupanog po punomoćniku Odvjetnik MIJO BAN; VESNA CIKAČ zastupanog po punomoćniku Odvjetnik MIJO BAN; MIRJANA MESARIĆ zastupanog po punomoćniku Odvjetnik MIJO BAN; Sberbank d.d.; ZAGREBAČKA BANKA DIONIČKO DRUŠTVO; Mirjana Indir; Damir Indir; SLATINSKA BANKA d.d.</derivirana_varijabla>
  </DomainObject.Predmet.StrankaFormated>
  <DomainObject.Predmet.StrankaFormatedOIB>
    <izvorni_sadrzaj>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OIB 12042971961; Damir Indir, OIB 36187661765; SLATINSKA BANKA d.d., OIB 42252496579</izvorni_sadrzaj>
    <derivirana_varijabla naziv="DomainObject.Predmet.StrankaFormatedOIB_1">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OIB 12042971961; Damir Indir, OIB 36187661765; SLATINSKA BANKA d.d., OIB 42252496579</derivirana_varijabla>
  </DomainObject.Predmet.StrankaFormatedOIB>
  <DomainObject.Predmet.StrankaFormatedWithAdress>
    <izvorni_sadrzaj>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Antuna Mihanovića 58, 48000 Koprivnica; Damir Indir, Ulica Antuna Mihanovića 58, 48000 Koprivnica; SLATINSKA BANKA d.d., V. Nazora 2, 33520 Slatina</izvorni_sadrzaj>
    <derivirana_varijabla naziv="DomainObject.Predmet.StrankaFormatedWithAdress_1">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Antuna Mihanovića 58, 48000 Koprivnica; Damir Indir, Ulica Antuna Mihanovića 58, 48000 Koprivnica; SLATINSKA BANKA d.d., V. Nazora 2, 33520 Slatina</derivirana_varijabla>
  </DomainObject.Predmet.StrankaFormatedWithAdress>
  <DomainObject.Predmet.StrankaFormatedWithAdressOIB>
    <izvorni_sadrzaj>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OIB 12042971961, Antuna Mihanovića 58, 48000 Koprivnica; Damir Indir, OIB 36187661765, Ulica Antuna Mihanovića 58, 48000 Koprivnica; SLATINSKA BANKA d.d., OIB 42252496579, V. Nazora 2, 33520 Slatina</izvorni_sadrzaj>
    <derivirana_varijabla naziv="DomainObject.Predmet.StrankaFormatedWithAdressOIB_1">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OIB 12042971961, Antuna Mihanovića 58, 48000 Koprivnica; Damir Indir, OIB 36187661765, Ulica Antuna Mihanovića 58, 48000 Koprivnica; SLATINSKA BANKA d.d., OIB 42252496579, V. Nazora 2, 33520 Slatina</derivirana_varijabla>
  </DomainObject.Predmet.StrankaFormatedWithAdressOIB>
  <DomainObject.Predmet.StrankaWithAdress>
    <izvorni_sadrzaj>RUBY MATIŠIĆ Miklinovec 126,48000 Koprivnica,VESNA CIKAČ Petra Svačića 7,48000 Koprivnica,MIRJANA MESARIĆ Koprivnička 56,48306 Sokolovac,Sberbank d.d. Varšavska 9,10000 Zagreb,ZAGREBAČKA BANKA DIONIČKO DRUŠTVO Trg bana Josipa Jelačića 10,10000 Zagreb,Mirjana Indir Antuna Mihanovića 58,48000 Koprivnica,Damir Indir Ulica Antuna Mihanovića 58,48000 Koprivnica,SLATINSKA BANKA d.d. V. Nazora 2,33520 Slatina</izvorni_sadrzaj>
    <derivirana_varijabla naziv="DomainObject.Predmet.StrankaWithAdress_1">RUBY MATIŠIĆ Miklinovec 126,48000 Koprivnica,VESNA CIKAČ Petra Svačića 7,48000 Koprivnica,MIRJANA MESARIĆ Koprivnička 56,48306 Sokolovac,Sberbank d.d. Varšavska 9,10000 Zagreb,ZAGREBAČKA BANKA DIONIČKO DRUŠTVO Trg bana Josipa Jelačića 10,10000 Zagreb,Mirjana Indir Antuna Mihanovića 58,48000 Koprivnica,Damir Indir Ulica Antuna Mihanovića 58,48000 Koprivnica,SLATINSKA BANKA d.d. V. Nazora 2,33520 Slatina</derivirana_varijabla>
  </DomainObject.Predmet.StrankaWithAdress>
  <DomainObject.Predmet.StrankaWithAdressOIB>
    <izvorni_sadrzaj>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OIB 12042971961, Antuna Mihanovića 58,48000 Koprivnica,Damir Indir, OIB 36187661765, Ulica Antuna Mihanovića 58,48000 Koprivnica,SLATINSKA BANKA d.d., OIB 42252496579, V. Nazora 2,33520 Slatina</izvorni_sadrzaj>
    <derivirana_varijabla naziv="DomainObject.Predmet.StrankaWithAdressOIB_1">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OIB 12042971961, Antuna Mihanovića 58,48000 Koprivnica,Damir Indir, OIB 36187661765, Ulica Antuna Mihanovića 58,48000 Koprivnica,SLATINSKA BANKA d.d., OIB 42252496579, V. Nazora 2,33520 Slatina</derivirana_varijabla>
  </DomainObject.Predmet.StrankaWithAdressOIB>
  <DomainObject.Predmet.StrankaNazivFormated>
    <izvorni_sadrzaj>RUBY MATIŠIĆ,VESNA CIKAČ,MIRJANA MESARIĆ,Sberbank d.d.,ZAGREBAČKA BANKA DIONIČKO DRUŠTVO,Mirjana Indir,Damir Indir,SLATINSKA BANKA d.d.</izvorni_sadrzaj>
    <derivirana_varijabla naziv="DomainObject.Predmet.StrankaNazivFormated_1">RUBY MATIŠIĆ,VESNA CIKAČ,MIRJANA MESARIĆ,Sberbank d.d.,ZAGREBAČKA BANKA DIONIČKO DRUŠTVO,Mirjana Indir,Damir Indir,SLATINSKA BANKA d.d.</derivirana_varijabla>
  </DomainObject.Predmet.StrankaNazivFormated>
  <DomainObject.Predmet.StrankaNazivFormatedOIB>
    <izvorni_sadrzaj>RUBY MATIŠIĆ, OIB 01545383259,VESNA CIKAČ, OIB 60742811633,MIRJANA MESARIĆ, OIB 80340669412,Sberbank d.d., OIB 78427478595,ZAGREBAČKA BANKA DIONIČKO DRUŠTVO, OIB 92963223473,Mirjana Indir, OIB 12042971961,Damir Indir, OIB 36187661765,SLATINSKA BANKA d.d., OIB 42252496579</izvorni_sadrzaj>
    <derivirana_varijabla naziv="DomainObject.Predmet.StrankaNazivFormatedOIB_1">RUBY MATIŠIĆ, OIB 01545383259,VESNA CIKAČ, OIB 60742811633,MIRJANA MESARIĆ, OIB 80340669412,Sberbank d.d., OIB 78427478595,ZAGREBAČKA BANKA DIONIČKO DRUŠTVO, OIB 92963223473,Mirjana Indir, OIB 12042971961,Damir Indir, OIB 36187661765,SLATINSKA BANKA d.d., OIB 42252496579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item>
      <item>Damir Indir</item>
      <item>SLATINSKA BANKA d.d.</item>
    </izvorni_sadrzaj>
    <derivirana_varijabla naziv="DomainObject.Predmet.StrankaListFormated_1">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item>
      <item>Damir Indir</item>
      <item>SLATINSKA BANKA d.d.</item>
    </derivirana_varijabla>
  </DomainObject.Predmet.StrankaListFormated>
  <DomainObject.Predmet.StrankaListFormatedOIB>
    <izvorni_sadrzaj>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OIB 12042971961</item>
      <item>Damir Indir, OIB 36187661765</item>
      <item>SLATINSKA BANKA d.d., OIB 42252496579</item>
    </izvorni_sadrzaj>
    <derivirana_varijabla naziv="DomainObject.Predmet.StrankaListFormatedOIB_1">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OIB 12042971961</item>
      <item>Damir Indir, OIB 36187661765</item>
      <item>SLATINSKA BANKA d.d., OIB 42252496579</item>
    </derivirana_varijabla>
  </DomainObject.Predmet.StrankaListFormatedOIB>
  <DomainObject.Predmet.StrankaListFormatedWithAdress>
    <izvorni_sadrzaj>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Antuna Mihanovića 58, 48000 Koprivnica</item>
      <item>Damir Indir, Ulica Antuna Mihanovića 58, 48000 Koprivnica</item>
      <item>SLATINSKA BANKA d.d., V. Nazora 2, 33520 Slatina</item>
    </izvorni_sadrzaj>
    <derivirana_varijabla naziv="DomainObject.Predmet.StrankaListFormatedWithAdress_1">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Antuna Mihanovića 58, 48000 Koprivnica</item>
      <item>Damir Indir, Ulica Antuna Mihanovića 58, 48000 Koprivnica</item>
      <item>SLATINSKA BANKA d.d., V. Nazora 2, 33520 Slatina</item>
    </derivirana_varijabla>
  </DomainObject.Predmet.StrankaListFormatedWithAdress>
  <DomainObject.Predmet.StrankaListFormatedWithAdressOIB>
    <izvorni_sadrzaj>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OIB 12042971961, Antuna Mihanovića 58, 48000 Koprivnica</item>
      <item>Damir Indir, OIB 36187661765, Ulica Antuna Mihanovića 58, 48000 Koprivnica</item>
      <item>SLATINSKA BANKA d.d., OIB 42252496579, V. Nazora 2, 33520 Slatina</item>
    </izvorni_sadrzaj>
    <derivirana_varijabla naziv="DomainObject.Predmet.StrankaListFormatedWithAdressOIB_1">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OIB 12042971961, Antuna Mihanovića 58, 48000 Koprivnica</item>
      <item>Damir Indir, OIB 36187661765, Ulica Antuna Mihanovića 58, 48000 Koprivnica</item>
      <item>SLATINSKA BANKA d.d., OIB 42252496579, V. Nazora 2, 33520 Slatina</item>
    </derivirana_varijabla>
  </DomainObject.Predmet.StrankaListFormatedWithAdressOIB>
  <DomainObject.Predmet.StrankaListNazivFormated>
    <izvorni_sadrzaj>
      <item>RUBY MATIŠIĆ</item>
      <item>VESNA CIKAČ</item>
      <item>MIRJANA MESARIĆ</item>
      <item>Sberbank d.d.</item>
      <item>ZAGREBAČKA BANKA DIONIČKO DRUŠTVO</item>
      <item>Mirjana Indir</item>
      <item>Damir Indir</item>
      <item>SLATINSKA BANKA d.d.</item>
    </izvorni_sadrzaj>
    <derivirana_varijabla naziv="DomainObject.Predmet.StrankaListNazivFormated_1">
      <item>RUBY MATIŠIĆ</item>
      <item>VESNA CIKAČ</item>
      <item>MIRJANA MESARIĆ</item>
      <item>Sberbank d.d.</item>
      <item>ZAGREBAČKA BANKA DIONIČKO DRUŠTVO</item>
      <item>Mirjana Indir</item>
      <item>Damir Indir</item>
      <item>SLATINSKA BANKA d.d.</item>
    </derivirana_varijabla>
  </DomainObject.Predmet.StrankaListNazivFormated>
  <DomainObject.Predmet.StrankaListNazivFormatedOIB>
    <izvorni_sadrzaj>
      <item>RUBY MATIŠIĆ, OIB 01545383259</item>
      <item>VESNA CIKAČ, OIB 60742811633</item>
      <item>MIRJANA MESARIĆ, OIB 80340669412</item>
      <item>Sberbank d.d., OIB 78427478595</item>
      <item>ZAGREBAČKA BANKA DIONIČKO DRUŠTVO, OIB 92963223473</item>
      <item>Mirjana Indir, OIB 12042971961</item>
      <item>Damir Indir, OIB 36187661765</item>
      <item>SLATINSKA BANKA d.d., OIB 42252496579</item>
    </izvorni_sadrzaj>
    <derivirana_varijabla naziv="DomainObject.Predmet.StrankaListNazivFormatedOIB_1">
      <item>RUBY MATIŠIĆ, OIB 01545383259</item>
      <item>VESNA CIKAČ, OIB 60742811633</item>
      <item>MIRJANA MESARIĆ, OIB 80340669412</item>
      <item>Sberbank d.d., OIB 78427478595</item>
      <item>ZAGREBAČKA BANKA DIONIČKO DRUŠTVO, OIB 92963223473</item>
      <item>Mirjana Indir, OIB 12042971961</item>
      <item>Damir Indir, OIB 36187661765</item>
      <item>SLATINSKA BANKA d.d., OIB 42252496579</item>
    </derivirana_varijabla>
  </DomainObject.Predmet.StrankaListNazivFormatedOIB>
  <DomainObject.Predmet.ProtuStrankaListFormated>
    <izvorni_sadrzaj>
      <item>TALUS društvo s ograničenom odgovornošću za proizvodnju obuće, trgovinu i usluge</item>
    </izvorni_sadrzaj>
    <derivirana_varijabla naziv="DomainObject.Predmet.ProtuStrankaListFormated_1">
      <item>TALUS društvo s ograničenom odgovornošću za proizvodnju obuće, trgovinu i usluge</item>
    </derivirana_varijabla>
  </DomainObject.Predmet.ProtuStrankaListFormated>
  <DomainObject.Predmet.ProtuStrankaListFormatedOIB>
    <izvorni_sadrzaj>
      <item>TALUS društvo s ograničenom odgovornošću za proizvodnju obuće, trgovinu i usluge, OIB 65929371237</item>
    </izvorni_sadrzaj>
    <derivirana_varijabla naziv="DomainObject.Predmet.ProtuStrankaListFormatedOIB_1">
      <item>TALUS društvo s ograničenom odgovornošću za proizvodnju obuće, trgovinu i usluge, OIB 65929371237</item>
    </derivirana_varijabla>
  </DomainObject.Predmet.ProtuStrankaListFormatedOIB>
  <DomainObject.Predmet.ProtuStrankaListFormatedWithAdress>
    <izvorni_sadrzaj>
      <item>TALUS društvo s ograničenom odgovornošću za proizvodnju obuće, trgovinu i usluge, Dravska ulica 17, 48000 Koprivnica</item>
    </izvorni_sadrzaj>
    <derivirana_varijabla naziv="DomainObject.Predmet.ProtuStrankaListFormatedWithAdress_1">
      <item>TALUS društvo s ograničenom odgovornošću za proizvodnju obuće, trgovinu i usluge, Dravska ulica 17, 48000 Koprivnica</item>
    </derivirana_varijabla>
  </DomainObject.Predmet.ProtuStrankaListFormatedWithAdress>
  <DomainObject.Predmet.ProtuStrankaListFormatedWithAdressOIB>
    <izvorni_sadrzaj>
      <item>TALUS društvo s ograničenom odgovornošću za proizvodnju obuće, trgovinu i usluge, OIB 65929371237, Dravska ulica 17, 48000 Koprivnica</item>
    </izvorni_sadrzaj>
    <derivirana_varijabla naziv="DomainObject.Predmet.ProtuStrankaListFormatedWithAdressOIB_1">
      <item>TALUS društvo s ograničenom odgovornošću za proizvodnju obuće, trgovinu i usluge, OIB 65929371237, Dravska ulica 17, 48000 Koprivnica</item>
    </derivirana_varijabla>
  </DomainObject.Predmet.ProtuStrankaListFormatedWithAdressOIB>
  <DomainObject.Predmet.ProtuStrankaListNazivFormated>
    <izvorni_sadrzaj>
      <item>TALUS društvo s ograničenom odgovornošću za proizvodnju obuće, trgovinu i usluge</item>
    </izvorni_sadrzaj>
    <derivirana_varijabla naziv="DomainObject.Predmet.ProtuStrankaListNazivFormated_1">
      <item>TALUS društvo s ograničenom odgovornošću za proizvodnju obuće, trgovinu i usluge</item>
    </derivirana_varijabla>
  </DomainObject.Predmet.ProtuStrankaListNazivFormated>
  <DomainObject.Predmet.ProtuStrankaListNazivFormatedOIB>
    <izvorni_sadrzaj>
      <item>TALUS društvo s ograničenom odgovornošću za proizvodnju obuće, trgovinu i usluge, OIB 65929371237</item>
    </izvorni_sadrzaj>
    <derivirana_varijabla naziv="DomainObject.Predmet.ProtuStrankaListNazivFormatedOIB_1">
      <item>TALUS društvo s ograničenom odgovornošću za proizvodnju obuće, trgovinu i usluge, OIB 65929371237</item>
    </derivirana_varijabla>
  </DomainObject.Predmet.ProtuStrankaListNazivFormatedOIB>
  <DomainObject.Predmet.OstaliListFormated>
    <izvorni_sadrzaj>
      <item>Odvjetnik MIJO BAN punomoćnik sudionika u postupku RUBY MATIŠIĆ; VESNA CIKAČ; MIRJANA MESARIĆ</item>
      <item>SANJA KRALJEK</item>
    </izvorni_sadrzaj>
    <derivirana_varijabla naziv="DomainObject.Predmet.OstaliListFormated_1">
      <item>Odvjetnik MIJO BAN punomoćnik sudionika u postupku RUBY MATIŠIĆ; VESNA CIKAČ; MIRJANA MESARIĆ</item>
      <item>SANJA KRALJEK</item>
    </derivirana_varijabla>
  </DomainObject.Predmet.OstaliListFormated>
  <DomainObject.Predmet.OstaliListFormatedOIB>
    <izvorni_sadrzaj>
      <item>Odvjetnik MIJO BAN punomoćnik sudionika u postupku RUBY MATIŠIĆ; VESNA CIKAČ; MIRJANA MESARIĆ</item>
      <item>SANJA KRALJEK, OIB 44015522626</item>
    </izvorni_sadrzaj>
    <derivirana_varijabla naziv="DomainObject.Predmet.OstaliListFormatedOIB_1">
      <item>Odvjetnik MIJO BAN punomoćnik sudionika u postupku RUBY MATIŠIĆ; VESNA CIKAČ; MIRJANA MESARIĆ</item>
      <item>SANJA KRALJEK, OIB 44015522626</item>
    </derivirana_varijabla>
  </DomainObject.Predmet.OstaliListFormatedOIB>
  <DomainObject.Predmet.OstaliListFormatedWithAdress>
    <izvorni_sadrzaj>
      <item>Odvjetnik MIJO BAN, Opatička 5, 48000 Koprivnica punomoćnik sudionika u postupku RUBY MATIŠIĆ; VESNA CIKAČ; MIRJANA MESARIĆ</item>
      <item>SANJA KRALJEK, 40000 Čakovec</item>
    </izvorni_sadrzaj>
    <derivirana_varijabla naziv="DomainObject.Predmet.OstaliListFormatedWithAdress_1">
      <item>Odvjetnik MIJO BAN, Opatička 5, 48000 Koprivnica punomoćnik sudionika u postupku RUBY MATIŠIĆ; VESNA CIKAČ; MIRJANA MESARIĆ</item>
      <item>SANJA KRALJEK, 40000 Čakovec</item>
    </derivirana_varijabla>
  </DomainObject.Predmet.OstaliListFormatedWithAdress>
  <DomainObject.Predmet.OstaliListFormatedWithAdressOIB>
    <izvorni_sadrzaj>
      <item>Odvjetnik MIJO BAN, Opatička 5, 48000 Koprivnica punomoćnik sudionika u postupku RUBY MATIŠIĆ; VESNA CIKAČ; MIRJANA MESARIĆ</item>
      <item>SANJA KRALJEK, OIB 44015522626, 40000 Čakovec</item>
    </izvorni_sadrzaj>
    <derivirana_varijabla naziv="DomainObject.Predmet.OstaliListFormatedWithAdressOIB_1">
      <item>Odvjetnik MIJO BAN, Opatička 5, 48000 Koprivnica punomoćnik sudionika u postupku RUBY MATIŠIĆ; VESNA CIKAČ; MIRJANA MESARIĆ</item>
      <item>SANJA KRALJEK, OIB 44015522626, 40000 Čakovec</item>
    </derivirana_varijabla>
  </DomainObject.Predmet.OstaliListFormatedWithAdressOIB>
  <DomainObject.Predmet.OstaliListNazivFormated>
    <izvorni_sadrzaj>
      <item>Odvjetnik MIJO BAN</item>
      <item>SANJA KRALJEK</item>
    </izvorni_sadrzaj>
    <derivirana_varijabla naziv="DomainObject.Predmet.OstaliListNazivFormated_1">
      <item>Odvjetnik MIJO BAN</item>
      <item>SANJA KRALJEK</item>
    </derivirana_varijabla>
  </DomainObject.Predmet.OstaliListNazivFormated>
  <DomainObject.Predmet.OstaliListNazivFormatedOIB>
    <izvorni_sadrzaj>
      <item>Odvjetnik MIJO BAN</item>
      <item>SANJA KRALJEK, OIB 44015522626</item>
    </izvorni_sadrzaj>
    <derivirana_varijabla naziv="DomainObject.Predmet.OstaliListNazivFormatedOIB_1">
      <item>Odvjetnik MIJO BAN</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VESNA CIKAČ i dr.</izvorni_sadrzaj>
    <derivirana_varijabla naziv="DomainObject.Predmet.StrankaIDrugi_1">VESNA CIKAČ i dr.</derivirana_varijabla>
  </DomainObject.Predmet.StrankaIDrugi>
  <DomainObject.Predmet.ProtustrankaIDrugi>
    <izvorni_sadrzaj>TALUS društvo s ograničenom odgovornošću za proizvodnju obuće, trgovinu i usluge</izvorni_sadrzaj>
    <derivirana_varijabla naziv="DomainObject.Predmet.ProtustrankaIDrugi_1">TALUS društvo s ograničenom odgovornošću za proizvodnju obuće, trgovinu i usluge</derivirana_varijabla>
  </DomainObject.Predmet.ProtustrankaIDrugi>
  <DomainObject.Predmet.StrankaIDrugiAdressOIB>
    <izvorni_sadrzaj>VESNA CIKAČ, OIB 60742811633, Petra Svačića 7, 48000 Koprivnica i dr.</izvorni_sadrzaj>
    <derivirana_varijabla naziv="DomainObject.Predmet.StrankaIDrugiAdressOIB_1">VESNA CIKAČ, OIB 60742811633, Petra Svačića 7, 48000 Koprivnica i dr.</derivirana_varijabla>
  </DomainObject.Predmet.StrankaIDrugiAdressOIB>
  <DomainObject.Predmet.ProtustrankaIDrugiAdressOIB>
    <izvorni_sadrzaj>TALUS društvo s ograničenom odgovornošću za proizvodnju obuće, trgovinu i usluge, OIB 65929371237, Dravska ulica 17, 48000 Koprivnica</izvorni_sadrzaj>
    <derivirana_varijabla naziv="DomainObject.Predmet.ProtustrankaIDrugiAdressOIB_1">TALUS društvo s ograničenom odgovornošću za proizvodnju obuće, trgovinu i usluge, OIB 65929371237, Dravska ulica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TALUS društvo s ograničenom odgovornošću za proizvodnju obuće, trgovinu i usluge</item>
      <item>RUBY MATIŠIĆ</item>
      <item>VESNA CIKAČ</item>
      <item>Odvjetnik MIJO BAN</item>
      <item>MIRJANA MESARIĆ</item>
      <item>Sberbank d.d.</item>
      <item>ZAGREBAČKA BANKA DIONIČKO DRUŠTVO</item>
      <item>Mirjana Indir</item>
      <item>Damir Indir</item>
      <item>SLATINSKA BANKA d.d.</item>
      <item>SANJA KRALJEK</item>
    </izvorni_sadrzaj>
    <derivirana_varijabla naziv="DomainObject.Predmet.SudioniciListNaziv_1">
      <item>TALUS društvo s ograničenom odgovornošću za proizvodnju obuće, trgovinu i usluge</item>
      <item>RUBY MATIŠIĆ</item>
      <item>VESNA CIKAČ</item>
      <item>Odvjetnik MIJO BAN</item>
      <item>MIRJANA MESARIĆ</item>
      <item>Sberbank d.d.</item>
      <item>ZAGREBAČKA BANKA DIONIČKO DRUŠTVO</item>
      <item>Mirjana Indir</item>
      <item>Damir Indir</item>
      <item>SLATINSKA BANKA d.d.</item>
      <item>SANJA KRALJEK</item>
    </derivirana_varijabla>
  </DomainObject.Predmet.SudioniciListNaziv>
  <DomainObject.Predmet.SudioniciListAdressOIB>
    <izvorni_sadrzaj>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OIB 12042971961, Antuna Mihanovića 58,48000 Koprivnica</item>
      <item>Damir Indir, OIB 36187661765, Ulica Antuna Mihanovića 58,48000 Koprivnica</item>
      <item>SLATINSKA BANKA d.d., OIB 42252496579, V. Nazora 2,33520 Slatina</item>
      <item>SANJA KRALJEK, OIB 44015522626, 40000 Čakovec</item>
    </izvorni_sadrzaj>
    <derivirana_varijabla naziv="DomainObject.Predmet.SudioniciListAdressOIB_1">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OIB 12042971961, Antuna Mihanovića 58,48000 Koprivnica</item>
      <item>Damir Indir, OIB 36187661765, Ulica Antuna Mihanovića 58,48000 Koprivnica</item>
      <item>SLATINSKA BANKA d.d., OIB 42252496579, V. Nazora 2,33520 Slatina</item>
      <item>SANJA KRALJEK, OIB 44015522626, 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65929371237</item>
      <item>, OIB 01545383259</item>
      <item>, OIB 60742811633</item>
      <item>, OIB null</item>
      <item>, OIB 80340669412</item>
      <item>, OIB 78427478595</item>
      <item>, OIB 92963223473</item>
      <item>, OIB 12042971961</item>
      <item>, OIB 36187661765</item>
      <item>, OIB 42252496579</item>
      <item>, OIB 44015522626</item>
    </izvorni_sadrzaj>
    <derivirana_varijabla naziv="DomainObject.Predmet.SudioniciListNazivOIB_1">
      <item>, OIB 65929371237</item>
      <item>, OIB 01545383259</item>
      <item>, OIB 60742811633</item>
      <item>, OIB null</item>
      <item>, OIB 80340669412</item>
      <item>, OIB 78427478595</item>
      <item>, OIB 92963223473</item>
      <item>, OIB 12042971961</item>
      <item>, OIB 36187661765</item>
      <item>, OIB 42252496579</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376</properties:Words>
  <properties:Characters>2015</properties:Characters>
  <properties:Lines>86</properties:Lines>
  <properties:Paragraphs>27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2016-02-02T07:34:00Z</dcterms:created>
  <dc:creator>kflack</dc:creator>
  <cp:lastModifiedBy>Lea Rogina</cp:lastModifiedBy>
  <cp:lastPrinted>2016-09-08T09:58:00Z</cp:lastPrinted>
  <dcterms:modified xmlns:xsi="http://www.w3.org/2001/XMLSchema-instance" xsi:type="dcterms:W3CDTF">2016-09-08T12:43:00Z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