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0f4f" w14:paraId="63f0f4f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4246">
        <w:t xml:space="preserve"> </w:t>
      </w:r>
      <w:r w:rsidR="00AA5237" w:rsidRPr="008C3132">
        <w:t>St-</w:t>
      </w:r>
      <w:r w:rsidR="003469C2">
        <w:t>548</w:t>
      </w:r>
      <w:r w:rsidR="00F07122">
        <w:t>/1</w:t>
      </w:r>
      <w:r w:rsidR="006F592E">
        <w:t>5</w:t>
      </w:r>
      <w:r w:rsidR="003A5C17">
        <w:t>-</w:t>
      </w:r>
      <w:r w:rsidR="003469C2">
        <w:t>15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A1417E">
        <w:t>3</w:t>
      </w:r>
      <w:r w:rsidR="006F592E">
        <w:t>. prosinca</w:t>
      </w:r>
      <w:r w:rsidR="00C572D2">
        <w:t xml:space="preserve"> 201</w:t>
      </w:r>
      <w:r w:rsidR="006F592E">
        <w:t>5</w:t>
      </w:r>
      <w:r>
        <w:t>. za provedbu skraćenoga stečajnog</w:t>
      </w:r>
      <w:r w:rsidR="00D33893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3469C2">
        <w:t>ANNE d.o.o. sa sjedištem u Zadru (Grad Zadar), Ulica Petra Berislavića 1, OIB: 05632207825</w:t>
      </w:r>
      <w:r>
        <w:t xml:space="preserve">, </w:t>
      </w:r>
      <w:r w:rsidR="003613FF">
        <w:t>10.</w:t>
      </w:r>
      <w:r w:rsidR="006F592E">
        <w:t xml:space="preserve"> studenoga</w:t>
      </w:r>
      <w:r w:rsidR="003825AE">
        <w:t xml:space="preserve">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3469C2">
        <w:t xml:space="preserve">ANNE d.o.o. sa sjedištem u Zadru (Grad Zadar), Ulica Petra Berislavića 1, OIB: 05632207825 </w:t>
      </w:r>
      <w:r>
        <w:t xml:space="preserve">s danom </w:t>
      </w:r>
      <w:r w:rsidR="003613FF">
        <w:t>10.</w:t>
      </w:r>
      <w:r w:rsidR="006F592E">
        <w:t xml:space="preserve"> studenoga</w:t>
      </w:r>
      <w:r w:rsidR="003825AE">
        <w:t xml:space="preserve"> 2016. </w:t>
      </w:r>
      <w:r>
        <w:t>u</w:t>
      </w:r>
      <w:r w:rsidR="003825AE">
        <w:t xml:space="preserve"> </w:t>
      </w:r>
      <w:r w:rsidR="003613FF">
        <w:t>11,2</w:t>
      </w:r>
      <w:r w:rsidR="003469C2">
        <w:t>0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D33893" w:rsidR="00193657" w:rsidRPr="00570BA5"/>
    <w:p w:rsidRDefault="007C62EB" w:rsidP="003613FF" w:rsidR="0011393A" w:rsidRPr="00D33893">
      <w:pPr>
        <w:pStyle w:val="Odlomakpopisa"/>
        <w:spacing w:lineRule="atLeast" w:line="240"/>
        <w:ind w:firstLine="720" w:left="0"/>
        <w:jc w:val="both"/>
        <w:rPr>
          <w:rFonts w:eastAsia="Calibri"/>
          <w:lang w:eastAsia="en-US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3613FF" w:rsidRPr="003613FF">
        <w:rPr>
          <w:rFonts w:eastAsia="Calibri"/>
          <w:lang w:eastAsia="en-US"/>
        </w:rPr>
        <w:t>Ivan Gjurašić</w:t>
      </w:r>
      <w:r w:rsidR="00D33893" w:rsidRPr="006F592E">
        <w:rPr>
          <w:rFonts w:eastAsia="Calibri"/>
          <w:b/>
          <w:lang w:eastAsia="en-US"/>
        </w:rPr>
        <w:t xml:space="preserve"> </w:t>
      </w:r>
      <w:r w:rsidR="003613FF" w:rsidRPr="008E37E9">
        <w:t>iz Zagreba, Petrinjska 28, OIB: 66025260916</w:t>
      </w:r>
      <w:r w:rsidR="00D33893" w:rsidRPr="00D33893">
        <w:rPr>
          <w:rFonts w:eastAsia="Calibri"/>
          <w:lang w:eastAsia="en-US"/>
        </w:rPr>
        <w:t>.</w:t>
      </w:r>
    </w:p>
    <w:p w:rsidRDefault="00FE603C" w:rsidP="00D33893" w:rsidR="00FE603C" w:rsidRPr="00FE603C">
      <w:pPr>
        <w:pStyle w:val="Odlomakpopisa"/>
        <w:spacing w:lineRule="atLeast" w:line="240"/>
        <w:rPr>
          <w:b/>
        </w:rPr>
      </w:pPr>
    </w:p>
    <w:p w:rsidRDefault="007C62EB" w:rsidP="00A1417E" w:rsidR="00A1417E">
      <w:pPr>
        <w:pStyle w:val="Odlomakpopisa"/>
        <w:spacing w:lineRule="auto" w:line="276" w:after="200"/>
        <w:ind w:firstLine="720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3469C2">
        <w:t>ANNE d.o.o. sa sjedištem u Zadru (Grad Zadar), Ulica Petra Berislavića 1, OIB: 05632207825</w:t>
      </w:r>
      <w:r w:rsidR="00A1417E">
        <w:t>.</w:t>
      </w:r>
    </w:p>
    <w:p w:rsidRDefault="00A1417E" w:rsidP="00A1417E" w:rsidR="00A1417E">
      <w:pPr>
        <w:pStyle w:val="Odlomakpopisa"/>
        <w:spacing w:lineRule="auto" w:line="276" w:after="200"/>
        <w:ind w:firstLine="720" w:left="0"/>
        <w:jc w:val="both"/>
      </w:pPr>
    </w:p>
    <w:p w:rsidRDefault="007C62EB" w:rsidP="00A1417E" w:rsidR="00C81F50">
      <w:pPr>
        <w:pStyle w:val="Odlomakpopisa"/>
        <w:spacing w:lineRule="auto" w:line="276" w:after="200"/>
        <w:ind w:firstLine="720" w:left="0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AA4246" w:rsidR="006F592E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AA4246">
        <w:t xml:space="preserve"> iz čl. 111. Stečajnog zakona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3469C2">
        <w:t>4</w:t>
      </w:r>
      <w:r w:rsidR="006F592E">
        <w:t xml:space="preserve">. </w:t>
      </w:r>
      <w:r w:rsidR="003469C2">
        <w:t>studenoga</w:t>
      </w:r>
      <w:r w:rsidR="00C572D2">
        <w:t xml:space="preserve"> 201</w:t>
      </w:r>
      <w:r w:rsidR="006F592E">
        <w:t>5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3469C2">
        <w:t>793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3469C2">
        <w:t>79.492,26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="00A65472">
        <w:t xml:space="preserve">ima otvoreni račun u </w:t>
      </w:r>
      <w:r w:rsidR="00A1417E">
        <w:t>OTP banka Hrvatska</w:t>
      </w:r>
      <w:r w:rsidR="00A65472">
        <w:t xml:space="preserve"> d.d.</w:t>
      </w:r>
      <w:r w:rsidR="00B84B6D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3469C2">
        <w:t>22. ožujka</w:t>
      </w:r>
      <w:r w:rsidR="00A65472">
        <w:t xml:space="preserve">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3613FF" w:rsidRPr="003613FF">
        <w:t>10.</w:t>
      </w:r>
      <w:r w:rsidR="006F592E" w:rsidRPr="003613FF">
        <w:t xml:space="preserve"> studenoga</w:t>
      </w:r>
      <w:r w:rsidRPr="003613FF">
        <w:t xml:space="preserve"> 2016.</w:t>
      </w:r>
      <w:r w:rsidRPr="00131DF8">
        <w:t xml:space="preserve"> proizlazi da je račun dužnika </w:t>
      </w:r>
      <w:r w:rsidR="00EE0861">
        <w:t>i dalje u blokadi zbog neizvršenih osnova za plaćanje u</w:t>
      </w:r>
      <w:r w:rsidR="00D33893">
        <w:t xml:space="preserve"> ukupnom iznosu od </w:t>
      </w:r>
      <w:r w:rsidR="003613FF" w:rsidRPr="003613FF">
        <w:t>92.305,50</w:t>
      </w:r>
      <w:r w:rsidR="00D33893">
        <w:t xml:space="preserve"> kuna u</w:t>
      </w:r>
      <w:r w:rsidR="00EE0861">
        <w:t xml:space="preserve"> neprekinutom razdoblju od </w:t>
      </w:r>
      <w:r w:rsidR="003613FF" w:rsidRPr="003613FF">
        <w:t>1227</w:t>
      </w:r>
      <w:r w:rsidR="00EE0861">
        <w:t xml:space="preserve"> 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3613FF">
        <w:t>10.</w:t>
      </w:r>
      <w:r w:rsidR="006F592E">
        <w:t xml:space="preserve"> studenoga</w:t>
      </w:r>
      <w:r>
        <w:t xml:space="preserve"> 2016.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5563B9" w:rsidR="005563B9">
      <w:r>
        <w:t xml:space="preserve">                                                                                               </w:t>
      </w:r>
      <w:r w:rsidR="001B2252">
        <w:t xml:space="preserve">                        </w:t>
      </w:r>
    </w:p>
    <w:p w:rsidRDefault="00C81F50" w:rsidP="003613FF" w:rsidR="00C81F50" w:rsidRPr="00240F6B">
      <w:pPr>
        <w:ind w:firstLine="708"/>
        <w:jc w:val="right"/>
      </w:pPr>
      <w:r>
        <w:t>Sutkinja:</w:t>
      </w:r>
    </w:p>
    <w:p w:rsidRDefault="00C81F50" w:rsidP="003613FF" w:rsidR="00C81F50" w:rsidRPr="00F42AAC">
      <w:pPr>
        <w:ind w:firstLine="708"/>
        <w:jc w:val="right"/>
      </w:pPr>
      <w:r>
        <w:t>Tina Grgas</w:t>
      </w: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B40E4" w:rsidP="001B40E4" w:rsidR="001B40E4">
      <w:pPr>
        <w:jc w:val="both"/>
      </w:pPr>
    </w:p>
    <w:p w:rsidRDefault="001B40E4" w:rsidP="001B40E4" w:rsidR="001B40E4">
      <w:pPr>
        <w:ind w:firstLine="360"/>
        <w:jc w:val="both"/>
      </w:pPr>
      <w:r>
        <w:t>DNA:</w:t>
      </w:r>
    </w:p>
    <w:p w:rsidRDefault="001B40E4" w:rsidP="001B40E4" w:rsidR="001B40E4">
      <w:pPr>
        <w:numPr>
          <w:ilvl w:val="0"/>
          <w:numId w:val="4"/>
        </w:numPr>
      </w:pPr>
      <w:r>
        <w:t>Stečajnom upravitelju dužnika uz potvrdu o imenovanju</w:t>
      </w:r>
    </w:p>
    <w:p w:rsidRDefault="001B40E4" w:rsidP="001B40E4" w:rsidR="001B40E4">
      <w:pPr>
        <w:numPr>
          <w:ilvl w:val="0"/>
          <w:numId w:val="4"/>
        </w:numPr>
      </w:pPr>
      <w:r>
        <w:t xml:space="preserve">Stečajnom dužniku </w:t>
      </w:r>
    </w:p>
    <w:p w:rsidRDefault="001B40E4" w:rsidP="001B40E4" w:rsidR="001B40E4">
      <w:pPr>
        <w:numPr>
          <w:ilvl w:val="0"/>
          <w:numId w:val="4"/>
        </w:numPr>
      </w:pPr>
      <w:r>
        <w:t>FINA, Regionalni centar Split, Podružnica Zadar</w:t>
      </w:r>
    </w:p>
    <w:p w:rsidRDefault="001B40E4" w:rsidP="001B40E4" w:rsidR="001B40E4">
      <w:pPr>
        <w:numPr>
          <w:ilvl w:val="0"/>
          <w:numId w:val="4"/>
        </w:numPr>
      </w:pPr>
      <w:r>
        <w:t xml:space="preserve">ŽDO u Zadru, Građansko-upravnom odjelu </w:t>
      </w:r>
    </w:p>
    <w:p w:rsidRDefault="001B40E4" w:rsidP="001B40E4" w:rsidR="001B40E4">
      <w:pPr>
        <w:numPr>
          <w:ilvl w:val="0"/>
          <w:numId w:val="4"/>
        </w:numPr>
      </w:pPr>
      <w:r>
        <w:t>RH, Ministarstvo financija, Porezna uprava Zadar</w:t>
      </w:r>
    </w:p>
    <w:p w:rsidRDefault="001B40E4" w:rsidP="00AA4246" w:rsidR="001B40E4">
      <w:pPr>
        <w:numPr>
          <w:ilvl w:val="0"/>
          <w:numId w:val="4"/>
        </w:numPr>
      </w:pPr>
      <w:r>
        <w:t>Općinskom sudu u Zadru</w:t>
      </w:r>
    </w:p>
    <w:p w:rsidRDefault="001B40E4" w:rsidP="001B40E4" w:rsidR="001B40E4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AF1F64" w:rsidP="00AF1F64" w:rsidR="00AF1F64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AF1F64" w:rsidP="00AF1F64" w:rsidR="00AF1F64">
      <w:pPr>
        <w:numPr>
          <w:ilvl w:val="0"/>
          <w:numId w:val="4"/>
        </w:numPr>
      </w:pPr>
      <w:r>
        <w:t>Registru ovog suda nakon pravomoćnosti radi brisanja dužnika</w:t>
      </w:r>
    </w:p>
    <w:p w:rsidRDefault="001B40E4" w:rsidP="001B40E4" w:rsidR="001B40E4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1B40E4" w:rsidP="001B40E4" w:rsidR="001B40E4">
      <w:pPr>
        <w:numPr>
          <w:ilvl w:val="0"/>
          <w:numId w:val="4"/>
        </w:numPr>
      </w:pPr>
      <w:r>
        <w:t>e-Oglasna ploča suda</w:t>
      </w:r>
    </w:p>
    <w:p w:rsidRDefault="001B40E4" w:rsidP="001B40E4" w:rsidR="001B40E4">
      <w:pPr>
        <w:numPr>
          <w:ilvl w:val="0"/>
          <w:numId w:val="4"/>
        </w:numPr>
      </w:pPr>
      <w:r>
        <w:t>Pisarnici ovog suda</w:t>
      </w:r>
    </w:p>
    <w:p w:rsidRDefault="001B40E4" w:rsidP="001B40E4" w:rsidR="001B40E4"/>
    <w:p w:rsidRDefault="001B40E4" w:rsidP="001B40E4" w:rsidR="001B40E4">
      <w:pPr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ind w:firstLine="708"/>
        <w:jc w:val="both"/>
      </w:pPr>
    </w:p>
    <w:p w:rsidRDefault="001B40E4" w:rsidP="001B40E4" w:rsidR="001B40E4">
      <w:pPr>
        <w:ind w:hanging="705" w:left="705"/>
        <w:jc w:val="both"/>
      </w:pPr>
    </w:p>
    <w:p w:rsidRDefault="001B40E4" w:rsidP="001B40E4" w:rsidR="001B40E4">
      <w:pPr>
        <w:jc w:val="both"/>
      </w:pPr>
    </w:p>
    <w:p w:rsidRDefault="001B40E4" w:rsidP="00C81F50" w:rsidR="001B40E4">
      <w:pPr>
        <w:ind w:firstLine="708"/>
        <w:jc w:val="both"/>
      </w:pPr>
    </w:p>
    <w:sectPr w:rsidSect="00BE1154" w:rsidR="001B40E4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163" w:rsidR="00724163">
      <w:r>
        <w:separator/>
      </w:r>
    </w:p>
  </w:endnote>
  <w:endnote w:id="0" w:type="continuationSeparator">
    <w:p w:rsidRDefault="00724163" w:rsidR="00724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163" w:rsidR="00724163">
      <w:r>
        <w:separator/>
      </w:r>
    </w:p>
  </w:footnote>
  <w:footnote w:id="0" w:type="continuationSeparator">
    <w:p w:rsidRDefault="00724163" w:rsidR="00724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4163" w:rsidR="0072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4163" w:rsidP="00E37B9D" w:rsidR="0072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6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24163" w:rsidP="008C3132" w:rsidR="00724163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3469C2">
      <w:t>548</w:t>
    </w:r>
    <w:r w:rsidR="00FE603C">
      <w:t>/</w:t>
    </w:r>
    <w:r>
      <w:t>1</w:t>
    </w:r>
    <w:r w:rsidR="006F592E">
      <w:t>5</w:t>
    </w:r>
    <w:r>
      <w:t>-</w:t>
    </w:r>
    <w:r w:rsidR="006F592E">
      <w:t>1</w:t>
    </w:r>
    <w:r w:rsidR="003469C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1393A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0E4"/>
    <w:rsid w:val="001B47CD"/>
    <w:rsid w:val="001C0ABA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469C2"/>
    <w:rsid w:val="0035343E"/>
    <w:rsid w:val="003573F1"/>
    <w:rsid w:val="003613FF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563B9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F592E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812D8"/>
    <w:rsid w:val="00881A7F"/>
    <w:rsid w:val="00894966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1417E"/>
    <w:rsid w:val="00A241EB"/>
    <w:rsid w:val="00A26896"/>
    <w:rsid w:val="00A366D1"/>
    <w:rsid w:val="00A5296F"/>
    <w:rsid w:val="00A5362F"/>
    <w:rsid w:val="00A61301"/>
    <w:rsid w:val="00A65472"/>
    <w:rsid w:val="00A725FD"/>
    <w:rsid w:val="00A73C9A"/>
    <w:rsid w:val="00A83487"/>
    <w:rsid w:val="00A91121"/>
    <w:rsid w:val="00A95955"/>
    <w:rsid w:val="00AA4246"/>
    <w:rsid w:val="00AA5237"/>
    <w:rsid w:val="00AC3E5E"/>
    <w:rsid w:val="00AC6312"/>
    <w:rsid w:val="00AC7F62"/>
    <w:rsid w:val="00AD561D"/>
    <w:rsid w:val="00AE4594"/>
    <w:rsid w:val="00AF1F6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3893"/>
    <w:rsid w:val="00D36588"/>
    <w:rsid w:val="00D41763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D0823"/>
    <w:rsid w:val="00DD118B"/>
    <w:rsid w:val="00DD3A31"/>
    <w:rsid w:val="00DD5088"/>
    <w:rsid w:val="00DD5973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6F21"/>
    <w:rsid w:val="00F07122"/>
    <w:rsid w:val="00F269BC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6F9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6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6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6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6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0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6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6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6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6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73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St-548/2015</izvorni_sadrzaj>
    <derivirana_varijabla naziv="DomainObject.Predmet.OznakaBroj_1">St-548/2015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ANNE društvo s ograničenom odgovornošću za trgovinu</izvorni_sadrzaj>
    <derivirana_varijabla naziv="DomainObject.Predmet.ProtustrankaFormated_1">  ANNE društvo s ograničenom odgovornošću za trgovinu</derivirana_varijabla>
  </DomainObject.Predmet.ProtustrankaFormated>
  <DomainObject.Predmet.ProtustrankaFormatedOIB>
    <izvorni_sadrzaj>  ANNE društvo s ograničenom odgovornošću za trgovinu, OIB 05632207825</izvorni_sadrzaj>
    <derivirana_varijabla naziv="DomainObject.Predmet.ProtustrankaFormatedOIB_1">  ANNE društvo s ograničenom odgovornošću za trgovinu, OIB 05632207825</derivirana_varijabla>
  </DomainObject.Predmet.ProtustrankaFormatedOIB>
  <DomainObject.Predmet.ProtustrankaFormatedWithAdress>
    <izvorni_sadrzaj> ANNE društvo s ograničenom odgovornošću za trgovinu, Ulica Petra Berislavića 1, 23000 Zadar</izvorni_sadrzaj>
    <derivirana_varijabla naziv="DomainObject.Predmet.ProtustrankaFormatedWithAdress_1"> ANNE društvo s ograničenom odgovornošću za trgovinu, Ulica Petra Berislavića 1, 23000 Zadar</derivirana_varijabla>
  </DomainObject.Predmet.ProtustrankaFormatedWithAdress>
  <DomainObject.Predmet.ProtustrankaFormatedWithAdressOIB>
    <izvorni_sadrzaj> ANNE društvo s ograničenom odgovornošću za trgovinu, OIB 05632207825, Ulica Petra Berislavića 1, 23000 Zadar</izvorni_sadrzaj>
    <derivirana_varijabla naziv="DomainObject.Predmet.ProtustrankaFormatedWithAdressOIB_1"> ANNE društvo s ograničenom odgovornošću za trgovinu, OIB 05632207825, Ulica Petra Berislavića 1, 23000 Zadar</derivirana_varijabla>
  </DomainObject.Predmet.ProtustrankaFormatedWithAdressOIB>
  <DomainObject.Predmet.ProtustrankaWithAdress>
    <izvorni_sadrzaj>ANNE društvo s ograničenom odgovornošću za trgovinu Ulica Petra Berislavića 1, 23000 Zadar</izvorni_sadrzaj>
    <derivirana_varijabla naziv="DomainObject.Predmet.ProtustrankaWithAdress_1">ANNE društvo s ograničenom odgovornošću za trgovinu Ulica Petra Berislavića 1, 23000 Zadar</derivirana_varijabla>
  </DomainObject.Predmet.ProtustrankaWithAdress>
  <DomainObject.Predmet.ProtustrankaWithAdressOIB>
    <izvorni_sadrzaj>ANNE društvo s ograničenom odgovornošću za trgovinu, OIB 05632207825, Ulica Petra Berislavića 1, 23000 Zadar</izvorni_sadrzaj>
    <derivirana_varijabla naziv="DomainObject.Predmet.ProtustrankaWithAdressOIB_1">ANNE društvo s ograničenom odgovornošću za trgovinu, OIB 05632207825, Ulica Petra Berislavića 1, 23000 Zadar</derivirana_varijabla>
  </DomainObject.Predmet.ProtustrankaWithAdressOIB>
  <DomainObject.Predmet.ProtustrankaNazivFormated>
    <izvorni_sadrzaj>ANNE društvo s ograničenom odgovornošću za trgovinu</izvorni_sadrzaj>
    <derivirana_varijabla naziv="DomainObject.Predmet.ProtustrankaNazivFormated_1">ANNE društvo s ograničenom odgovornošću za trgovinu</derivirana_varijabla>
  </DomainObject.Predmet.ProtustrankaNazivFormated>
  <DomainObject.Predmet.ProtustrankaNazivFormatedOIB>
    <izvorni_sadrzaj>ANNE društvo s ograničenom odgovornošću za trgovinu, OIB 05632207825</izvorni_sadrzaj>
    <derivirana_varijabla naziv="DomainObject.Predmet.ProtustrankaNazivFormatedOIB_1">ANNE društvo s ograničenom odgovornošću za trgovinu, OIB 05632207825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79492.26</izvorni_sadrzaj>
    <derivirana_varijabla naziv="DomainObject.Predmet.TrenutnaVrijednost_1">79492.26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ANNE društvo s ograničenom odgovornošću za trgovinu</item>
    </izvorni_sadrzaj>
    <derivirana_varijabla naziv="DomainObject.Predmet.ProtuStrankaListFormated_1">
      <item>ANNE društvo s ograničenom odgovornošću za trgovinu</item>
    </derivirana_varijabla>
  </DomainObject.Predmet.ProtuStrankaListFormated>
  <DomainObject.Predmet.ProtuStrankaListFormatedOIB>
    <izvorni_sadrzaj>
      <item>ANNE društvo s ograničenom odgovornošću za trgovinu, OIB 05632207825</item>
    </izvorni_sadrzaj>
    <derivirana_varijabla naziv="DomainObject.Predmet.ProtuStrankaListFormatedOIB_1">
      <item>ANNE društvo s ograničenom odgovornošću za trgovinu, OIB 05632207825</item>
    </derivirana_varijabla>
  </DomainObject.Predmet.ProtuStrankaListFormatedOIB>
  <DomainObject.Predmet.ProtuStrankaListFormatedWithAdress>
    <izvorni_sadrzaj>
      <item>ANNE društvo s ograničenom odgovornošću za trgovinu, Ulica Petra Berislavića 1, 23000 Zadar</item>
    </izvorni_sadrzaj>
    <derivirana_varijabla naziv="DomainObject.Predmet.ProtuStrankaListFormatedWithAdress_1">
      <item>ANNE društvo s ograničenom odgovornošću za trgovinu, Ulica Petra Berislavića 1, 23000 Zadar</item>
    </derivirana_varijabla>
  </DomainObject.Predmet.ProtuStrankaListFormatedWithAdress>
  <DomainObject.Predmet.ProtuStrankaListFormatedWithAdressOIB>
    <izvorni_sadrzaj>
      <item>ANNE društvo s ograničenom odgovornošću za trgovinu, OIB 05632207825, Ulica Petra Berislavića 1, 23000 Zadar</item>
    </izvorni_sadrzaj>
    <derivirana_varijabla naziv="DomainObject.Predmet.ProtuStrankaListFormatedWithAdressOIB_1">
      <item>ANNE društvo s ograničenom odgovornošću za trgovinu, OIB 05632207825, Ulica Petra Berislavića 1, 23000 Zadar</item>
    </derivirana_varijabla>
  </DomainObject.Predmet.ProtuStrankaListFormatedWithAdressOIB>
  <DomainObject.Predmet.ProtuStrankaListNazivFormated>
    <izvorni_sadrzaj>
      <item>ANNE društvo s ograničenom odgovornošću za trgovinu</item>
    </izvorni_sadrzaj>
    <derivirana_varijabla naziv="DomainObject.Predmet.ProtuStrankaListNazivFormated_1">
      <item>ANNE društvo s ograničenom odgovornošću za trgovinu</item>
    </derivirana_varijabla>
  </DomainObject.Predmet.ProtuStrankaListNazivFormated>
  <DomainObject.Predmet.ProtuStrankaListNazivFormatedOIB>
    <izvorni_sadrzaj>
      <item>ANNE društvo s ograničenom odgovornošću za trgovinu, OIB 05632207825</item>
    </izvorni_sadrzaj>
    <derivirana_varijabla naziv="DomainObject.Predmet.ProtuStrankaListNazivFormatedOIB_1">
      <item>ANNE društvo s ograničenom odgovornošću za trgovinu, OIB 05632207825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ANNE društvo s ograničenom odgovornošću za trgovinu</izvorni_sadrzaj>
    <derivirana_varijabla naziv="DomainObject.Predmet.ProtustrankaIDrugi_1">ANNE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ANNE društvo s ograničenom odgovornošću za trgovinu, OIB 05632207825, Ulica Petra Berislavića 1, 23000 Zadar</izvorni_sadrzaj>
    <derivirana_varijabla naziv="DomainObject.Predmet.ProtustrankaIDrugiAdressOIB_1">ANNE društvo s ograničenom odgovornošću za trgovinu, OIB 05632207825, Ulica Petra Berislavića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ANNE društvo s ograničenom odgovornošću za trgovinu</item>
    </izvorni_sadrzaj>
    <derivirana_varijabla naziv="DomainObject.Predmet.SudioniciListNaziv_1">
      <item>FINA</item>
      <item>ANNE društvo s ograničenom odgovornošću za trgovinu</item>
    </derivirana_varijabla>
  </DomainObject.Predmet.SudioniciListNaziv>
  <DomainObject.Predmet.SudioniciListAdressOIB>
    <izvorni_sadrzaj>
      <item>FINA, OIB 85821130368</item>
      <item>ANNE društvo s ograničenom odgovornošću za trgovinu, OIB 05632207825, Ulica Petra Berislavića 1,23000 Zadar</item>
    </izvorni_sadrzaj>
    <derivirana_varijabla naziv="DomainObject.Predmet.SudioniciListAdressOIB_1">
      <item>FINA, OIB 85821130368</item>
      <item>ANNE društvo s ograničenom odgovornošću za trgovinu, OIB 05632207825, Ulica Petra Berislavića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05632207825</item>
    </izvorni_sadrzaj>
    <derivirana_varijabla naziv="DomainObject.Predmet.SudioniciListNazivOIB_1">
      <item>, OIB 85821130368</item>
      <item>, OIB 05632207825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1042</properties:Words>
  <properties:Characters>5659</properties:Characters>
  <properties:Lines>128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2016-11-08T12:25:00Z</dcterms:created>
  <dc:creator>Administrator</dc:creator>
  <cp:lastModifiedBy>Martina Kalmeta</cp:lastModifiedBy>
  <cp:lastPrinted>2016-10-11T12:54:00Z</cp:lastPrinted>
  <dcterms:modified xmlns:xsi="http://www.w3.org/2001/XMLSchema-instance" xsi:type="dcterms:W3CDTF">2016-11-10T10:17:00Z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