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61e5" w14:paraId="eeb61e5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1D3DE1" w:rsidP="0088726B" w:rsidR="001D3DE1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88726B" w:rsidR="00DE2B55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9C1AB9">
        <w:t>ST ALFA d.o.o. Split, Đakovačka 15, OIB: 30891154786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8726B">
        <w:rPr>
          <w:rFonts w:eastAsiaTheme="minorHAnsi"/>
          <w:lang w:eastAsia="en-US"/>
        </w:rPr>
        <w:t>9.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88726B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9C1AB9">
        <w:t>ST ALFA d.o.o. Split, Đakovačka 15, OIB: 30891154786,</w:t>
      </w:r>
      <w:r>
        <w:t xml:space="preserve"> zaprimljen na ovom sudu </w:t>
      </w:r>
      <w:r w:rsidR="0088726B">
        <w:t>2. studenog</w:t>
      </w:r>
      <w:r>
        <w:t xml:space="preserve"> 2015. godine.</w:t>
      </w:r>
    </w:p>
    <w:p w:rsidRDefault="00967806" w:rsidP="0088726B" w:rsidR="00967806">
      <w:pPr>
        <w:spacing w:after="100" w:before="200"/>
        <w:jc w:val="center"/>
      </w:pPr>
      <w:r>
        <w:t>Obrazloženje</w:t>
      </w:r>
    </w:p>
    <w:p w:rsidRDefault="00967806" w:rsidP="00854267" w:rsidR="00967806">
      <w:pPr>
        <w:ind w:firstLine="709"/>
        <w:jc w:val="both"/>
      </w:pPr>
      <w:r>
        <w:t xml:space="preserve">Predlagatelj je dana </w:t>
      </w:r>
      <w:r w:rsidR="0088726B">
        <w:t>2. studenog</w:t>
      </w:r>
      <w:r>
        <w:t xml:space="preserve"> 2015. godine podnio zahtjev za provedbu skraćenog stečajnog postupka nad dužnikom </w:t>
      </w:r>
      <w:r w:rsidR="009C1AB9">
        <w:t>ST ALFA d.o.o. Split,</w:t>
      </w:r>
      <w:r w:rsidR="00D52B6A">
        <w:t xml:space="preserve"> Đakovačka 15, OIB: 30891154786</w:t>
      </w:r>
      <w:r>
        <w:t>.</w:t>
      </w:r>
    </w:p>
    <w:p w:rsidRDefault="00854267" w:rsidP="00854267" w:rsidR="00854267">
      <w:pPr>
        <w:ind w:firstLine="709"/>
        <w:jc w:val="both"/>
      </w:pPr>
    </w:p>
    <w:p w:rsidRDefault="00854267" w:rsidP="00854267" w:rsidR="00854267">
      <w:pPr>
        <w:ind w:firstLine="709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854267" w:rsidP="00854267" w:rsidR="00854267">
      <w:pPr>
        <w:ind w:firstLine="709"/>
        <w:jc w:val="both"/>
      </w:pPr>
    </w:p>
    <w:p w:rsidRDefault="00854267" w:rsidP="00854267" w:rsidR="00967806">
      <w:pPr>
        <w:ind w:firstLine="709"/>
        <w:jc w:val="both"/>
      </w:pPr>
      <w:r>
        <w:t xml:space="preserve">Kako iz izvatka iz sudskog registra za dužnika proizlazi da je rješenjem ovog suda poslovni broj Tt-15/670-1 od </w:t>
      </w:r>
      <w:r w:rsidR="007A0832">
        <w:t>1</w:t>
      </w:r>
      <w:r>
        <w:t>8. svibnja 2015. 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54267" w:rsidP="00854267" w:rsidR="00854267">
      <w:pPr>
        <w:ind w:firstLine="709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88726B">
        <w:t>9. studenog</w:t>
      </w:r>
      <w:r>
        <w:t xml:space="preserve"> 2015. godine</w:t>
      </w:r>
    </w:p>
    <w:p w:rsidRDefault="002F2ED4" w:rsidP="0088726B" w:rsidR="002F2ED4">
      <w:pPr>
        <w:spacing w:before="240"/>
        <w:ind w:left="6480"/>
        <w:jc w:val="center"/>
      </w:pPr>
      <w:r>
        <w:t>SUTKINJA</w:t>
      </w:r>
    </w:p>
    <w:p w:rsidRDefault="002F2ED4" w:rsidP="0088726B" w:rsidR="002F2ED4">
      <w:pPr>
        <w:ind w:left="6480"/>
        <w:jc w:val="center"/>
      </w:pPr>
      <w:r>
        <w:t>ANA GOLUB GRUIĆ</w:t>
      </w:r>
    </w:p>
    <w:p w:rsidRDefault="0088726B" w:rsidP="0088726B" w:rsidR="0088726B">
      <w:pPr>
        <w:ind w:left="6480"/>
        <w:jc w:val="center"/>
      </w:pPr>
    </w:p>
    <w:p w:rsidRDefault="0088726B" w:rsidP="0088726B" w:rsidR="0088726B">
      <w:pPr>
        <w:ind w:left="6480"/>
        <w:jc w:val="center"/>
      </w:pP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lastRenderedPageBreak/>
        <w:t xml:space="preserve">POUKA O PRAVNOM LIJEKU: </w:t>
      </w:r>
    </w:p>
    <w:p w:rsidRDefault="002F2ED4" w:rsidP="002F2ED4" w:rsidR="002F2ED4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7A0832" w:rsidP="002F2ED4" w:rsidR="00854267" w:rsidRPr="0065129A">
      <w:pPr>
        <w:numPr>
          <w:ilvl w:val="12"/>
          <w:numId w:val="0"/>
        </w:numPr>
        <w:jc w:val="both"/>
      </w:pPr>
      <w:r>
        <w:t xml:space="preserve">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88726B">
        <w:t>mrežna stranica e-Oglasna ploča sudova – rok 8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1BF" w:rsidR="007371BF">
      <w:r>
        <w:separator/>
      </w:r>
    </w:p>
  </w:endnote>
  <w:endnote w:id="0" w:type="continuationSeparator">
    <w:p w:rsidRDefault="007371BF" w:rsidR="0073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1BF" w:rsidR="007371BF">
      <w:r>
        <w:separator/>
      </w:r>
    </w:p>
  </w:footnote>
  <w:footnote w:id="0" w:type="continuationSeparator">
    <w:p w:rsidRDefault="007371BF" w:rsidR="00737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4E7806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9C1AB9">
      <w:t>756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C1AB9">
      <w:t>756</w:t>
    </w:r>
    <w:r w:rsidR="0088726B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622D5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3DE1"/>
    <w:rsid w:val="002010AB"/>
    <w:rsid w:val="002067C4"/>
    <w:rsid w:val="00207B3C"/>
    <w:rsid w:val="00211C82"/>
    <w:rsid w:val="00215F13"/>
    <w:rsid w:val="00233E8D"/>
    <w:rsid w:val="00250235"/>
    <w:rsid w:val="0025218C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E7806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1166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71BF"/>
    <w:rsid w:val="00740E49"/>
    <w:rsid w:val="00750BFD"/>
    <w:rsid w:val="00772D95"/>
    <w:rsid w:val="00776DE7"/>
    <w:rsid w:val="00780B51"/>
    <w:rsid w:val="007978E1"/>
    <w:rsid w:val="007A0832"/>
    <w:rsid w:val="007A231E"/>
    <w:rsid w:val="007A3ED3"/>
    <w:rsid w:val="007A6843"/>
    <w:rsid w:val="007B39F6"/>
    <w:rsid w:val="007B3F07"/>
    <w:rsid w:val="007B5171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4267"/>
    <w:rsid w:val="00855A39"/>
    <w:rsid w:val="00856303"/>
    <w:rsid w:val="00880CFE"/>
    <w:rsid w:val="00882FD1"/>
    <w:rsid w:val="008852C7"/>
    <w:rsid w:val="0088726B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278C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C1AB9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6D01"/>
    <w:rsid w:val="00CE70B0"/>
    <w:rsid w:val="00CF3410"/>
    <w:rsid w:val="00D035AC"/>
    <w:rsid w:val="00D07DFA"/>
    <w:rsid w:val="00D158CE"/>
    <w:rsid w:val="00D20319"/>
    <w:rsid w:val="00D359EC"/>
    <w:rsid w:val="00D438B6"/>
    <w:rsid w:val="00D52B6A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652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St-756/2015</izvorni_sadrzaj>
    <derivirana_varijabla naziv="DomainObject.Predmet.OznakaBroj_1">St-756/2015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ALFA d.o.o. za projektiranje, nadzor i  izvođenje</izvorni_sadrzaj>
    <derivirana_varijabla naziv="DomainObject.Predmet.ProtustrankaFormated_1">  ST ALFA d.o.o. za projektiranje, nadzor i  izvođenje</derivirana_varijabla>
  </DomainObject.Predmet.ProtustrankaFormated>
  <DomainObject.Predmet.ProtustrankaFormatedOIB>
    <izvorni_sadrzaj>  ST ALFA d.o.o. za projektiranje, nadzor i  izvođenje, OIB 30891154786</izvorni_sadrzaj>
    <derivirana_varijabla naziv="DomainObject.Predmet.ProtustrankaFormatedOIB_1">  ST ALFA d.o.o. za projektiranje, nadzor i  izvođenje, OIB 30891154786</derivirana_varijabla>
  </DomainObject.Predmet.ProtustrankaFormatedOIB>
  <DomainObject.Predmet.ProtustrankaFormatedWithAdress>
    <izvorni_sadrzaj> ST ALFA d.o.o. za projektiranje, nadzor i  izvođenje, Đakovačka 15, 21000 Split</izvorni_sadrzaj>
    <derivirana_varijabla naziv="DomainObject.Predmet.ProtustrankaFormatedWithAdress_1"> ST ALFA d.o.o. za projektiranje, nadzor i  izvođenje, Đakovačka 15, 21000 Split</derivirana_varijabla>
  </DomainObject.Predmet.ProtustrankaFormatedWithAdress>
  <DomainObject.Predmet.ProtustrankaFormatedWithAdressOIB>
    <izvorni_sadrzaj> ST ALFA d.o.o. za projektiranje, nadzor i  izvođenje, OIB 30891154786, Đakovačka 15, 21000 Split</izvorni_sadrzaj>
    <derivirana_varijabla naziv="DomainObject.Predmet.ProtustrankaFormatedWithAdressOIB_1"> ST ALFA d.o.o. za projektiranje, nadzor i  izvođenje, OIB 30891154786, Đakovačka 15, 21000 Split</derivirana_varijabla>
  </DomainObject.Predmet.ProtustrankaFormatedWithAdressOIB>
  <DomainObject.Predmet.ProtustrankaWithAdress>
    <izvorni_sadrzaj>ST ALFA d.o.o. za projektiranje, nadzor i  izvođenje Đakovačka 15, 21000 Split</izvorni_sadrzaj>
    <derivirana_varijabla naziv="DomainObject.Predmet.ProtustrankaWithAdress_1">ST ALFA d.o.o. za projektiranje, nadzor i  izvođenje Đakovačka 15, 21000 Split</derivirana_varijabla>
  </DomainObject.Predmet.ProtustrankaWithAdress>
  <DomainObject.Predmet.ProtustrankaWithAdressOIB>
    <izvorni_sadrzaj>ST ALFA d.o.o. za projektiranje, nadzor i  izvođenje, OIB 30891154786, Đakovačka 15, 21000 Split</izvorni_sadrzaj>
    <derivirana_varijabla naziv="DomainObject.Predmet.ProtustrankaWithAdressOIB_1">ST ALFA d.o.o. za projektiranje, nadzor i  izvođenje, OIB 30891154786, Đakovačka 15, 21000 Split</derivirana_varijabla>
  </DomainObject.Predmet.ProtustrankaWithAdressOIB>
  <DomainObject.Predmet.ProtustrankaNazivFormated>
    <izvorni_sadrzaj>ST ALFA d.o.o. za projektiranje, nadzor i  izvođenje</izvorni_sadrzaj>
    <derivirana_varijabla naziv="DomainObject.Predmet.ProtustrankaNazivFormated_1">ST ALFA d.o.o. za projektiranje, nadzor i  izvođenje</derivirana_varijabla>
  </DomainObject.Predmet.ProtustrankaNazivFormated>
  <DomainObject.Predmet.ProtustrankaNazivFormatedOIB>
    <izvorni_sadrzaj>ST ALFA d.o.o. za projektiranje, nadzor i  izvođenje, OIB 30891154786</izvorni_sadrzaj>
    <derivirana_varijabla naziv="DomainObject.Predmet.ProtustrankaNazivFormatedOIB_1">ST ALFA d.o.o. za projektiranje, nadzor i  izvođenje, OIB 30891154786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760608.52</izvorni_sadrzaj>
    <derivirana_varijabla naziv="DomainObject.Predmet.TrenutnaVrijednost_1">760608.52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 ALFA d.o.o. za projektiranje, nadzor i  izvođenje</item>
    </izvorni_sadrzaj>
    <derivirana_varijabla naziv="DomainObject.Predmet.ProtuStrankaListFormated_1">
      <item>ST ALFA d.o.o. za projektiranje, nadzor i  izvođenje</item>
    </derivirana_varijabla>
  </DomainObject.Predmet.ProtuStrankaListFormated>
  <DomainObject.Predmet.ProtuStrankaListFormatedOIB>
    <izvorni_sadrzaj>
      <item>ST ALFA d.o.o. za projektiranje, nadzor i  izvođenje, OIB 30891154786</item>
    </izvorni_sadrzaj>
    <derivirana_varijabla naziv="DomainObject.Predmet.ProtuStrankaListFormatedOIB_1">
      <item>ST ALFA d.o.o. za projektiranje, nadzor i  izvođenje, OIB 30891154786</item>
    </derivirana_varijabla>
  </DomainObject.Predmet.ProtuStrankaListFormatedOIB>
  <DomainObject.Predmet.ProtuStrankaListFormatedWithAdress>
    <izvorni_sadrzaj>
      <item>ST ALFA d.o.o. za projektiranje, nadzor i  izvođenje, Đakovačka 15, 21000 Split</item>
    </izvorni_sadrzaj>
    <derivirana_varijabla naziv="DomainObject.Predmet.ProtuStrankaListFormatedWithAdress_1">
      <item>ST ALFA d.o.o. za projektiranje, nadzor i  izvođenje, Đakovačka 15, 21000 Split</item>
    </derivirana_varijabla>
  </DomainObject.Predmet.ProtuStrankaListFormatedWithAdress>
  <DomainObject.Predmet.ProtuStrankaListFormatedWithAdressOIB>
    <izvorni_sadrzaj>
      <item>ST ALFA d.o.o. za projektiranje, nadzor i  izvođenje, OIB 30891154786, Đakovačka 15, 21000 Split</item>
    </izvorni_sadrzaj>
    <derivirana_varijabla naziv="DomainObject.Predmet.ProtuStrankaListFormatedWithAdressOIB_1">
      <item>ST ALFA d.o.o. za projektiranje, nadzor i  izvođenje, OIB 30891154786, Đakovačka 15, 21000 Split</item>
    </derivirana_varijabla>
  </DomainObject.Predmet.ProtuStrankaListFormatedWithAdressOIB>
  <DomainObject.Predmet.ProtuStrankaListNazivFormated>
    <izvorni_sadrzaj>
      <item>ST ALFA d.o.o. za projektiranje, nadzor i  izvođenje</item>
    </izvorni_sadrzaj>
    <derivirana_varijabla naziv="DomainObject.Predmet.ProtuStrankaListNazivFormated_1">
      <item>ST ALFA d.o.o. za projektiranje, nadzor i  izvođenje</item>
    </derivirana_varijabla>
  </DomainObject.Predmet.ProtuStrankaListNazivFormated>
  <DomainObject.Predmet.ProtuStrankaListNazivFormatedOIB>
    <izvorni_sadrzaj>
      <item>ST ALFA d.o.o. za projektiranje, nadzor i  izvođenje, OIB 30891154786</item>
    </izvorni_sadrzaj>
    <derivirana_varijabla naziv="DomainObject.Predmet.ProtuStrankaListNazivFormatedOIB_1">
      <item>ST ALFA d.o.o. za projektiranje, nadzor i  izvođenje, OIB 30891154786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 ALFA d.o.o. za projektiranje, nadzor i  izvođenje</izvorni_sadrzaj>
    <derivirana_varijabla naziv="DomainObject.Predmet.ProtustrankaIDrugi_1">ST ALFA d.o.o. za projektiranje, nadzor i  izvođenje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 ALFA d.o.o. za projektiranje, nadzor i  izvođenje, OIB 30891154786, Đakovačka 15, 21000 Split</izvorni_sadrzaj>
    <derivirana_varijabla naziv="DomainObject.Predmet.ProtustrankaIDrugiAdressOIB_1">ST ALFA d.o.o. za projektiranje, nadzor i  izvođenje, OIB 30891154786, Đakovačka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 ALFA d.o.o. za projektiranje, nadzor i  izvođenje</item>
      <item>FINANCIJSKA AGENCIJA, RC SPLIT</item>
    </izvorni_sadrzaj>
    <derivirana_varijabla naziv="DomainObject.Predmet.SudioniciListNaziv_1">
      <item>ST ALFA d.o.o. za projektiranje, nadzor i  izvođenje</item>
      <item>FINANCIJSKA AGENCIJA, RC SPLIT</item>
    </derivirana_varijabla>
  </DomainObject.Predmet.SudioniciListNaziv>
  <DomainObject.Predmet.SudioniciListAdressOIB>
    <izvorni_sadrzaj>
      <item>ST ALFA d.o.o. za projektiranje, nadzor i  izvođenje, OIB 30891154786, Đakovačka 15,21000 Split</item>
      <item>FINANCIJSKA AGENCIJA, RC SPLIT, OIB 85821130368, Mažuranićevo šetalište 24 b,21000 Split</item>
    </izvorni_sadrzaj>
    <derivirana_varijabla naziv="DomainObject.Predmet.SudioniciListAdressOIB_1">
      <item>ST ALFA d.o.o. za projektiranje, nadzor i  izvođenje, OIB 30891154786, Đakovačka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30891154786</item>
      <item>, OIB 85821130368</item>
    </izvorni_sadrzaj>
    <derivirana_varijabla naziv="DomainObject.Predmet.SudioniciListNazivOIB_1">
      <item>, OIB 30891154786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50198-1366-498F-A506-3E63C3B78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1972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2015-11-09T11:18:00Z</dcterms:created>
  <dc:creator>nmarkovic</dc:creator>
  <cp:lastModifiedBy>Ana Golub Gruić</cp:lastModifiedBy>
  <cp:lastPrinted>2015-11-09T11:19:00Z</cp:lastPrinted>
  <dcterms:modified xmlns:xsi="http://www.w3.org/2001/XMLSchema-instance" xsi:type="dcterms:W3CDTF">2015-11-09T13:32:00Z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