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e9c5" w14:paraId="161e9c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A706B">
        <w:t>5</w:t>
      </w:r>
      <w:r w:rsidR="001416F2">
        <w:t>71</w:t>
      </w:r>
      <w:r>
        <w:t>/</w:t>
      </w:r>
      <w:r w:rsidR="00E8650F">
        <w:t>1</w:t>
      </w:r>
      <w:r w:rsidR="007004AD">
        <w:t>8</w:t>
      </w:r>
      <w:r>
        <w:t>-</w:t>
      </w:r>
      <w:r w:rsidR="00DA706B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1416F2" w:rsidRPr="0041082E">
        <w:t xml:space="preserve">Trgovački sud u Osijeku, po sucu mr. sc. Tihomiru Kovačeviću, kao stečajnom sucu, povodom prijedloga </w:t>
      </w:r>
      <w:r w:rsidR="001416F2">
        <w:t>Financijske agencije, Regionalni centar Zagreb, Podružnica Zagreb, Trg Svibanjskih žrtava 1995. 1, OIB 85821130368 za otvaranje stečajnog postupka nad dužnikom ANDRAGOŠKO UČILIŠTE ZVONIMIR, ustanova za profesionalnu orijentaciju i obrazovanje,</w:t>
      </w:r>
      <w:r w:rsidR="001416F2" w:rsidRPr="006568C1">
        <w:t xml:space="preserve"> Zagreb, </w:t>
      </w:r>
      <w:r w:rsidR="001416F2">
        <w:t>Ulica Cvjetka Rubetića 16</w:t>
      </w:r>
      <w:r w:rsidR="001416F2" w:rsidRPr="006568C1">
        <w:t>, MBS 080</w:t>
      </w:r>
      <w:r w:rsidR="001416F2">
        <w:t>005456</w:t>
      </w:r>
      <w:r w:rsidR="001416F2" w:rsidRPr="006568C1">
        <w:t xml:space="preserve">, OIB </w:t>
      </w:r>
      <w:r w:rsidR="001416F2">
        <w:t>94909175735</w:t>
      </w:r>
      <w:r w:rsidRPr="0041082E">
        <w:t xml:space="preserve">, dana </w:t>
      </w:r>
      <w:r w:rsidR="00F2736C">
        <w:t>14</w:t>
      </w:r>
      <w:r w:rsidRPr="0041082E">
        <w:t xml:space="preserve">. </w:t>
      </w:r>
      <w:r w:rsidR="00A930D6">
        <w:t>s</w:t>
      </w:r>
      <w:r w:rsidR="00F2736C">
        <w:t>vib</w:t>
      </w:r>
      <w:r w:rsidRPr="0041082E">
        <w:t>nja 201</w:t>
      </w:r>
      <w:r w:rsidR="00F2736C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F023D">
        <w:t>Marijan Turudić, Zagreb, Rubetićeva 16</w:t>
      </w:r>
      <w:r w:rsidR="00DC2C70">
        <w:t xml:space="preserve">, OIB </w:t>
      </w:r>
      <w:r w:rsidR="00FF023D">
        <w:t>97478526625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40013B">
        <w:t>5</w:t>
      </w:r>
      <w:r w:rsidR="00FF023D">
        <w:t>71</w:t>
      </w:r>
      <w:r w:rsidRPr="006A766D">
        <w:t>-1</w:t>
      </w:r>
      <w:r w:rsidR="00E94406">
        <w:t>8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FF023D" w:rsidR="007B3E8A">
      <w:pPr>
        <w:numPr>
          <w:ilvl w:val="0"/>
          <w:numId w:val="7"/>
        </w:numPr>
        <w:jc w:val="both"/>
      </w:pPr>
      <w:r>
        <w:t>Na</w:t>
      </w:r>
      <w:r w:rsidR="007B7977">
        <w:t>ređuj</w:t>
      </w:r>
      <w:r>
        <w:t xml:space="preserve">e se zakonskom zastupniku dužnika </w:t>
      </w:r>
      <w:r w:rsidR="00FF023D" w:rsidRPr="00FF023D">
        <w:t>Marijan Turudić, Zagreb, Rubetićeva 16, OIB 97478526625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6714E6" w:rsidP="00E42FA6" w:rsidR="006714E6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FF023D">
        <w:t>2</w:t>
      </w:r>
      <w:r w:rsidR="007B7977">
        <w:t>0</w:t>
      </w:r>
      <w:r w:rsidR="001A74A0">
        <w:t>.0</w:t>
      </w:r>
      <w:r w:rsidR="00FF023D">
        <w:t>9</w:t>
      </w:r>
      <w:r>
        <w:t>.201</w:t>
      </w:r>
      <w:r w:rsidR="00FF023D">
        <w:t>8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7B7977">
        <w:t>Zagreb</w:t>
      </w:r>
      <w:r>
        <w:t xml:space="preserve">, Podružnica </w:t>
      </w:r>
      <w:r w:rsidR="007B7977">
        <w:t>Zagreb</w:t>
      </w:r>
      <w:r>
        <w:t>, klasa: 110-07/1</w:t>
      </w:r>
      <w:r w:rsidR="005F7498">
        <w:t>7</w:t>
      </w:r>
      <w:r>
        <w:t>-01/0</w:t>
      </w:r>
      <w:r w:rsidR="00104A3B">
        <w:t>4</w:t>
      </w:r>
      <w:r>
        <w:t xml:space="preserve"> Ur. broj 04-06-1</w:t>
      </w:r>
      <w:r w:rsidR="005F7498">
        <w:t>7</w:t>
      </w:r>
      <w:r>
        <w:t>-</w:t>
      </w:r>
      <w:r w:rsidR="00610482">
        <w:t>464</w:t>
      </w:r>
      <w:r w:rsidR="005F7498">
        <w:t>9</w:t>
      </w:r>
      <w:r>
        <w:t xml:space="preserve"> od </w:t>
      </w:r>
      <w:r w:rsidR="00610482">
        <w:t>1</w:t>
      </w:r>
      <w:r w:rsidR="005F7498">
        <w:t>8</w:t>
      </w:r>
      <w:r w:rsidR="00A15CA0">
        <w:t>.</w:t>
      </w:r>
      <w:r w:rsidR="00610482">
        <w:t>09</w:t>
      </w:r>
      <w:r w:rsidR="00A15CA0">
        <w:t>.201</w:t>
      </w:r>
      <w:r w:rsidR="005F7498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610482" w:rsidRPr="00610482">
        <w:t>ANDRAGOŠKO UČILIŠTE ZVONIMIR, ustanova za profesionalnu orijentaciju i obrazovanje, Zagreb, Ulica Cvjetka Rubetića 16, MBS 080005456, OIB 94909175735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610482">
        <w:t>15</w:t>
      </w:r>
      <w:r w:rsidR="00C92E83" w:rsidRPr="00C92E83">
        <w:t>.</w:t>
      </w:r>
      <w:r w:rsidR="00610482">
        <w:t>09</w:t>
      </w:r>
      <w:r w:rsidR="00C92E83" w:rsidRPr="00C92E83">
        <w:t>.201</w:t>
      </w:r>
      <w:r w:rsidR="005F7498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610482">
        <w:t>8.035,98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5F7498">
        <w:t>2</w:t>
      </w:r>
      <w:r w:rsidR="001C7CF7">
        <w:t xml:space="preserve"> </w:t>
      </w:r>
      <w:r w:rsidR="003A3C5D">
        <w:t>zaposlen</w:t>
      </w:r>
      <w:r w:rsidR="005F7498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581482" w:rsidRPr="00581482">
        <w:t>15.09</w:t>
      </w:r>
      <w:r w:rsidR="00C82195" w:rsidRPr="00C82195">
        <w:t>.2017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C82195">
        <w:t>ne</w:t>
      </w:r>
      <w:r w:rsidR="003C2AC2">
        <w:t>ma zaplijenjena novčana sredstva</w:t>
      </w:r>
      <w:r w:rsidR="00D9463B">
        <w:t xml:space="preserve"> na dan </w:t>
      </w:r>
      <w:r w:rsidR="00581482" w:rsidRPr="00581482">
        <w:t>15.09</w:t>
      </w:r>
      <w:r w:rsidR="00C82195" w:rsidRPr="00C82195">
        <w:t>.2017</w:t>
      </w:r>
      <w:r w:rsidR="005E56BF">
        <w:t>.</w:t>
      </w:r>
      <w:r w:rsidR="00CE55F3">
        <w:t xml:space="preserve"> </w:t>
      </w:r>
    </w:p>
    <w:p w:rsidRDefault="00C82195" w:rsidP="00E42FA6" w:rsidR="00C82195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6714E6" w:rsidP="00E42FA6" w:rsidR="006714E6">
      <w:pPr>
        <w:ind w:firstLine="720"/>
        <w:jc w:val="both"/>
      </w:pPr>
    </w:p>
    <w:p w:rsidRDefault="006714E6" w:rsidP="006714E6" w:rsidR="006714E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228C2" w:rsidRPr="005228C2">
        <w:rPr>
          <w:b w:val="false"/>
        </w:rPr>
        <w:t>14. svibnja 2018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425E7E" w:rsidP="00E42FA6" w:rsidR="00425E7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844EB" w:rsidP="00E42FA6" w:rsidR="007844EB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FF023D" w:rsidP="00FF023D" w:rsidR="00FF023D">
      <w:pPr>
        <w:numPr>
          <w:ilvl w:val="0"/>
          <w:numId w:val="8"/>
        </w:numPr>
        <w:jc w:val="both"/>
      </w:pPr>
      <w:r w:rsidRPr="00FF023D">
        <w:t xml:space="preserve">Marijan </w:t>
      </w:r>
      <w:r>
        <w:t>Turudić, Zagreb, Rubetićeva 16</w:t>
      </w:r>
    </w:p>
    <w:p w:rsidRDefault="007844EB" w:rsidP="00FF023D" w:rsidR="00E42FA6">
      <w:pPr>
        <w:numPr>
          <w:ilvl w:val="0"/>
          <w:numId w:val="8"/>
        </w:numPr>
        <w:jc w:val="both"/>
      </w:pPr>
      <w:r>
        <w:t>D</w:t>
      </w:r>
      <w:r w:rsidR="00E42FA6">
        <w:t>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7928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DA706B">
      <w:t>5</w:t>
    </w:r>
    <w:r w:rsidR="001416F2">
      <w:t>71</w:t>
    </w:r>
    <w:r w:rsidR="007004AD" w:rsidRPr="007004AD">
      <w:t>/18-</w:t>
    </w:r>
    <w:r w:rsidR="00DA706B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04A3B"/>
    <w:rsid w:val="001127C1"/>
    <w:rsid w:val="00121767"/>
    <w:rsid w:val="00124E1E"/>
    <w:rsid w:val="00125D50"/>
    <w:rsid w:val="00136641"/>
    <w:rsid w:val="001416F2"/>
    <w:rsid w:val="00141C44"/>
    <w:rsid w:val="00141CC3"/>
    <w:rsid w:val="00167125"/>
    <w:rsid w:val="00187702"/>
    <w:rsid w:val="00193952"/>
    <w:rsid w:val="001A6705"/>
    <w:rsid w:val="001A74A0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49F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00E9"/>
    <w:rsid w:val="003D1330"/>
    <w:rsid w:val="003D468C"/>
    <w:rsid w:val="0040013B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A16"/>
    <w:rsid w:val="00511CE9"/>
    <w:rsid w:val="005228C2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81482"/>
    <w:rsid w:val="00593882"/>
    <w:rsid w:val="005A0866"/>
    <w:rsid w:val="005A0FB3"/>
    <w:rsid w:val="005D409B"/>
    <w:rsid w:val="005E56BF"/>
    <w:rsid w:val="005F7498"/>
    <w:rsid w:val="00600F33"/>
    <w:rsid w:val="006026BD"/>
    <w:rsid w:val="00607945"/>
    <w:rsid w:val="00610482"/>
    <w:rsid w:val="006113A7"/>
    <w:rsid w:val="00613041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14E6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04AD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44EB"/>
    <w:rsid w:val="00786DD1"/>
    <w:rsid w:val="00786E64"/>
    <w:rsid w:val="00787851"/>
    <w:rsid w:val="007A09D1"/>
    <w:rsid w:val="007B1A19"/>
    <w:rsid w:val="007B3E8A"/>
    <w:rsid w:val="007B56C5"/>
    <w:rsid w:val="007B7977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16CEB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A4CF3"/>
    <w:rsid w:val="00AB43A7"/>
    <w:rsid w:val="00AB6EA6"/>
    <w:rsid w:val="00AC1367"/>
    <w:rsid w:val="00AC37BC"/>
    <w:rsid w:val="00AD694D"/>
    <w:rsid w:val="00AE1CD3"/>
    <w:rsid w:val="00AF7215"/>
    <w:rsid w:val="00B062F1"/>
    <w:rsid w:val="00B11825"/>
    <w:rsid w:val="00B12321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82195"/>
    <w:rsid w:val="00C92E83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A706B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2B81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4406"/>
    <w:rsid w:val="00E956E4"/>
    <w:rsid w:val="00EA6AD5"/>
    <w:rsid w:val="00EA7AD7"/>
    <w:rsid w:val="00EA7C38"/>
    <w:rsid w:val="00EB03B5"/>
    <w:rsid w:val="00EC0466"/>
    <w:rsid w:val="00EC4508"/>
    <w:rsid w:val="00ED36D9"/>
    <w:rsid w:val="00ED431D"/>
    <w:rsid w:val="00EE03A4"/>
    <w:rsid w:val="00EE5091"/>
    <w:rsid w:val="00EF08E3"/>
    <w:rsid w:val="00EF6417"/>
    <w:rsid w:val="00EF74DB"/>
    <w:rsid w:val="00F078AC"/>
    <w:rsid w:val="00F10B9E"/>
    <w:rsid w:val="00F12013"/>
    <w:rsid w:val="00F2323A"/>
    <w:rsid w:val="00F2736C"/>
    <w:rsid w:val="00F37384"/>
    <w:rsid w:val="00F4099D"/>
    <w:rsid w:val="00F45589"/>
    <w:rsid w:val="00F57F30"/>
    <w:rsid w:val="00F745E7"/>
    <w:rsid w:val="00F8730A"/>
    <w:rsid w:val="00FA4951"/>
    <w:rsid w:val="00FA7928"/>
    <w:rsid w:val="00FB222F"/>
    <w:rsid w:val="00FC1274"/>
    <w:rsid w:val="00FD0F32"/>
    <w:rsid w:val="00F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ANDRAGOŠKO UČILIŠTE ZVONIMIR</izvorni_sadrzaj>
    <derivirana_varijabla naziv="DomainObject.Predmet.ProtustrankaFormated_1">  ANDRAGOŠKO UČILIŠTE ZVONIMIR</derivirana_varijabla>
  </DomainObject.Predmet.ProtustrankaFormated>
  <DomainObject.Predmet.ProtustrankaFormatedOIB>
    <izvorni_sadrzaj>  ANDRAGOŠKO UČILIŠTE ZVONIMIR, OIB 94909175735</izvorni_sadrzaj>
    <derivirana_varijabla naziv="DomainObject.Predmet.ProtustrankaFormatedOIB_1">  ANDRAGOŠKO UČILIŠTE ZVONIMIR, OIB 94909175735</derivirana_varijabla>
  </DomainObject.Predmet.ProtustrankaFormatedOIB>
  <DomainObject.Predmet.ProtustrankaFormatedWithAdress>
    <izvorni_sadrzaj> ANDRAGOŠKO UČILIŠTE ZVONIMIR, Ulica Cvjetka Rubetića 16, 10000 Zagreb</izvorni_sadrzaj>
    <derivirana_varijabla naziv="DomainObject.Predmet.ProtustrankaFormatedWithAdress_1"> ANDRAGOŠKO UČILIŠTE ZVONIMIR, Ulica Cvjetka Rubetića 16, 10000 Zagreb</derivirana_varijabla>
  </DomainObject.Predmet.ProtustrankaFormatedWithAdress>
  <DomainObject.Predmet.ProtustrankaFormatedWithAdressOIB>
    <izvorni_sadrzaj> ANDRAGOŠKO UČILIŠTE ZVONIMIR, OIB 94909175735, Ulica Cvjetka Rubetića 16, 10000 Zagreb</izvorni_sadrzaj>
    <derivirana_varijabla naziv="DomainObject.Predmet.ProtustrankaFormatedWithAdressOIB_1"> ANDRAGOŠKO UČILIŠTE ZVONIMIR, OIB 94909175735, Ulica Cvjetka Rubetića 16, 10000 Zagreb</derivirana_varijabla>
  </DomainObject.Predmet.ProtustrankaFormatedWithAdressOIB>
  <DomainObject.Predmet.ProtustrankaWithAdress>
    <izvorni_sadrzaj>ANDRAGOŠKO UČILIŠTE ZVONIMIR Ulica Cvjetka Rubetića 16, 10000 Zagreb</izvorni_sadrzaj>
    <derivirana_varijabla naziv="DomainObject.Predmet.ProtustrankaWithAdress_1">ANDRAGOŠKO UČILIŠTE ZVONIMIR Ulica Cvjetka Rubetića 16, 10000 Zagreb</derivirana_varijabla>
  </DomainObject.Predmet.ProtustrankaWithAdress>
  <DomainObject.Predmet.ProtustrankaWithAdressOIB>
    <izvorni_sadrzaj>ANDRAGOŠKO UČILIŠTE ZVONIMIR, OIB 94909175735, Ulica Cvjetka Rubetića 16, 10000 Zagreb</izvorni_sadrzaj>
    <derivirana_varijabla naziv="DomainObject.Predmet.ProtustrankaWithAdressOIB_1">ANDRAGOŠKO UČILIŠTE ZVONIMIR, OIB 94909175735, Ulica Cvjetka Rubetića 16, 10000 Zagreb</derivirana_varijabla>
  </DomainObject.Predmet.ProtustrankaWithAdressOIB>
  <DomainObject.Predmet.ProtustrankaNazivFormated>
    <izvorni_sadrzaj>ANDRAGOŠKO UČILIŠTE ZVONIMIR</izvorni_sadrzaj>
    <derivirana_varijabla naziv="DomainObject.Predmet.ProtustrankaNazivFormated_1">ANDRAGOŠKO UČILIŠTE ZVONIMIR</derivirana_varijabla>
  </DomainObject.Predmet.ProtustrankaNazivFormated>
  <DomainObject.Predmet.ProtustrankaNazivFormatedOIB>
    <izvorni_sadrzaj>ANDRAGOŠKO UČILIŠTE ZVONIMIR, OIB 94909175735</izvorni_sadrzaj>
    <derivirana_varijabla naziv="DomainObject.Predmet.ProtustrankaNazivFormatedOIB_1">ANDRAGOŠKO UČILIŠTE ZVONIMIR, OIB 94909175735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ANDRAGOŠKO UČILIŠTE ZVONIMIR</item>
    </izvorni_sadrzaj>
    <derivirana_varijabla naziv="DomainObject.Predmet.ProtuStrankaListFormated_1">
      <item>ANDRAGOŠKO UČILIŠTE ZVONIMIR</item>
    </derivirana_varijabla>
  </DomainObject.Predmet.ProtuStrankaListFormated>
  <DomainObject.Predmet.ProtuStrankaListFormatedOIB>
    <izvorni_sadrzaj>
      <item>ANDRAGOŠKO UČILIŠTE ZVONIMIR, OIB 94909175735</item>
    </izvorni_sadrzaj>
    <derivirana_varijabla naziv="DomainObject.Predmet.ProtuStrankaListFormatedOIB_1">
      <item>ANDRAGOŠKO UČILIŠTE ZVONIMIR, OIB 94909175735</item>
    </derivirana_varijabla>
  </DomainObject.Predmet.ProtuStrankaListFormatedOIB>
  <DomainObject.Predmet.ProtuStrankaListFormatedWithAdress>
    <izvorni_sadrzaj>
      <item>ANDRAGOŠKO UČILIŠTE ZVONIMIR, Ulica Cvjetka Rubetića 16, 10000 Zagreb</item>
    </izvorni_sadrzaj>
    <derivirana_varijabla naziv="DomainObject.Predmet.ProtuStrankaListFormatedWithAdress_1">
      <item>ANDRAGOŠKO UČILIŠTE ZVONIMIR, Ulica Cvjetka Rubetića 16, 10000 Zagreb</item>
    </derivirana_varijabla>
  </DomainObject.Predmet.ProtuStrankaListFormatedWithAdress>
  <DomainObject.Predmet.ProtuStrankaListFormatedWithAdressOIB>
    <izvorni_sadrzaj>
      <item>ANDRAGOŠKO UČILIŠTE ZVONIMIR, OIB 94909175735, Ulica Cvjetka Rubetića 16, 10000 Zagreb</item>
    </izvorni_sadrzaj>
    <derivirana_varijabla naziv="DomainObject.Predmet.ProtuStrankaListFormatedWithAdressOIB_1">
      <item>ANDRAGOŠKO UČILIŠTE ZVONIMIR, OIB 94909175735, Ulica Cvjetka Rubetića 16, 10000 Zagreb</item>
    </derivirana_varijabla>
  </DomainObject.Predmet.ProtuStrankaListFormatedWithAdressOIB>
  <DomainObject.Predmet.ProtuStrankaListNazivFormated>
    <izvorni_sadrzaj>
      <item>ANDRAGOŠKO UČILIŠTE ZVONIMIR</item>
    </izvorni_sadrzaj>
    <derivirana_varijabla naziv="DomainObject.Predmet.ProtuStrankaListNazivFormated_1">
      <item>ANDRAGOŠKO UČILIŠTE ZVONIMIR</item>
    </derivirana_varijabla>
  </DomainObject.Predmet.ProtuStrankaListNazivFormated>
  <DomainObject.Predmet.ProtuStrankaListNazivFormatedOIB>
    <izvorni_sadrzaj>
      <item>ANDRAGOŠKO UČILIŠTE ZVONIMIR, OIB 94909175735</item>
    </izvorni_sadrzaj>
    <derivirana_varijabla naziv="DomainObject.Predmet.ProtuStrankaListNazivFormatedOIB_1">
      <item>ANDRAGOŠKO UČILIŠTE ZVONIMIR, OIB 94909175735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ANDRAGOŠKO UČILIŠTE ZVONIMIR</izvorni_sadrzaj>
    <derivirana_varijabla naziv="DomainObject.Predmet.ProtustrankaIDrugi_1">ANDRAGOŠKO UČILIŠTE ZVONIMIR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ANDRAGOŠKO UČILIŠTE ZVONIMIR, OIB 94909175735, Ulica Cvjetka Rubetića 16, 10000 Zagreb</izvorni_sadrzaj>
    <derivirana_varijabla naziv="DomainObject.Predmet.ProtustrankaIDrugiAdressOIB_1">ANDRAGOŠKO UČILIŠTE ZVONIMIR, OIB 94909175735, Ulica Cvjetka Rubetića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ANDRAGOŠKO UČILIŠTE ZVONIMIR</item>
      <item>FINA Regionalni centar Zagreb</item>
    </izvorni_sadrzaj>
    <derivirana_varijabla naziv="DomainObject.Predmet.SudioniciListNaziv_1">
      <item>ANDRAGOŠKO UČILIŠTE ZVONIMIR</item>
      <item>FINA Regionalni centar Zagreb</item>
    </derivirana_varijabla>
  </DomainObject.Predmet.SudioniciListNaziv>
  <DomainObject.Predmet.SudioniciListAdressOIB>
    <izvorni_sadrzaj>
      <item>ANDRAGOŠKO UČILIŠTE ZVONIMIR, OIB 94909175735, Ulica Cvjetka Rubetića 16,10000 Zagreb</item>
      <item>FINA Regionalni centar Zagreb, OIB 85821130368, Trg svibanjskih žrtava 1995. 1,10000 Zagreb</item>
    </izvorni_sadrzaj>
    <derivirana_varijabla naziv="DomainObject.Predmet.SudioniciListAdressOIB_1">
      <item>ANDRAGOŠKO UČILIŠTE ZVONIMIR, OIB 94909175735, Ulica Cvjetka Rubetića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94909175735</item>
      <item>, OIB 85821130368</item>
    </izvorni_sadrzaj>
    <derivirana_varijabla naziv="DomainObject.Predmet.SudioniciListNazivOIB_1">
      <item>, OIB 94909175735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B6910-C98B-42F6-877E-E6A42C344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3336</properties:Characters>
  <properties:Lines>88</properties:Lines>
  <properties:Paragraphs>27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2018-05-14T07:55:00Z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