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3a147" w14:paraId="bd3a147" w:rsidRDefault="00214B60" w:rsidP="00214B60" w:rsidR="00214B6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4B60" w:rsidP="00214B60" w:rsidR="00214B6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14B60" w:rsidP="00214B60" w:rsidR="00214B6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14B60" w:rsidP="00214B60" w:rsidR="00214B6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14B60" w:rsidP="00214B60" w:rsidR="00214B6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14B60" w:rsidP="00214B60" w:rsidR="00214B6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14B60" w:rsidP="00214B60" w:rsidR="00214B60" w:rsidRPr="005D578C">
      <w:pPr>
        <w:jc w:val="center"/>
        <w:rPr>
          <w:rFonts w:cs="Times New Roman" w:eastAsia="Times New Roman"/>
          <w:szCs w:val="24"/>
        </w:rPr>
      </w:pPr>
    </w:p>
    <w:p w:rsidRDefault="00214B60" w:rsidP="00214B60" w:rsidR="00214B6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14B60" w:rsidP="00214B60" w:rsidR="00214B60" w:rsidRPr="005D578C">
      <w:pPr>
        <w:rPr>
          <w:rFonts w:cs="Times New Roman" w:eastAsia="Times New Roman"/>
          <w:szCs w:val="24"/>
        </w:rPr>
      </w:pPr>
    </w:p>
    <w:p w:rsidRDefault="00214B60" w:rsidP="00214B60" w:rsidR="00214B6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FORUM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Ližnjan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Jadreški, Jadreški 28 A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37674986499, MBS 130002029,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14. ožujka 2016.</w:t>
      </w:r>
    </w:p>
    <w:p w:rsidRDefault="00214B60" w:rsidP="00214B60" w:rsidR="00214B60" w:rsidRPr="005D578C">
      <w:pPr>
        <w:rPr>
          <w:rFonts w:cs="Times New Roman" w:eastAsia="Times New Roman"/>
          <w:szCs w:val="24"/>
        </w:rPr>
      </w:pPr>
    </w:p>
    <w:p w:rsidRDefault="00214B60" w:rsidP="00214B60" w:rsidR="00214B6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14B60" w:rsidP="00214B60" w:rsidR="00214B60" w:rsidRPr="005D578C">
      <w:pPr>
        <w:rPr>
          <w:rFonts w:cs="Times New Roman" w:eastAsia="Times New Roman"/>
          <w:szCs w:val="24"/>
        </w:rPr>
      </w:pPr>
    </w:p>
    <w:p w:rsidRDefault="00214B60" w:rsidP="00214B60" w:rsidR="00214B6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FORUM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Ližnjan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Jadreški, Jadreški 28 A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37674986499, MBS 130002029,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14.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09,00 sati.</w:t>
      </w:r>
    </w:p>
    <w:p w:rsidRDefault="00214B60" w:rsidP="00214B60" w:rsidR="00214B60" w:rsidRPr="005D578C">
      <w:pPr>
        <w:rPr>
          <w:rFonts w:cs="Times New Roman" w:eastAsia="Times New Roman"/>
          <w:szCs w:val="24"/>
        </w:rPr>
      </w:pPr>
    </w:p>
    <w:p w:rsidRDefault="00214B60" w:rsidP="00214B60" w:rsidR="00214B6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214B60">
        <w:rPr>
          <w:rFonts w:cs="Times New Roman" w:eastAsia="Times New Roman"/>
          <w:szCs w:val="20"/>
        </w:rPr>
        <w:t>Ivan Gjurašić iz Zagreba,</w:t>
      </w:r>
      <w:r>
        <w:rPr>
          <w:rFonts w:cs="Times New Roman" w:eastAsia="Times New Roman"/>
          <w:szCs w:val="20"/>
        </w:rPr>
        <w:t xml:space="preserve"> Petrinjska 28, OIB 66025260916.</w:t>
      </w:r>
    </w:p>
    <w:p w:rsidRDefault="00214B60" w:rsidP="00214B60" w:rsidR="00214B60">
      <w:pPr>
        <w:ind w:firstLine="708"/>
        <w:rPr>
          <w:rFonts w:cs="Times New Roman" w:eastAsia="Times New Roman"/>
          <w:szCs w:val="20"/>
        </w:rPr>
      </w:pPr>
    </w:p>
    <w:p w:rsidRDefault="00214B60" w:rsidP="00214B60" w:rsidR="00214B6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FORUM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Ližnjan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Jadreški, Jadreški 28 A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37674986499, MBS 130002029.</w:t>
      </w:r>
    </w:p>
    <w:p w:rsidRDefault="00214B60" w:rsidP="00214B60" w:rsidR="00214B60">
      <w:pPr>
        <w:rPr>
          <w:rFonts w:cs="Times New Roman" w:eastAsia="Times New Roman"/>
          <w:szCs w:val="24"/>
        </w:rPr>
      </w:pPr>
    </w:p>
    <w:p w:rsidRDefault="00214B60" w:rsidP="00214B60" w:rsidR="00214B6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FORUM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Ližnjan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Jadreški, Jadreški 28 A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37674986499, MBS 130002029.</w:t>
      </w:r>
    </w:p>
    <w:p w:rsidRDefault="00214B60" w:rsidP="00214B60" w:rsidR="00214B60">
      <w:pPr>
        <w:ind w:firstLine="709"/>
        <w:rPr>
          <w:rFonts w:cs="Times New Roman" w:eastAsia="Times New Roman"/>
          <w:szCs w:val="24"/>
        </w:rPr>
      </w:pPr>
    </w:p>
    <w:p w:rsidRDefault="00214B60" w:rsidP="00214B60" w:rsidR="00214B60" w:rsidRPr="005D578C">
      <w:pPr>
        <w:rPr>
          <w:rFonts w:cs="Times New Roman" w:eastAsia="Times New Roman"/>
          <w:szCs w:val="24"/>
        </w:rPr>
      </w:pPr>
    </w:p>
    <w:p w:rsidRDefault="00214B60" w:rsidP="00214B60" w:rsidR="00214B6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14B60" w:rsidP="00214B60" w:rsidR="00214B60">
      <w:pPr>
        <w:ind w:firstLine="708"/>
        <w:rPr>
          <w:rFonts w:cs="Times New Roman" w:eastAsia="Times New Roman"/>
          <w:szCs w:val="24"/>
        </w:rPr>
      </w:pPr>
    </w:p>
    <w:p w:rsidRDefault="00214B60" w:rsidP="00214B60" w:rsidR="00214B6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FORUM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Ližnjan.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St-770/2015-3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14B60" w:rsidP="00214B60" w:rsidR="00214B6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14B60" w:rsidP="00214B60" w:rsidR="00214B60" w:rsidRPr="005D578C">
      <w:pPr>
        <w:rPr>
          <w:rFonts w:cs="Times New Roman" w:eastAsia="Times New Roman"/>
          <w:szCs w:val="24"/>
        </w:rPr>
      </w:pPr>
    </w:p>
    <w:p w:rsidRDefault="00214B60" w:rsidP="00214B60" w:rsidR="00214B6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14.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14B60" w:rsidP="00214B60" w:rsidR="00214B60">
      <w:pPr>
        <w:rPr>
          <w:rFonts w:cs="Times New Roman" w:eastAsia="Times New Roman"/>
          <w:szCs w:val="24"/>
        </w:rPr>
      </w:pPr>
    </w:p>
    <w:p w:rsidRDefault="00214B60" w:rsidP="00214B60" w:rsidR="00214B6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214B60" w:rsidP="00214B60" w:rsidR="00214B6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Benčić, v. r.</w:t>
      </w:r>
    </w:p>
    <w:p w:rsidRDefault="00214B60" w:rsidP="00214B60" w:rsidR="00214B60">
      <w:pPr>
        <w:jc w:val="left"/>
        <w:rPr>
          <w:rFonts w:cs="Times New Roman" w:eastAsia="Times New Roman"/>
          <w:szCs w:val="24"/>
        </w:rPr>
      </w:pPr>
    </w:p>
    <w:p w:rsidRDefault="00214B60" w:rsidP="00214B60" w:rsidR="00214B60" w:rsidRPr="005D578C">
      <w:pPr>
        <w:jc w:val="left"/>
        <w:rPr>
          <w:rFonts w:cs="Times New Roman" w:eastAsia="Times New Roman"/>
          <w:szCs w:val="24"/>
        </w:rPr>
      </w:pPr>
    </w:p>
    <w:p w:rsidRDefault="00214B60" w:rsidP="00214B60" w:rsidR="00214B6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14B60" w:rsidP="00214B60" w:rsidR="00214B60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214B60" w:rsidP="00214B60" w:rsidR="00214B6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214B60" w:rsidP="00214B60" w:rsidR="00214B60">
      <w:pPr>
        <w:rPr>
          <w:rFonts w:cs="Times New Roman" w:eastAsia="Times New Roman"/>
          <w:szCs w:val="24"/>
        </w:rPr>
      </w:pPr>
    </w:p>
    <w:p w:rsidRDefault="00214B60" w:rsidP="00214B60" w:rsidR="00214B60" w:rsidRPr="005D578C">
      <w:pPr>
        <w:rPr>
          <w:rFonts w:cs="Times New Roman" w:eastAsia="Times New Roman"/>
          <w:szCs w:val="24"/>
        </w:rPr>
      </w:pPr>
    </w:p>
    <w:p w:rsidRDefault="00214B60" w:rsidP="00214B60" w:rsidR="00214B6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14B60" w:rsidP="00214B60" w:rsidR="00214B6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14B60" w:rsidP="00214B60" w:rsidR="00214B6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FORUM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Ližnjan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214B60" w:rsidP="00214B60" w:rsidR="00214B6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Emir Ibrahimović, Jadreški, Jadreški 28 A,</w:t>
      </w:r>
    </w:p>
    <w:p w:rsidRDefault="00214B60" w:rsidP="00214B60" w:rsidR="00214B6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Pula – Pola, Pula, Carrarina 5,</w:t>
      </w:r>
    </w:p>
    <w:p w:rsidRDefault="00214B60" w:rsidP="00214B60" w:rsidR="00214B6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14B60" w:rsidP="00214B60" w:rsid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 iz Zagreba, Petrinjska 28, </w:t>
      </w:r>
    </w:p>
    <w:p w:rsidRDefault="00214B60" w:rsidP="00214B60" w:rsidR="00214B6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214B60" w:rsidP="00214B60" w:rsidR="00214B6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214B60" w:rsidP="00214B60" w:rsidR="00214B6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214B60" w:rsidP="00214B60" w:rsidR="00214B60"/>
    <w:p w:rsidRDefault="00214B60" w:rsidP="00214B60" w:rsidR="00214B60"/>
    <w:p w:rsidRDefault="00214B60" w:rsidP="00214B60" w:rsidR="00214B60"/>
    <w:p w:rsidRDefault="00214B60" w:rsidP="00214B60" w:rsidR="00214B60"/>
    <w:p w:rsidRDefault="00214B60" w:rsidP="00214B60" w:rsidR="00214B60"/>
    <w:p w:rsidRDefault="00214B60" w:rsidP="00214B60" w:rsidR="00214B60"/>
    <w:p w:rsidRDefault="00214B60" w:rsidP="00214B60" w:rsidR="00214B60"/>
    <w:p w:rsidRDefault="00214B60" w:rsidP="00214B60" w:rsidR="00214B60"/>
    <w:p w:rsidRDefault="00214B60" w:rsidP="00214B60" w:rsidR="00214B60"/>
    <w:p w:rsidRDefault="00214B60" w:rsidP="00214B60" w:rsidR="00214B60"/>
    <w:p w:rsidRDefault="00214B60" w:rsidP="00214B60" w:rsidR="00214B60"/>
    <w:p w:rsidRDefault="004F5027" w:rsidR="004F5027"/>
    <w:sectPr w:rsidSect="00B94DAA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4B60" w:rsidP="00214B60" w:rsidR="00214B60">
      <w:r>
        <w:separator/>
      </w:r>
    </w:p>
  </w:endnote>
  <w:endnote w:id="0" w:type="continuationSeparator">
    <w:p w:rsidRDefault="00214B60" w:rsidP="00214B60" w:rsidR="00214B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4B60" w:rsidP="00214B60" w:rsidR="00214B60">
      <w:r>
        <w:separator/>
      </w:r>
    </w:p>
  </w:footnote>
  <w:footnote w:id="0" w:type="continuationSeparator">
    <w:p w:rsidRDefault="00214B60" w:rsidP="00214B60" w:rsidR="00214B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4B60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749F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St-770/2015-5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4B60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9 St-770/2015-5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4D85"/>
    <w:rsid w:val="00214B60"/>
    <w:rsid w:val="004749F2"/>
    <w:rsid w:val="004F5027"/>
    <w:rsid w:val="00504D85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4B6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4B6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14B6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4B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4B6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14B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14B6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49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9F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749F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749F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749F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4B6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4B6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14B6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4B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4B6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14B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14B6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49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9F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749F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749F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749F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St-770/2015</izvorni_sadrzaj>
    <derivirana_varijabla naziv="DomainObject.Predmet.OznakaBroj_1">St-770/2015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FORUM d.o.o. LIŽNJAN</izvorni_sadrzaj>
    <derivirana_varijabla naziv="DomainObject.Predmet.ProtustrankaFormated_1">  FORUM d.o.o. LIŽNJAN</derivirana_varijabla>
  </DomainObject.Predmet.ProtustrankaFormated>
  <DomainObject.Predmet.ProtustrankaFormatedOIB>
    <izvorni_sadrzaj>  FORUM d.o.o. LIŽNJAN, OIB 37674986499</izvorni_sadrzaj>
    <derivirana_varijabla naziv="DomainObject.Predmet.ProtustrankaFormatedOIB_1">  FORUM d.o.o. LIŽNJAN, OIB 37674986499</derivirana_varijabla>
  </DomainObject.Predmet.ProtustrankaFormatedOIB>
  <DomainObject.Predmet.ProtustrankaFormatedWithAdress>
    <izvorni_sadrzaj> FORUM d.o.o. LIŽNJAN, Jadreški, Jadreški 28 A, 52204 Ližnjan</izvorni_sadrzaj>
    <derivirana_varijabla naziv="DomainObject.Predmet.ProtustrankaFormatedWithAdress_1"> FORUM d.o.o. LIŽNJAN, Jadreški, Jadreški 28 A, 52204 Ližnjan</derivirana_varijabla>
  </DomainObject.Predmet.ProtustrankaFormatedWithAdress>
  <DomainObject.Predmet.ProtustrankaFormatedWithAdressOIB>
    <izvorni_sadrzaj> FORUM d.o.o. LIŽNJAN, OIB 37674986499, Jadreški, Jadreški 28 A, 52204 Ližnjan</izvorni_sadrzaj>
    <derivirana_varijabla naziv="DomainObject.Predmet.ProtustrankaFormatedWithAdressOIB_1"> FORUM d.o.o. LIŽNJAN, OIB 37674986499, Jadreški, Jadreški 28 A, 52204 Ližnjan</derivirana_varijabla>
  </DomainObject.Predmet.ProtustrankaFormatedWithAdressOIB>
  <DomainObject.Predmet.ProtustrankaWithAdress>
    <izvorni_sadrzaj>FORUM d.o.o. LIŽNJAN Jadreški, Jadreški 28 A, 52204 Ližnjan</izvorni_sadrzaj>
    <derivirana_varijabla naziv="DomainObject.Predmet.ProtustrankaWithAdress_1">FORUM d.o.o. LIŽNJAN Jadreški, Jadreški 28 A, 52204 Ližnjan</derivirana_varijabla>
  </DomainObject.Predmet.ProtustrankaWithAdress>
  <DomainObject.Predmet.ProtustrankaWithAdressOIB>
    <izvorni_sadrzaj>FORUM d.o.o. LIŽNJAN, OIB 37674986499, Jadreški, Jadreški 28 A, 52204 Ližnjan</izvorni_sadrzaj>
    <derivirana_varijabla naziv="DomainObject.Predmet.ProtustrankaWithAdressOIB_1">FORUM d.o.o. LIŽNJAN, OIB 37674986499, Jadreški, Jadreški 28 A, 52204 Ližnjan</derivirana_varijabla>
  </DomainObject.Predmet.ProtustrankaWithAdressOIB>
  <DomainObject.Predmet.ProtustrankaNazivFormated>
    <izvorni_sadrzaj>FORUM d.o.o. LIŽNJAN</izvorni_sadrzaj>
    <derivirana_varijabla naziv="DomainObject.Predmet.ProtustrankaNazivFormated_1">FORUM d.o.o. LIŽNJAN</derivirana_varijabla>
  </DomainObject.Predmet.ProtustrankaNazivFormated>
  <DomainObject.Predmet.ProtustrankaNazivFormatedOIB>
    <izvorni_sadrzaj>FORUM d.o.o. LIŽNJAN, OIB 37674986499</izvorni_sadrzaj>
    <derivirana_varijabla naziv="DomainObject.Predmet.ProtustrankaNazivFormatedOIB_1">FORUM d.o.o. LIŽNJAN, OIB 37674986499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3050.12</izvorni_sadrzaj>
    <derivirana_varijabla naziv="DomainObject.Predmet.TrenutnaVrijednost_1">3050.12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FORUM d.o.o. LIŽNJAN</item>
    </izvorni_sadrzaj>
    <derivirana_varijabla naziv="DomainObject.Predmet.ProtuStrankaListFormated_1">
      <item>FORUM d.o.o. LIŽNJAN</item>
    </derivirana_varijabla>
  </DomainObject.Predmet.ProtuStrankaListFormated>
  <DomainObject.Predmet.ProtuStrankaListFormatedOIB>
    <izvorni_sadrzaj>
      <item>FORUM d.o.o. LIŽNJAN, OIB 37674986499</item>
    </izvorni_sadrzaj>
    <derivirana_varijabla naziv="DomainObject.Predmet.ProtuStrankaListFormatedOIB_1">
      <item>FORUM d.o.o. LIŽNJAN, OIB 37674986499</item>
    </derivirana_varijabla>
  </DomainObject.Predmet.ProtuStrankaListFormatedOIB>
  <DomainObject.Predmet.ProtuStrankaListFormatedWithAdress>
    <izvorni_sadrzaj>
      <item>FORUM d.o.o. LIŽNJAN, Jadreški, Jadreški 28 A, 52204 Ližnjan</item>
    </izvorni_sadrzaj>
    <derivirana_varijabla naziv="DomainObject.Predmet.ProtuStrankaListFormatedWithAdress_1">
      <item>FORUM d.o.o. LIŽNJAN, Jadreški, Jadreški 28 A, 52204 Ližnjan</item>
    </derivirana_varijabla>
  </DomainObject.Predmet.ProtuStrankaListFormatedWithAdress>
  <DomainObject.Predmet.ProtuStrankaListFormatedWithAdressOIB>
    <izvorni_sadrzaj>
      <item>FORUM d.o.o. LIŽNJAN, OIB 37674986499, Jadreški, Jadreški 28 A, 52204 Ližnjan</item>
    </izvorni_sadrzaj>
    <derivirana_varijabla naziv="DomainObject.Predmet.ProtuStrankaListFormatedWithAdressOIB_1">
      <item>FORUM d.o.o. LIŽNJAN, OIB 37674986499, Jadreški, Jadreški 28 A, 52204 Ližnjan</item>
    </derivirana_varijabla>
  </DomainObject.Predmet.ProtuStrankaListFormatedWithAdressOIB>
  <DomainObject.Predmet.ProtuStrankaListNazivFormated>
    <izvorni_sadrzaj>
      <item>FORUM d.o.o. LIŽNJAN</item>
    </izvorni_sadrzaj>
    <derivirana_varijabla naziv="DomainObject.Predmet.ProtuStrankaListNazivFormated_1">
      <item>FORUM d.o.o. LIŽNJAN</item>
    </derivirana_varijabla>
  </DomainObject.Predmet.ProtuStrankaListNazivFormated>
  <DomainObject.Predmet.ProtuStrankaListNazivFormatedOIB>
    <izvorni_sadrzaj>
      <item>FORUM d.o.o. LIŽNJAN, OIB 37674986499</item>
    </izvorni_sadrzaj>
    <derivirana_varijabla naziv="DomainObject.Predmet.ProtuStrankaListNazivFormatedOIB_1">
      <item>FORUM d.o.o. LIŽNJAN, OIB 37674986499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FORUM d.o.o. LIŽNJAN</izvorni_sadrzaj>
    <derivirana_varijabla naziv="DomainObject.Predmet.ProtustrankaIDrugi_1">FORUM 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FORUM d.o.o. LIŽNJAN, OIB 37674986499, Jadreški, Jadreški 28 A, 52204 Ližnjan</izvorni_sadrzaj>
    <derivirana_varijabla naziv="DomainObject.Predmet.ProtustrankaIDrugiAdressOIB_1">FORUM d.o.o. LIŽNJAN, OIB 37674986499, Jadreški, Jadreški 28 A,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FORUM d.o.o. LIŽNJAN</item>
    </izvorni_sadrzaj>
    <derivirana_varijabla naziv="DomainObject.Predmet.SudioniciListNaziv_1">
      <item>FINANCIJSKA AGENCIJA, RC RIJEKA, PODRUŽNICA PULA, PULA</item>
      <item>FORUM 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FORUM d.o.o. LIŽNJAN, OIB 37674986499, Jadreški, Jadreški 28 A,52204 Ližnjan</item>
    </izvorni_sadrzaj>
    <derivirana_varijabla naziv="DomainObject.Predmet.SudioniciListAdressOIB_1">
      <item>FINANCIJSKA AGENCIJA, RC RIJEKA, PODRUŽNICA PULA, PULA, OIB 85821130368, GIARDINI 5,52100 Pula</item>
      <item>FORUM d.o.o. LIŽNJAN, OIB 37674986499, Jadreški, Jadreški 28 A,52204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37674986499</item>
    </izvorni_sadrzaj>
    <derivirana_varijabla naziv="DomainObject.Predmet.SudioniciListNazivOIB_1">
      <item>, OIB 85821130368</item>
      <item>, OIB 37674986499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3065</properties:Characters>
  <properties:Lines>88</properties:Lines>
  <properties:Paragraphs>30</properties:Paragraphs>
  <properties:TotalTime>6</properties:TotalTime>
  <properties:ScaleCrop>false</properties:ScaleCrop>
  <properties:LinksUpToDate>false</properties:LinksUpToDate>
  <properties:CharactersWithSpaces>3663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2016-03-11T12:46:00Z</dcterms:created>
  <dc:creator>Mihaela Kaligari</dc:creator>
  <dc:description/>
  <cp:keywords/>
  <cp:lastModifiedBy>Ana Jeromela</cp:lastModifiedBy>
  <cp:lastPrinted>2016-03-14T08:40:00Z</cp:lastPrinted>
  <dcterms:modified xmlns:xsi="http://www.w3.org/2001/XMLSchema-instance" xsi:type="dcterms:W3CDTF">2016-03-14T08:40:00Z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