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c140" w14:paraId="eccc140" w:rsidRDefault="00DC3F14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proofErr w:type="spellStart"/>
      <w:r w:rsidRPr="00F260DC">
        <w:rPr>
          <w:b/>
          <w:sz w:val="22"/>
          <w:szCs w:val="22"/>
        </w:rPr>
        <w:t>Posl</w:t>
      </w:r>
      <w:proofErr w:type="spellEnd"/>
      <w:r w:rsidRPr="00F260DC">
        <w:rPr>
          <w:b/>
          <w:sz w:val="22"/>
          <w:szCs w:val="22"/>
        </w:rPr>
        <w:t xml:space="preserve">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997B79">
        <w:rPr>
          <w:b/>
          <w:sz w:val="22"/>
          <w:szCs w:val="22"/>
        </w:rPr>
        <w:t>444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2013</w:t>
      </w:r>
      <w:r w:rsidR="0084561F">
        <w:rPr>
          <w:b/>
          <w:sz w:val="22"/>
          <w:szCs w:val="22"/>
        </w:rPr>
        <w:t>-</w:t>
      </w:r>
      <w:r w:rsidR="0041151E">
        <w:rPr>
          <w:b/>
          <w:sz w:val="22"/>
          <w:szCs w:val="22"/>
        </w:rPr>
        <w:t>305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CE7E9E" w:rsidP="00F260DC" w:rsidR="00CE7E9E">
      <w:pPr>
        <w:jc w:val="center"/>
        <w:rPr>
          <w:b/>
          <w:sz w:val="22"/>
          <w:szCs w:val="22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997B79" w:rsidRPr="00997B79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997B79" w:rsidRPr="00997B79">
        <w:rPr>
          <w:sz w:val="22"/>
          <w:szCs w:val="22"/>
        </w:rPr>
        <w:t>bb</w:t>
      </w:r>
      <w:proofErr w:type="spellEnd"/>
      <w:r w:rsidR="00997B79" w:rsidRPr="00997B79">
        <w:rPr>
          <w:sz w:val="22"/>
          <w:szCs w:val="22"/>
        </w:rPr>
        <w:t>, MBS: 090009550, OIB: 38062688538, zastupano po stečajnom upravitelju Ivanki Sušić iz Dubrovnika</w:t>
      </w:r>
      <w:r w:rsidRPr="00997B79">
        <w:rPr>
          <w:sz w:val="22"/>
          <w:szCs w:val="22"/>
        </w:rPr>
        <w:t xml:space="preserve">, izvan ročišta, dana </w:t>
      </w:r>
      <w:r w:rsidR="0041151E">
        <w:rPr>
          <w:sz w:val="22"/>
          <w:szCs w:val="22"/>
        </w:rPr>
        <w:t>12</w:t>
      </w:r>
      <w:r w:rsidRPr="00997B79">
        <w:rPr>
          <w:sz w:val="22"/>
          <w:szCs w:val="22"/>
        </w:rPr>
        <w:t xml:space="preserve">. </w:t>
      </w:r>
      <w:r w:rsidR="0041151E">
        <w:rPr>
          <w:sz w:val="22"/>
          <w:szCs w:val="22"/>
        </w:rPr>
        <w:t>prosinca</w:t>
      </w:r>
      <w:r w:rsidRPr="00997B79">
        <w:rPr>
          <w:sz w:val="22"/>
          <w:szCs w:val="22"/>
        </w:rPr>
        <w:t xml:space="preserve"> 201</w:t>
      </w:r>
      <w:r w:rsidR="00997B79" w:rsidRPr="00997B79">
        <w:rPr>
          <w:sz w:val="22"/>
          <w:szCs w:val="22"/>
        </w:rPr>
        <w:t>6</w:t>
      </w:r>
      <w:r w:rsidRPr="00997B79">
        <w:rPr>
          <w:sz w:val="22"/>
          <w:szCs w:val="22"/>
        </w:rPr>
        <w:t>. godine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</w:t>
      </w:r>
      <w:proofErr w:type="spellStart"/>
      <w:r w:rsidR="009C5C27" w:rsidRPr="00923F4E">
        <w:rPr>
          <w:sz w:val="22"/>
          <w:szCs w:val="22"/>
        </w:rPr>
        <w:t>kupovnine</w:t>
      </w:r>
      <w:proofErr w:type="spellEnd"/>
      <w:r w:rsidR="009C5C27" w:rsidRPr="00923F4E">
        <w:rPr>
          <w:sz w:val="22"/>
          <w:szCs w:val="22"/>
        </w:rPr>
        <w:t xml:space="preserve">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41151E" w:rsidP="0041151E" w:rsidR="0041151E" w:rsidRPr="0041151E">
      <w:pPr>
        <w:pStyle w:val="Tijeloteksta"/>
        <w:rPr>
          <w:sz w:val="22"/>
          <w:szCs w:val="22"/>
        </w:rPr>
      </w:pPr>
      <w:r w:rsidRPr="0041151E">
        <w:rPr>
          <w:sz w:val="22"/>
          <w:szCs w:val="22"/>
        </w:rPr>
        <w:t xml:space="preserve">- kat. čestica 937 vrt i 928/9 oranica 6m2, </w:t>
      </w:r>
      <w:proofErr w:type="spellStart"/>
      <w:r w:rsidRPr="0041151E">
        <w:rPr>
          <w:sz w:val="22"/>
          <w:szCs w:val="22"/>
        </w:rPr>
        <w:t>z.ul</w:t>
      </w:r>
      <w:proofErr w:type="spellEnd"/>
      <w:r w:rsidRPr="0041151E">
        <w:rPr>
          <w:sz w:val="22"/>
          <w:szCs w:val="22"/>
        </w:rPr>
        <w:t>. 1278 K.O. Dubrovnik,</w:t>
      </w:r>
    </w:p>
    <w:p w:rsidRDefault="00923F4E" w:rsidP="00F260DC" w:rsidR="00987A94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0D66D4" w:rsidRPr="00923F4E">
        <w:rPr>
          <w:sz w:val="22"/>
          <w:szCs w:val="22"/>
        </w:rPr>
        <w:t xml:space="preserve"> će se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41151E" w:rsidP="00987A94" w:rsidR="00987A94" w:rsidRPr="00923F4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31</w:t>
      </w:r>
      <w:r w:rsidR="00987A94" w:rsidRPr="00923F4E">
        <w:rPr>
          <w:b/>
          <w:sz w:val="22"/>
          <w:szCs w:val="22"/>
          <w:u w:val="single"/>
        </w:rPr>
        <w:t>.</w:t>
      </w:r>
      <w:r w:rsidR="00D43E34" w:rsidRPr="00923F4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siječnja</w:t>
      </w:r>
      <w:r w:rsidR="0084561F">
        <w:rPr>
          <w:b/>
          <w:sz w:val="22"/>
          <w:szCs w:val="22"/>
          <w:u w:val="single"/>
        </w:rPr>
        <w:t xml:space="preserve"> </w:t>
      </w:r>
      <w:r w:rsidR="00923F4E" w:rsidRPr="00923F4E">
        <w:rPr>
          <w:b/>
          <w:sz w:val="22"/>
          <w:szCs w:val="22"/>
          <w:u w:val="single"/>
        </w:rPr>
        <w:t>201</w:t>
      </w:r>
      <w:r w:rsidR="004831EB">
        <w:rPr>
          <w:b/>
          <w:sz w:val="22"/>
          <w:szCs w:val="22"/>
          <w:u w:val="single"/>
        </w:rPr>
        <w:t>7</w:t>
      </w:r>
      <w:bookmarkStart w:name="_GoBack" w:id="0"/>
      <w:bookmarkEnd w:id="0"/>
      <w:r w:rsidR="00923F4E" w:rsidRPr="00923F4E">
        <w:rPr>
          <w:b/>
          <w:sz w:val="22"/>
          <w:szCs w:val="22"/>
          <w:u w:val="single"/>
        </w:rPr>
        <w:t>.</w:t>
      </w:r>
      <w:r w:rsidR="009C5C27" w:rsidRPr="00923F4E">
        <w:rPr>
          <w:b/>
          <w:sz w:val="22"/>
          <w:szCs w:val="22"/>
          <w:u w:val="single"/>
        </w:rPr>
        <w:t xml:space="preserve"> godine u </w:t>
      </w:r>
      <w:r>
        <w:rPr>
          <w:b/>
          <w:sz w:val="22"/>
          <w:szCs w:val="22"/>
          <w:u w:val="single"/>
        </w:rPr>
        <w:t>10</w:t>
      </w:r>
      <w:r w:rsidR="001B393A" w:rsidRPr="00923F4E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0</w:t>
      </w:r>
      <w:r w:rsidR="00B155F9">
        <w:rPr>
          <w:b/>
          <w:sz w:val="22"/>
          <w:szCs w:val="22"/>
          <w:u w:val="single"/>
        </w:rPr>
        <w:t>0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9C5C27" w:rsidRPr="00923F4E">
        <w:rPr>
          <w:b/>
          <w:sz w:val="22"/>
          <w:szCs w:val="22"/>
          <w:u w:val="single"/>
        </w:rPr>
        <w:t xml:space="preserve">sati </w:t>
      </w:r>
    </w:p>
    <w:p w:rsidRDefault="00987A94" w:rsidP="00987A94" w:rsidR="00987A94" w:rsidRPr="00923F4E">
      <w:pPr>
        <w:pStyle w:val="Tijeloteksta"/>
        <w:jc w:val="center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9079CA">
        <w:rPr>
          <w:sz w:val="22"/>
          <w:szCs w:val="22"/>
        </w:rPr>
        <w:t>1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>U Dubrovniku, 1</w:t>
      </w:r>
      <w:r w:rsidR="0041151E">
        <w:rPr>
          <w:sz w:val="22"/>
          <w:szCs w:val="22"/>
        </w:rPr>
        <w:t>2</w:t>
      </w:r>
      <w:r w:rsidR="00987A94" w:rsidRPr="00F260DC">
        <w:rPr>
          <w:sz w:val="22"/>
          <w:szCs w:val="22"/>
        </w:rPr>
        <w:t>.</w:t>
      </w:r>
      <w:r w:rsidR="008A79DE" w:rsidRPr="00F260DC">
        <w:rPr>
          <w:sz w:val="22"/>
          <w:szCs w:val="22"/>
        </w:rPr>
        <w:t xml:space="preserve"> </w:t>
      </w:r>
      <w:r w:rsidR="0041151E">
        <w:rPr>
          <w:sz w:val="22"/>
          <w:szCs w:val="22"/>
        </w:rPr>
        <w:t>prosinca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22"/>
          <w:szCs w:val="22"/>
        </w:rPr>
      </w:pPr>
    </w:p>
    <w:p w:rsidRDefault="00270D0D" w:rsidR="00270D0D" w:rsidRPr="00E574A2">
      <w:pPr>
        <w:jc w:val="both"/>
        <w:rPr>
          <w:b/>
          <w:sz w:val="16"/>
          <w:szCs w:val="16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0D66D4" w:rsidR="000D66D4" w:rsidRPr="00E574A2">
      <w:pPr>
        <w:jc w:val="both"/>
        <w:rPr>
          <w:b/>
          <w:sz w:val="16"/>
          <w:szCs w:val="16"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7B1EDC" w:rsidRPr="00E574A2">
        <w:t>1</w:t>
      </w:r>
      <w:r w:rsidR="0041151E">
        <w:t>2</w:t>
      </w:r>
      <w:r w:rsidR="00454A03" w:rsidRPr="00E574A2">
        <w:t>.</w:t>
      </w:r>
      <w:r w:rsidR="0041151E">
        <w:t>12</w:t>
      </w:r>
      <w:r w:rsidR="00454A03" w:rsidRPr="00E574A2">
        <w:t>.20</w:t>
      </w:r>
      <w:r w:rsidR="00092216" w:rsidRPr="00E574A2">
        <w:t>1</w:t>
      </w:r>
      <w:r w:rsidR="007B1EDC" w:rsidRPr="00E574A2">
        <w:t>6</w:t>
      </w:r>
      <w:r w:rsidR="00454A03" w:rsidRPr="00E574A2">
        <w:t>.g.)</w:t>
      </w:r>
      <w:r w:rsidRPr="00E574A2">
        <w:rPr>
          <w:b/>
        </w:rPr>
        <w:t>:</w:t>
      </w:r>
    </w:p>
    <w:p w:rsidRDefault="0084561F" w:rsidP="0084561F" w:rsidR="00987A94" w:rsidRPr="00E574A2">
      <w:pPr>
        <w:jc w:val="both"/>
      </w:pPr>
      <w:r w:rsidRPr="00E574A2">
        <w:t xml:space="preserve">- </w:t>
      </w:r>
      <w:r w:rsidR="00987A94" w:rsidRPr="00E574A2">
        <w:t xml:space="preserve">stečajni upravitelj </w:t>
      </w:r>
      <w:r w:rsidR="00270D0D" w:rsidRPr="00E574A2">
        <w:t>Ivanka Sušić</w:t>
      </w:r>
      <w:r w:rsidR="00987A94" w:rsidRPr="00E574A2">
        <w:t>,</w:t>
      </w:r>
    </w:p>
    <w:p w:rsidRDefault="0041151E" w:rsidP="00CE7E9E" w:rsidR="0041151E" w:rsidRPr="0041151E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ind w:firstLine="0" w:left="0"/>
        <w:jc w:val="both"/>
      </w:pPr>
      <w:r w:rsidRPr="0041151E">
        <w:t>REPUBLIKA HRVATSKA, po ŽDO Dubrovnik, Građansko-uprav</w:t>
      </w:r>
      <w:r w:rsidR="00CE7E9E">
        <w:t xml:space="preserve">ni odjel, putem e-oglasne ploče </w:t>
      </w:r>
      <w:r w:rsidRPr="0041151E">
        <w:t>suda.</w:t>
      </w:r>
    </w:p>
    <w:p w:rsidRDefault="00D43E34" w:rsidP="0041151E" w:rsidR="00D43E34" w:rsidRPr="00E574A2">
      <w:pPr>
        <w:tabs>
          <w:tab w:pos="142" w:val="left"/>
        </w:tabs>
        <w:jc w:val="both"/>
        <w:rPr>
          <w:sz w:val="22"/>
          <w:szCs w:val="22"/>
        </w:rPr>
      </w:pPr>
    </w:p>
    <w:sectPr w:rsidSect="00E574A2" w:rsidR="00D43E34" w:rsidRPr="00E574A2">
      <w:pgSz w:h="16838" w:w="11906"/>
      <w:pgMar w:gutter="0" w:footer="720" w:header="720" w:left="1800" w:bottom="426" w:right="1800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2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92216"/>
    <w:rsid w:val="000D66D4"/>
    <w:rsid w:val="000F148C"/>
    <w:rsid w:val="001103AE"/>
    <w:rsid w:val="001B393A"/>
    <w:rsid w:val="001D0BCD"/>
    <w:rsid w:val="00204D23"/>
    <w:rsid w:val="00217BCB"/>
    <w:rsid w:val="00270D0D"/>
    <w:rsid w:val="00282682"/>
    <w:rsid w:val="00355418"/>
    <w:rsid w:val="003D1894"/>
    <w:rsid w:val="0041151E"/>
    <w:rsid w:val="00420CF4"/>
    <w:rsid w:val="00436D69"/>
    <w:rsid w:val="00454A03"/>
    <w:rsid w:val="004831EB"/>
    <w:rsid w:val="004E4DEA"/>
    <w:rsid w:val="00532763"/>
    <w:rsid w:val="0053417B"/>
    <w:rsid w:val="00590A21"/>
    <w:rsid w:val="005B386D"/>
    <w:rsid w:val="005D529E"/>
    <w:rsid w:val="0064469C"/>
    <w:rsid w:val="006D72C2"/>
    <w:rsid w:val="00727E32"/>
    <w:rsid w:val="0075447B"/>
    <w:rsid w:val="007B1EDC"/>
    <w:rsid w:val="007E7E40"/>
    <w:rsid w:val="00805F8A"/>
    <w:rsid w:val="00827381"/>
    <w:rsid w:val="008342E0"/>
    <w:rsid w:val="0084561F"/>
    <w:rsid w:val="00865FC6"/>
    <w:rsid w:val="00891DFD"/>
    <w:rsid w:val="008A79DE"/>
    <w:rsid w:val="009079CA"/>
    <w:rsid w:val="00923F4E"/>
    <w:rsid w:val="00975672"/>
    <w:rsid w:val="00987A94"/>
    <w:rsid w:val="00997B79"/>
    <w:rsid w:val="009C5C27"/>
    <w:rsid w:val="009D0BEC"/>
    <w:rsid w:val="00A525C5"/>
    <w:rsid w:val="00B155F9"/>
    <w:rsid w:val="00B15F93"/>
    <w:rsid w:val="00B85F9C"/>
    <w:rsid w:val="00C0327D"/>
    <w:rsid w:val="00C36D71"/>
    <w:rsid w:val="00CA119E"/>
    <w:rsid w:val="00CE7E9E"/>
    <w:rsid w:val="00D130BF"/>
    <w:rsid w:val="00D17DAA"/>
    <w:rsid w:val="00D43E34"/>
    <w:rsid w:val="00D5328A"/>
    <w:rsid w:val="00D554DC"/>
    <w:rsid w:val="00D74411"/>
    <w:rsid w:val="00DA3347"/>
    <w:rsid w:val="00DC3F14"/>
    <w:rsid w:val="00DC7D39"/>
    <w:rsid w:val="00DF7F9E"/>
    <w:rsid w:val="00E574A2"/>
    <w:rsid w:val="00E9031A"/>
    <w:rsid w:val="00EE3D21"/>
    <w:rsid w:val="00F260DC"/>
    <w:rsid w:val="00F3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2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42E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2E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2E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2E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2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42E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2E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2E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2E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St-444/2013-305</izvorni_sadrzaj>
    <derivirana_varijabla naziv="DomainObject.Oznaka_1">St-444/2013-305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St-444/2013-305</izvorni_sadrzaj>
    <derivirana_varijabla naziv="DomainObject.PoslovniBrojDokumenta_1">St-444/2013-305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279</properties:Words>
  <properties:Characters>1443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2016-12-12T13:31:00Z</dcterms:created>
  <dc:creator>Ante Kačić</dc:creator>
  <cp:lastModifiedBy>Srđan Gavranić</cp:lastModifiedBy>
  <cp:lastPrinted>2016-07-14T10:26:00Z</cp:lastPrinted>
  <dcterms:modified xmlns:xsi="http://www.w3.org/2001/XMLSchema-instance" xsi:type="dcterms:W3CDTF">2016-12-12T14:45:00Z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St-444/2013-305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