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6941" w14:paraId="81b694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3B62">
        <w:t>4092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63B62">
        <w:t>MODA DDA,  d.o.o. Zagreb, Prvi Resnik 85 C, OIB 98461768728</w:t>
      </w:r>
      <w:r>
        <w:t>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63B62">
        <w:t>MODA DDA,  d.o.o. Zagreb, Prvi Resnik 85 C, OIB 98461768728</w:t>
      </w:r>
      <w:r>
        <w:t xml:space="preserve">. Stečajni postupak je otvoren dana </w:t>
      </w:r>
      <w:r w:rsidR="0045631B">
        <w:t>10. veljače</w:t>
      </w:r>
      <w:r>
        <w:t xml:space="preserve"> 2016. godine u 12,</w:t>
      </w:r>
      <w:r w:rsidR="00A26EB7">
        <w:t>25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>se imenuje Mateo Erceg, Zagreb, Radnička cesta 30, OIB:  93602617826.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63B62">
        <w:t>MODA DDA,  d.o.o. Zagreb, Prvi Resnik 85 C, OIB 98461768728</w:t>
      </w:r>
      <w:r w:rsidR="0045631B">
        <w:t xml:space="preserve">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63B62">
        <w:t>MODA DDA,  d.o.o. Zagreb, Prvi Resnik 85 C, OIB 98461768728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263B62">
        <w:t>MODA DDA,  d.o.o. Zagreb, Prvi Resnik 85 C, OIB 98461768728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6932F0">
        <w:t>8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8.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B0203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A26EB7">
        <w:t>Mateo Erceg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A1C82">
      <w:t>4</w:t>
    </w:r>
    <w:r w:rsidR="00263B62">
      <w:t>092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874E6C"/>
    <w:rsid w:val="008939A2"/>
    <w:rsid w:val="008F5E8C"/>
    <w:rsid w:val="00924530"/>
    <w:rsid w:val="0092537E"/>
    <w:rsid w:val="0094791B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A5851"/>
    <w:rsid w:val="00EB0203"/>
    <w:rsid w:val="00EB6168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4092</izvorni_sadrzaj>
    <derivirana_varijabla naziv="DomainObject.Predmet.Broj_1">4092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St-4092/2015</izvorni_sadrzaj>
    <derivirana_varijabla naziv="DomainObject.Predmet.OznakaBroj_1">St-4092/2015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MODA DDA, d.o.o.</izvorni_sadrzaj>
    <derivirana_varijabla naziv="DomainObject.Predmet.ProtustrankaFormated_1">  MODA DDA, d.o.o.</derivirana_varijabla>
  </DomainObject.Predmet.ProtustrankaFormated>
  <DomainObject.Predmet.ProtustrankaFormatedOIB>
    <izvorni_sadrzaj>  MODA DDA, d.o.o., OIB 98461768728</izvorni_sadrzaj>
    <derivirana_varijabla naziv="DomainObject.Predmet.ProtustrankaFormatedOIB_1">  MODA DDA, d.o.o., OIB 98461768728</derivirana_varijabla>
  </DomainObject.Predmet.ProtustrankaFormatedOIB>
  <DomainObject.Predmet.ProtustrankaFormatedWithAdress>
    <izvorni_sadrzaj> MODA DDA, d.o.o., Prvi Resnik 85 C, 10000 Zagreb</izvorni_sadrzaj>
    <derivirana_varijabla naziv="DomainObject.Predmet.ProtustrankaFormatedWithAdress_1"> MODA DDA, d.o.o., Prvi Resnik 85 C, 10000 Zagreb</derivirana_varijabla>
  </DomainObject.Predmet.ProtustrankaFormatedWithAdress>
  <DomainObject.Predmet.ProtustrankaFormatedWithAdressOIB>
    <izvorni_sadrzaj> MODA DDA, d.o.o., OIB 98461768728, Prvi Resnik 85 C, 10000 Zagreb</izvorni_sadrzaj>
    <derivirana_varijabla naziv="DomainObject.Predmet.ProtustrankaFormatedWithAdressOIB_1"> MODA DDA, d.o.o., OIB 98461768728, Prvi Resnik 85 C, 10000 Zagreb</derivirana_varijabla>
  </DomainObject.Predmet.ProtustrankaFormatedWithAdressOIB>
  <DomainObject.Predmet.ProtustrankaWithAdress>
    <izvorni_sadrzaj>MODA DDA, d.o.o. Prvi Resnik 85 C, 10000 Zagreb</izvorni_sadrzaj>
    <derivirana_varijabla naziv="DomainObject.Predmet.ProtustrankaWithAdress_1">MODA DDA, d.o.o. Prvi Resnik 85 C, 10000 Zagreb</derivirana_varijabla>
  </DomainObject.Predmet.ProtustrankaWithAdress>
  <DomainObject.Predmet.ProtustrankaWithAdressOIB>
    <izvorni_sadrzaj>MODA DDA, d.o.o., OIB 98461768728, Prvi Resnik 85 C, 10000 Zagreb</izvorni_sadrzaj>
    <derivirana_varijabla naziv="DomainObject.Predmet.ProtustrankaWithAdressOIB_1">MODA DDA, d.o.o., OIB 98461768728, Prvi Resnik 85 C, 10000 Zagreb</derivirana_varijabla>
  </DomainObject.Predmet.ProtustrankaWithAdressOIB>
  <DomainObject.Predmet.ProtustrankaNazivFormated>
    <izvorni_sadrzaj>MODA DDA, d.o.o.</izvorni_sadrzaj>
    <derivirana_varijabla naziv="DomainObject.Predmet.ProtustrankaNazivFormated_1">MODA DDA, d.o.o.</derivirana_varijabla>
  </DomainObject.Predmet.ProtustrankaNazivFormated>
  <DomainObject.Predmet.ProtustrankaNazivFormatedOIB>
    <izvorni_sadrzaj>MODA DDA, d.o.o., OIB 98461768728</izvorni_sadrzaj>
    <derivirana_varijabla naziv="DomainObject.Predmet.ProtustrankaNazivFormatedOIB_1">MODA DDA, d.o.o., OIB 98461768728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DDA, d.o.o.</item>
    </izvorni_sadrzaj>
    <derivirana_varijabla naziv="DomainObject.Predmet.ProtuStrankaListFormated_1">
      <item>MODA DDA, d.o.o.</item>
    </derivirana_varijabla>
  </DomainObject.Predmet.ProtuStrankaListFormated>
  <DomainObject.Predmet.ProtuStrankaListFormatedOIB>
    <izvorni_sadrzaj>
      <item>MODA DDA, d.o.o., OIB 98461768728</item>
    </izvorni_sadrzaj>
    <derivirana_varijabla naziv="DomainObject.Predmet.ProtuStrankaListFormatedOIB_1">
      <item>MODA DDA, d.o.o., OIB 98461768728</item>
    </derivirana_varijabla>
  </DomainObject.Predmet.ProtuStrankaListFormatedOIB>
  <DomainObject.Predmet.ProtuStrankaListFormatedWithAdress>
    <izvorni_sadrzaj>
      <item>MODA DDA, d.o.o., Prvi Resnik 85 C, 10000 Zagreb</item>
    </izvorni_sadrzaj>
    <derivirana_varijabla naziv="DomainObject.Predmet.ProtuStrankaListFormatedWithAdress_1">
      <item>MODA DDA, d.o.o., Prvi Resnik 85 C, 10000 Zagreb</item>
    </derivirana_varijabla>
  </DomainObject.Predmet.ProtuStrankaListFormatedWithAdress>
  <DomainObject.Predmet.ProtuStrankaListFormatedWithAdressOIB>
    <izvorni_sadrzaj>
      <item>MODA DDA, d.o.o., OIB 98461768728, Prvi Resnik 85 C, 10000 Zagreb</item>
    </izvorni_sadrzaj>
    <derivirana_varijabla naziv="DomainObject.Predmet.ProtuStrankaListFormatedWithAdressOIB_1">
      <item>MODA DDA, d.o.o., OIB 98461768728, Prvi Resnik 85 C, 10000 Zagreb</item>
    </derivirana_varijabla>
  </DomainObject.Predmet.ProtuStrankaListFormatedWithAdressOIB>
  <DomainObject.Predmet.ProtuStrankaListNazivFormated>
    <izvorni_sadrzaj>
      <item>MODA DDA, d.o.o.</item>
    </izvorni_sadrzaj>
    <derivirana_varijabla naziv="DomainObject.Predmet.ProtuStrankaListNazivFormated_1">
      <item>MODA DDA, d.o.o.</item>
    </derivirana_varijabla>
  </DomainObject.Predmet.ProtuStrankaListNazivFormated>
  <DomainObject.Predmet.ProtuStrankaListNazivFormatedOIB>
    <izvorni_sadrzaj>
      <item>MODA DDA, d.o.o., OIB 98461768728</item>
    </izvorni_sadrzaj>
    <derivirana_varijabla naziv="DomainObject.Predmet.ProtuStrankaListNazivFormatedOIB_1">
      <item>MODA DDA, d.o.o., OIB 98461768728</item>
    </derivirana_varijabla>
  </DomainObject.Predmet.ProtuStrankaListNazivFormatedOIB>
  <DomainObject.Predmet.OstaliListFormated>
    <izvorni_sadrzaj>
      <item>Sanja Vojnović</item>
      <item>Daniel Molnar</item>
    </izvorni_sadrzaj>
    <derivirana_varijabla naziv="DomainObject.Predmet.OstaliListFormated_1">
      <item>Sanja Vojnović</item>
      <item>Daniel Molnar</item>
    </derivirana_varijabla>
  </DomainObject.Predmet.OstaliListFormated>
  <DomainObject.Predmet.OstaliListFormatedOIB>
    <izvorni_sadrzaj>
      <item>Sanja Vojnović, OIB 10414634401</item>
      <item>Daniel Molnar, OIB 75132075814</item>
    </izvorni_sadrzaj>
    <derivirana_varijabla naziv="DomainObject.Predmet.OstaliListFormatedOIB_1">
      <item>Sanja Vojnović, OIB 10414634401</item>
      <item>Daniel Molnar, OIB 75132075814</item>
    </derivirana_varijabla>
  </DomainObject.Predmet.OstaliListFormatedOIB>
  <DomainObject.Predmet.OstaliListFormatedWithAdress>
    <izvorni_sadrzaj>
      <item>Sanja Vojnović, Eugena Kvaternika 33, 32000 Vukovar</item>
      <item>Daniel Molnar, Alfreda Hilla 34, 32000 Vukovar</item>
    </izvorni_sadrzaj>
    <derivirana_varijabla naziv="DomainObject.Predmet.OstaliListFormatedWithAdress_1">
      <item>Sanja Vojnović, Eugena Kvaternika 33, 32000 Vukovar</item>
      <item>Daniel Molnar, Alfreda Hilla 34, 32000 Vukovar</item>
    </derivirana_varijabla>
  </DomainObject.Predmet.OstaliListFormatedWithAdress>
  <DomainObject.Predmet.OstaliListFormatedWithAdressOIB>
    <izvorni_sadrzaj>
      <item>Sanja Vojnović, OIB 10414634401, Eugena Kvaternika 33, 32000 Vukovar</item>
      <item>Daniel Molnar, OIB 75132075814, Alfreda Hilla 34, 32000 Vukovar</item>
    </izvorni_sadrzaj>
    <derivirana_varijabla naziv="DomainObject.Predmet.OstaliListFormatedWithAdressOIB_1">
      <item>Sanja Vojnović, OIB 10414634401, Eugena Kvaternika 33, 32000 Vukovar</item>
      <item>Daniel Molnar, OIB 75132075814, Alfreda Hilla 34, 32000 Vukovar</item>
    </derivirana_varijabla>
  </DomainObject.Predmet.OstaliListFormatedWithAdressOIB>
  <DomainObject.Predmet.OstaliListNazivFormated>
    <izvorni_sadrzaj>
      <item>Sanja Vojnović</item>
      <item>Daniel Molnar</item>
    </izvorni_sadrzaj>
    <derivirana_varijabla naziv="DomainObject.Predmet.OstaliListNazivFormated_1">
      <item>Sanja Vojnović</item>
      <item>Daniel Molnar</item>
    </derivirana_varijabla>
  </DomainObject.Predmet.OstaliListNazivFormated>
  <DomainObject.Predmet.OstaliListNazivFormatedOIB>
    <izvorni_sadrzaj>
      <item>Sanja Vojnović, OIB 10414634401</item>
      <item>Daniel Molnar, OIB 75132075814</item>
    </izvorni_sadrzaj>
    <derivirana_varijabla naziv="DomainObject.Predmet.OstaliListNazivFormatedOIB_1">
      <item>Sanja Vojnović, OIB 10414634401</item>
      <item>Daniel Molnar, OIB 75132075814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DDA, d.o.o.</izvorni_sadrzaj>
    <derivirana_varijabla naziv="DomainObject.Predmet.ProtustrankaIDrugi_1">MODA DDA,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DDA, d.o.o., OIB 98461768728, Prvi Resnik 85 C, 10000 Zagreb</izvorni_sadrzaj>
    <derivirana_varijabla naziv="DomainObject.Predmet.ProtustrankaIDrugiAdressOIB_1">MODA DDA, d.o.o., OIB 98461768728, Prvi Resnik 85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DDA, d.o.o.</item>
      <item>Sanja Vojnović</item>
      <item>Daniel Molnar</item>
    </izvorni_sadrzaj>
    <derivirana_varijabla naziv="DomainObject.Predmet.SudioniciListNaziv_1">
      <item>FINA Regionalni centar Zagreb</item>
      <item>MODA DDA, d.o.o.</item>
      <item>Sanja Vojnović</item>
      <item>Daniel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DDA, d.o.o., OIB 98461768728, Prvi Resnik 85 C,10000 Zagreb</item>
      <item>Sanja Vojnović, OIB 10414634401, Eugena Kvaternika 33,32000 Vukovar</item>
      <item>Daniel Molnar, OIB 75132075814, Alfreda Hilla 34,32000 Vukovar</item>
    </izvorni_sadrzaj>
    <derivirana_varijabla naziv="DomainObject.Predmet.SudioniciListAdressOIB_1">
      <item>FINA Regionalni centar Zagreb, OIB 85821130368, Trg svibanjskih žrtava 1995. 1,10000 Zagreb</item>
      <item>MODA DDA, d.o.o., OIB 98461768728, Prvi Resnik 85 C,10000 Zagreb</item>
      <item>Sanja Vojnović, OIB 10414634401, Eugena Kvaternika 33,32000 Vukovar</item>
      <item>Daniel Molnar, OIB 75132075814, Alfreda Hilla 34,32000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98461768728</item>
      <item>, OIB 10414634401</item>
      <item>, OIB 75132075814</item>
    </izvorni_sadrzaj>
    <derivirana_varijabla naziv="DomainObject.Predmet.SudioniciListNazivOIB_1">
      <item>, OIB 85821130368</item>
      <item>, OIB 98461768728</item>
      <item>, OIB 10414634401</item>
      <item>, OIB 75132075814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3095</properties:Characters>
  <properties:Lines>90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2016-02-10T11:20:00Z</dcterms:created>
  <dc:creator>gboljkovac</dc:creator>
  <cp:lastModifiedBy>Goranka Boljkovac</cp:lastModifiedBy>
  <cp:lastPrinted>2016-02-10T11:24:00Z</cp:lastPrinted>
  <dcterms:modified xmlns:xsi="http://www.w3.org/2001/XMLSchema-instance" xsi:type="dcterms:W3CDTF">2016-02-10T11:25:00Z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