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2606" w14:paraId="151260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D76887">
        <w:t>548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A71B8">
        <w:t>ROCKET-MEDIJSKI SERVISI j.d.o.o., Jazvine, Jazvine 5</w:t>
      </w:r>
      <w:r w:rsidR="003A71B8" w:rsidRPr="00133DAD">
        <w:t xml:space="preserve">, </w:t>
      </w:r>
      <w:r w:rsidR="003A71B8" w:rsidRPr="00D34B2A">
        <w:t xml:space="preserve">OIB: </w:t>
      </w:r>
      <w:r w:rsidR="003A71B8">
        <w:t>31684440334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3A71B8">
        <w:t>19.841,37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71B8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5E4A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6FC6"/>
    <w:rsid w:val="00952131"/>
    <w:rsid w:val="0095497C"/>
    <w:rsid w:val="00954CAD"/>
    <w:rsid w:val="009719D9"/>
    <w:rsid w:val="00972688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6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6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6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6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St-548/2018</izvorni_sadrzaj>
    <derivirana_varijabla naziv="DomainObject.Predmet.OznakaBroj_1">St-548/2018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ROCKET-MEDIJSKI SERVISI j.d.o.o. za usluge</izvorni_sadrzaj>
    <derivirana_varijabla naziv="DomainObject.Predmet.ProtustrankaFormated_1">  ROCKET-MEDIJSKI SERVISI j.d.o.o. za usluge</derivirana_varijabla>
  </DomainObject.Predmet.ProtustrankaFormated>
  <DomainObject.Predmet.ProtustrankaFormatedOIB>
    <izvorni_sadrzaj>  ROCKET-MEDIJSKI SERVISI j.d.o.o. za usluge, OIB 31684440334</izvorni_sadrzaj>
    <derivirana_varijabla naziv="DomainObject.Predmet.ProtustrankaFormatedOIB_1">  ROCKET-MEDIJSKI SERVISI j.d.o.o. za usluge, OIB 31684440334</derivirana_varijabla>
  </DomainObject.Predmet.ProtustrankaFormatedOIB>
  <DomainObject.Predmet.ProtustrankaFormatedWithAdress>
    <izvorni_sadrzaj> ROCKET-MEDIJSKI SERVISI j.d.o.o. za usluge, Jazvine 5, 49232 Jazvine</izvorni_sadrzaj>
    <derivirana_varijabla naziv="DomainObject.Predmet.ProtustrankaFormatedWithAdress_1"> ROCKET-MEDIJSKI SERVISI j.d.o.o. za usluge, Jazvine 5, 49232 Jazvine</derivirana_varijabla>
  </DomainObject.Predmet.ProtustrankaFormatedWithAdress>
  <DomainObject.Predmet.ProtustrankaFormatedWithAdressOIB>
    <izvorni_sadrzaj> ROCKET-MEDIJSKI SERVISI j.d.o.o. za usluge, OIB 31684440334, Jazvine 5, 49232 Jazvine</izvorni_sadrzaj>
    <derivirana_varijabla naziv="DomainObject.Predmet.ProtustrankaFormatedWithAdressOIB_1"> ROCKET-MEDIJSKI SERVISI j.d.o.o. za usluge, OIB 31684440334, Jazvine 5, 49232 Jazvine</derivirana_varijabla>
  </DomainObject.Predmet.ProtustrankaFormatedWithAdressOIB>
  <DomainObject.Predmet.ProtustrankaWithAdress>
    <izvorni_sadrzaj>ROCKET-MEDIJSKI SERVISI j.d.o.o. za usluge Jazvine 5, 49232 Jazvine</izvorni_sadrzaj>
    <derivirana_varijabla naziv="DomainObject.Predmet.ProtustrankaWithAdress_1">ROCKET-MEDIJSKI SERVISI j.d.o.o. za usluge Jazvine 5, 49232 Jazvine</derivirana_varijabla>
  </DomainObject.Predmet.ProtustrankaWithAdress>
  <DomainObject.Predmet.ProtustrankaWithAdressOIB>
    <izvorni_sadrzaj>ROCKET-MEDIJSKI SERVISI j.d.o.o. za usluge, OIB 31684440334, Jazvine 5, 49232 Jazvine</izvorni_sadrzaj>
    <derivirana_varijabla naziv="DomainObject.Predmet.ProtustrankaWithAdressOIB_1">ROCKET-MEDIJSKI SERVISI j.d.o.o. za usluge, OIB 31684440334, Jazvine 5, 49232 Jazvine</derivirana_varijabla>
  </DomainObject.Predmet.ProtustrankaWithAdressOIB>
  <DomainObject.Predmet.ProtustrankaNazivFormated>
    <izvorni_sadrzaj>ROCKET-MEDIJSKI SERVISI j.d.o.o. za usluge</izvorni_sadrzaj>
    <derivirana_varijabla naziv="DomainObject.Predmet.ProtustrankaNazivFormated_1">ROCKET-MEDIJSKI SERVISI j.d.o.o. za usluge</derivirana_varijabla>
  </DomainObject.Predmet.ProtustrankaNazivFormated>
  <DomainObject.Predmet.ProtustrankaNazivFormatedOIB>
    <izvorni_sadrzaj>ROCKET-MEDIJSKI SERVISI j.d.o.o. za usluge, OIB 31684440334</izvorni_sadrzaj>
    <derivirana_varijabla naziv="DomainObject.Predmet.ProtustrankaNazivFormatedOIB_1">ROCKET-MEDIJSKI SERVISI j.d.o.o. za usluge, OIB 31684440334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ROCKET-MEDIJSKI SERVISI j.d.o.o. za usluge</item>
    </izvorni_sadrzaj>
    <derivirana_varijabla naziv="DomainObject.Predmet.ProtuStrankaListFormated_1">
      <item>ROCKET-MEDIJSKI SERVISI j.d.o.o. za usluge</item>
    </derivirana_varijabla>
  </DomainObject.Predmet.ProtuStrankaListFormated>
  <DomainObject.Predmet.ProtuStrankaListFormatedOIB>
    <izvorni_sadrzaj>
      <item>ROCKET-MEDIJSKI SERVISI j.d.o.o. za usluge, OIB 31684440334</item>
    </izvorni_sadrzaj>
    <derivirana_varijabla naziv="DomainObject.Predmet.ProtuStrankaListFormatedOIB_1">
      <item>ROCKET-MEDIJSKI SERVISI j.d.o.o. za usluge, OIB 31684440334</item>
    </derivirana_varijabla>
  </DomainObject.Predmet.ProtuStrankaListFormatedOIB>
  <DomainObject.Predmet.ProtuStrankaListFormatedWithAdress>
    <izvorni_sadrzaj>
      <item>ROCKET-MEDIJSKI SERVISI j.d.o.o. za usluge, Jazvine 5, 49232 Jazvine</item>
    </izvorni_sadrzaj>
    <derivirana_varijabla naziv="DomainObject.Predmet.ProtuStrankaListFormatedWithAdress_1">
      <item>ROCKET-MEDIJSKI SERVISI j.d.o.o. za usluge, Jazvine 5, 49232 Jazvine</item>
    </derivirana_varijabla>
  </DomainObject.Predmet.ProtuStrankaListFormatedWithAdress>
  <DomainObject.Predmet.ProtuStrankaListFormatedWithAdressOIB>
    <izvorni_sadrzaj>
      <item>ROCKET-MEDIJSKI SERVISI j.d.o.o. za usluge, OIB 31684440334, Jazvine 5, 49232 Jazvine</item>
    </izvorni_sadrzaj>
    <derivirana_varijabla naziv="DomainObject.Predmet.ProtuStrankaListFormatedWithAdressOIB_1">
      <item>ROCKET-MEDIJSKI SERVISI j.d.o.o. za usluge, OIB 31684440334, Jazvine 5, 49232 Jazvine</item>
    </derivirana_varijabla>
  </DomainObject.Predmet.ProtuStrankaListFormatedWithAdressOIB>
  <DomainObject.Predmet.ProtuStrankaListNazivFormated>
    <izvorni_sadrzaj>
      <item>ROCKET-MEDIJSKI SERVISI j.d.o.o. za usluge</item>
    </izvorni_sadrzaj>
    <derivirana_varijabla naziv="DomainObject.Predmet.ProtuStrankaListNazivFormated_1">
      <item>ROCKET-MEDIJSKI SERVISI j.d.o.o. za usluge</item>
    </derivirana_varijabla>
  </DomainObject.Predmet.ProtuStrankaListNazivFormated>
  <DomainObject.Predmet.ProtuStrankaListNazivFormatedOIB>
    <izvorni_sadrzaj>
      <item>ROCKET-MEDIJSKI SERVISI j.d.o.o. za usluge, OIB 31684440334</item>
    </izvorni_sadrzaj>
    <derivirana_varijabla naziv="DomainObject.Predmet.ProtuStrankaListNazivFormatedOIB_1">
      <item>ROCKET-MEDIJSKI SERVISI j.d.o.o. za usluge, OIB 31684440334</item>
    </derivirana_varijabla>
  </DomainObject.Predmet.ProtuStrankaListNazivFormatedOIB>
  <DomainObject.Predmet.OstaliListFormated>
    <izvorni_sadrzaj>
      <item>Nikola Vidović</item>
    </izvorni_sadrzaj>
    <derivirana_varijabla naziv="DomainObject.Predmet.OstaliListFormated_1">
      <item>Nikola Vidović</item>
    </derivirana_varijabla>
  </DomainObject.Predmet.OstaliListFormated>
  <DomainObject.Predmet.OstaliListFormatedOIB>
    <izvorni_sadrzaj>
      <item>Nikola Vidović</item>
    </izvorni_sadrzaj>
    <derivirana_varijabla naziv="DomainObject.Predmet.OstaliListFormatedOIB_1">
      <item>Nikola Vidović</item>
    </derivirana_varijabla>
  </DomainObject.Predmet.OstaliListFormatedOIB>
  <DomainObject.Predmet.OstaliListFormatedWithAdress>
    <izvorni_sadrzaj>
      <item>Nikola Vidović, Jazvine 5, 49232 Jazvine</item>
    </izvorni_sadrzaj>
    <derivirana_varijabla naziv="DomainObject.Predmet.OstaliListFormatedWithAdress_1">
      <item>Nikola Vidović, Jazvine 5, 49232 Jazvine</item>
    </derivirana_varijabla>
  </DomainObject.Predmet.OstaliListFormatedWithAdress>
  <DomainObject.Predmet.OstaliListFormatedWithAdressOIB>
    <izvorni_sadrzaj>
      <item>Nikola Vidović, Jazvine 5, 49232 Jazvine</item>
    </izvorni_sadrzaj>
    <derivirana_varijabla naziv="DomainObject.Predmet.OstaliListFormatedWithAdressOIB_1">
      <item>Nikola Vidović, Jazvine 5, 49232 Jazvine</item>
    </derivirana_varijabla>
  </DomainObject.Predmet.OstaliListFormatedWithAdressOIB>
  <DomainObject.Predmet.OstaliListNazivFormated>
    <izvorni_sadrzaj>
      <item>Nikola Vidović</item>
    </izvorni_sadrzaj>
    <derivirana_varijabla naziv="DomainObject.Predmet.OstaliListNazivFormated_1">
      <item>Nikola Vidović</item>
    </derivirana_varijabla>
  </DomainObject.Predmet.OstaliListNazivFormated>
  <DomainObject.Predmet.OstaliListNazivFormatedOIB>
    <izvorni_sadrzaj>
      <item>Nikola Vidović</item>
    </izvorni_sadrzaj>
    <derivirana_varijabla naziv="DomainObject.Predmet.OstaliListNazivFormatedOIB_1">
      <item>Nikola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ROCKET-MEDIJSKI SERVISI j.d.o.o. za usluge</izvorni_sadrzaj>
    <derivirana_varijabla naziv="DomainObject.Predmet.ProtustrankaIDrugi_1">ROCKET-MEDIJSKI SERVISI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ROCKET-MEDIJSKI SERVISI j.d.o.o. za usluge, OIB 31684440334, Jazvine 5, 49232 Jazvine</izvorni_sadrzaj>
    <derivirana_varijabla naziv="DomainObject.Predmet.ProtustrankaIDrugiAdressOIB_1">ROCKET-MEDIJSKI SERVISI j.d.o.o. za usluge, OIB 31684440334, Jazvine 5, 49232 Jazvine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ROCKET-MEDIJSKI SERVISI j.d.o.o. za usluge</item>
      <item>Nikola Vidović</item>
    </izvorni_sadrzaj>
    <derivirana_varijabla naziv="DomainObject.Predmet.SudioniciListNaziv_1">
      <item>FINA Regionalni centar Zagreb</item>
      <item>ROCKET-MEDIJSKI SERVISI j.d.o.o. za usluge</item>
      <item>Nikola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ROCKET-MEDIJSKI SERVISI j.d.o.o. za usluge, OIB 31684440334, Jazvine 5,49232 Jazvine</item>
      <item>Nikola Vidović, Jazvine 5,49232 Jazvine</item>
    </izvorni_sadrzaj>
    <derivirana_varijabla naziv="DomainObject.Predmet.SudioniciListAdressOIB_1">
      <item>FINA Regionalni centar Zagreb, OIB 85821130368, Trg svibanjskih žrtava 1995. 1,10000 Zagreb</item>
      <item>ROCKET-MEDIJSKI SERVISI j.d.o.o. za usluge, OIB 31684440334, Jazvine 5,49232 Jazvine</item>
      <item>Nikola Vidović, Jazvine 5,49232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31684440334</item>
      <item>, OIB null</item>
    </izvorni_sadrzaj>
    <derivirana_varijabla naziv="DomainObject.Predmet.SudioniciListNazivOIB_1">
      <item>, OIB 85821130368</item>
      <item>, OIB 31684440334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1368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2018-05-28T07:26:00Z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(St-548-18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