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</w:t>
                  </w:r>
                  <w:r w:rsidR="00DF602B">
                    <w:rPr>
                      <w:sz w:val="22"/>
                      <w:szCs w:val="22"/>
                    </w:rPr>
                    <w:t>523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efb58e9" w14:paraId="efb58e9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796160">
        <w:t>Zagreb, Trg svibanjskih žrtava 1995. 1, Zagreb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DF602B">
        <w:t>IVANA ČABRAJA j.d.o.o. za ugostiteljstvo, Sesvete, Ljudevita Posavskog 25/G, MBS: 080991002, OIB: 47823887649</w:t>
      </w:r>
      <w:r w:rsidR="0069348D">
        <w:t>,</w:t>
      </w:r>
      <w:r w:rsidR="0069459D">
        <w:t xml:space="preserve"> </w:t>
      </w:r>
      <w:r w:rsidR="000979AA">
        <w:t xml:space="preserve">dana </w:t>
      </w:r>
      <w:r w:rsidR="00E24D42">
        <w:t>18</w:t>
      </w:r>
      <w:r w:rsidR="00482488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DF602B">
        <w:t>IVANA ČABRAJA j.d.o.o. za ugostiteljstvo, Sesvete, Ljudevita Posavskog 25/G, MBS: 080991002, OIB: 47823887649</w:t>
      </w:r>
      <w:r w:rsidR="00726640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DF602B" w:rsidR="00DF602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DF602B">
        <w:t xml:space="preserve">Siniša </w:t>
      </w:r>
      <w:proofErr w:type="spellStart"/>
      <w:r w:rsidR="00DF602B">
        <w:t>Rajnović</w:t>
      </w:r>
      <w:proofErr w:type="spellEnd"/>
      <w:r w:rsidR="00DF602B">
        <w:t xml:space="preserve">, Virovitica, </w:t>
      </w:r>
      <w:proofErr w:type="spellStart"/>
      <w:r w:rsidR="00DF602B">
        <w:t>Milanovac</w:t>
      </w:r>
      <w:proofErr w:type="spellEnd"/>
      <w:r w:rsidR="00DF602B">
        <w:t>, Sv. Trojstva 87, OIB 86217384445</w:t>
      </w:r>
    </w:p>
    <w:p w:rsidRDefault="004E5FC6" w:rsidP="00DF602B" w:rsidR="004E5FC6" w:rsidRPr="00DF602B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</w:t>
      </w:r>
      <w:r w:rsidR="00DF602B">
        <w:t>IVANA ČABRAJA j.d.o.o. za ugostiteljstvo, Sesvete, Ljudevita Posavskog 25/G, MBS: 080991002, OIB: 47823887649</w:t>
      </w:r>
      <w:r w:rsidR="00726640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DF602B">
        <w:rPr>
          <w:bCs/>
        </w:rPr>
        <w:t>21</w:t>
      </w:r>
      <w:r w:rsidR="000C1B37">
        <w:rPr>
          <w:bCs/>
        </w:rPr>
        <w:t xml:space="preserve">. </w:t>
      </w:r>
      <w:r w:rsidR="00DF602B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796160">
        <w:rPr>
          <w:bCs/>
        </w:rPr>
        <w:t>Zagreb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DF602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DF602B">
        <w:rPr>
          <w:bCs/>
        </w:rPr>
        <w:t xml:space="preserve"> </w:t>
      </w:r>
      <w:proofErr w:type="spellStart"/>
      <w:r w:rsidR="00DF602B">
        <w:rPr>
          <w:bCs/>
        </w:rPr>
        <w:t>Ur.broj</w:t>
      </w:r>
      <w:proofErr w:type="spellEnd"/>
      <w:r w:rsidR="00DF602B">
        <w:rPr>
          <w:bCs/>
        </w:rPr>
        <w:t>: 04-06-17</w:t>
      </w:r>
      <w:r w:rsidR="005B7B60">
        <w:rPr>
          <w:bCs/>
        </w:rPr>
        <w:t>-</w:t>
      </w:r>
      <w:r w:rsidR="00DF602B">
        <w:rPr>
          <w:bCs/>
        </w:rPr>
        <w:t>6125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DF602B">
        <w:rPr>
          <w:bCs/>
        </w:rPr>
        <w:t>18</w:t>
      </w:r>
      <w:r w:rsidR="00F01691">
        <w:rPr>
          <w:bCs/>
        </w:rPr>
        <w:t xml:space="preserve">. </w:t>
      </w:r>
      <w:r w:rsidR="00DF602B">
        <w:rPr>
          <w:bCs/>
        </w:rPr>
        <w:t>prosinca 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DF602B">
        <w:t>IVANA ČABRAJA j.d.o.o. za ugostiteljstvo, Sesvete, Ljudevita Posavskog 25/G, MBS: 080991002, OIB: 47823887649</w:t>
      </w:r>
      <w:r w:rsidR="0072664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E24D42" w:rsidP="00E24D42" w:rsidR="005B7B60">
      <w:pPr>
        <w:pStyle w:val="Tijeloteksta"/>
        <w:ind w:left="4248"/>
        <w:rPr>
          <w:bCs/>
        </w:rPr>
      </w:pPr>
      <w:r>
        <w:rPr>
          <w:bCs/>
        </w:rPr>
        <w:t xml:space="preserve">    </w:t>
      </w:r>
      <w:r w:rsidR="005B7B60">
        <w:rPr>
          <w:bCs/>
        </w:rPr>
        <w:t>2</w:t>
      </w:r>
    </w:p>
    <w:p w:rsidRDefault="0079616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</w:t>
      </w:r>
      <w:r w:rsidR="00DF602B">
        <w:rPr>
          <w:bCs/>
        </w:rPr>
        <w:t>23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DF602B">
        <w:t>5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DF602B">
        <w:t>523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E24D42">
        <w:t>18</w:t>
      </w:r>
      <w:r w:rsidR="00482488">
        <w:t>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796160">
        <w:t>ZAGREB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36B5F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1F1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F3C3A"/>
    <w:rsid w:val="002F43C5"/>
    <w:rsid w:val="00364EB7"/>
    <w:rsid w:val="003908EC"/>
    <w:rsid w:val="00396E9E"/>
    <w:rsid w:val="003B6527"/>
    <w:rsid w:val="003E4468"/>
    <w:rsid w:val="003F2542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26640"/>
    <w:rsid w:val="00740D9B"/>
    <w:rsid w:val="0075404A"/>
    <w:rsid w:val="007667D7"/>
    <w:rsid w:val="00783908"/>
    <w:rsid w:val="00796160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0569E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62D5"/>
    <w:rsid w:val="00CD7ADF"/>
    <w:rsid w:val="00D05108"/>
    <w:rsid w:val="00D367A1"/>
    <w:rsid w:val="00D61325"/>
    <w:rsid w:val="00D66914"/>
    <w:rsid w:val="00D71279"/>
    <w:rsid w:val="00D71A52"/>
    <w:rsid w:val="00D74B0A"/>
    <w:rsid w:val="00D87EF8"/>
    <w:rsid w:val="00DD5FD6"/>
    <w:rsid w:val="00DF2CDA"/>
    <w:rsid w:val="00DF602B"/>
    <w:rsid w:val="00E24D42"/>
    <w:rsid w:val="00E42342"/>
    <w:rsid w:val="00E867FE"/>
    <w:rsid w:val="00E87A98"/>
    <w:rsid w:val="00E958F4"/>
    <w:rsid w:val="00EA4C04"/>
    <w:rsid w:val="00EF1A85"/>
    <w:rsid w:val="00F01691"/>
    <w:rsid w:val="00F11A3C"/>
    <w:rsid w:val="00F254BB"/>
    <w:rsid w:val="00F264FF"/>
    <w:rsid w:val="00F26A44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F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F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F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F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F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F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IVANA ČABRAJA j.d.o.o. za ugostiteljstvo</izvorni_sadrzaj>
    <derivirana_varijabla naziv="DomainObject.Predmet.ProtustrankaFormated_1">  IVANA ČABRAJA j.d.o.o. za ugostiteljstvo</derivirana_varijabla>
  </DomainObject.Predmet.ProtustrankaFormated>
  <DomainObject.Predmet.ProtustrankaFormatedOIB>
    <izvorni_sadrzaj>  IVANA ČABRAJA j.d.o.o. za ugostiteljstvo, OIB 47823887649</izvorni_sadrzaj>
    <derivirana_varijabla naziv="DomainObject.Predmet.ProtustrankaFormatedOIB_1">  IVANA ČABRAJA j.d.o.o. za ugostiteljstvo, OIB 47823887649</derivirana_varijabla>
  </DomainObject.Predmet.ProtustrankaFormatedOIB>
  <DomainObject.Predmet.ProtustrankaFormatedWithAdress>
    <izvorni_sadrzaj> IVANA ČABRAJA j.d.o.o. za ugostiteljstvo, Ljudevita Posavskog 25/G, 10360 Sesvete</izvorni_sadrzaj>
    <derivirana_varijabla naziv="DomainObject.Predmet.ProtustrankaFormatedWithAdress_1"> IVANA ČABRAJA j.d.o.o. za ugostiteljstvo, Ljudevita Posavskog 25/G, 10360 Sesvete</derivirana_varijabla>
  </DomainObject.Predmet.ProtustrankaFormatedWithAdress>
  <DomainObject.Predmet.ProtustrankaFormatedWithAdressOIB>
    <izvorni_sadrzaj> IVANA ČABRAJA j.d.o.o. za ugostiteljstvo, OIB 47823887649, Ljudevita Posavskog 25/G, 10360 Sesvete</izvorni_sadrzaj>
    <derivirana_varijabla naziv="DomainObject.Predmet.ProtustrankaFormatedWithAdressOIB_1"> IVANA ČABRAJA j.d.o.o. za ugostiteljstvo, OIB 47823887649, Ljudevita Posavskog 25/G, 10360 Sesvete</derivirana_varijabla>
  </DomainObject.Predmet.ProtustrankaFormatedWithAdressOIB>
  <DomainObject.Predmet.ProtustrankaWithAdress>
    <izvorni_sadrzaj>IVANA ČABRAJA j.d.o.o. za ugostiteljstvo Ljudevita Posavskog 25/G, 10360 Sesvete</izvorni_sadrzaj>
    <derivirana_varijabla naziv="DomainObject.Predmet.ProtustrankaWithAdress_1">IVANA ČABRAJA j.d.o.o. za ugostiteljstvo Ljudevita Posavskog 25/G, 10360 Sesvete</derivirana_varijabla>
  </DomainObject.Predmet.ProtustrankaWithAdress>
  <DomainObject.Predmet.ProtustrankaWithAdressOIB>
    <izvorni_sadrzaj>IVANA ČABRAJA j.d.o.o. za ugostiteljstvo, OIB 47823887649, Ljudevita Posavskog 25/G, 10360 Sesvete</izvorni_sadrzaj>
    <derivirana_varijabla naziv="DomainObject.Predmet.ProtustrankaWithAdressOIB_1">IVANA ČABRAJA j.d.o.o. za ugostiteljstvo, OIB 47823887649, Ljudevita Posavskog 25/G, 10360 Sesvete</derivirana_varijabla>
  </DomainObject.Predmet.ProtustrankaWithAdressOIB>
  <DomainObject.Predmet.ProtustrankaNazivFormated>
    <izvorni_sadrzaj>IVANA ČABRAJA j.d.o.o. za ugostiteljstvo</izvorni_sadrzaj>
    <derivirana_varijabla naziv="DomainObject.Predmet.ProtustrankaNazivFormated_1">IVANA ČABRAJA j.d.o.o. za ugostiteljstvo</derivirana_varijabla>
  </DomainObject.Predmet.ProtustrankaNazivFormated>
  <DomainObject.Predmet.ProtustrankaNazivFormatedOIB>
    <izvorni_sadrzaj>IVANA ČABRAJA j.d.o.o. za ugostiteljstvo, OIB 47823887649</izvorni_sadrzaj>
    <derivirana_varijabla naziv="DomainObject.Predmet.ProtustrankaNazivFormatedOIB_1">IVANA ČABRAJA j.d.o.o. za ugostiteljstvo, OIB 47823887649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 ČABRAJA j.d.o.o. za ugostiteljstvo</item>
    </izvorni_sadrzaj>
    <derivirana_varijabla naziv="DomainObject.Predmet.ProtuStrankaListFormated_1">
      <item>IVANA ČABRAJA j.d.o.o. za ugostiteljstvo</item>
    </derivirana_varijabla>
  </DomainObject.Predmet.ProtuStrankaListFormated>
  <DomainObject.Predmet.ProtuStrankaListFormatedOIB>
    <izvorni_sadrzaj>
      <item>IVANA ČABRAJA j.d.o.o. za ugostiteljstvo, OIB 47823887649</item>
    </izvorni_sadrzaj>
    <derivirana_varijabla naziv="DomainObject.Predmet.ProtuStrankaListFormatedOIB_1">
      <item>IVANA ČABRAJA j.d.o.o. za ugostiteljstvo, OIB 47823887649</item>
    </derivirana_varijabla>
  </DomainObject.Predmet.ProtuStrankaListFormatedOIB>
  <DomainObject.Predmet.ProtuStrankaListFormatedWithAdress>
    <izvorni_sadrzaj>
      <item>IVANA ČABRAJA j.d.o.o. za ugostiteljstvo, Ljudevita Posavskog 25/G, 10360 Sesvete</item>
    </izvorni_sadrzaj>
    <derivirana_varijabla naziv="DomainObject.Predmet.ProtuStrankaListFormatedWithAdress_1">
      <item>IVANA ČABRAJA j.d.o.o. za ugostiteljstvo, Ljudevita Posavskog 25/G, 10360 Sesvete</item>
    </derivirana_varijabla>
  </DomainObject.Predmet.ProtuStrankaListFormatedWithAdress>
  <DomainObject.Predmet.ProtuStrankaListFormatedWithAdressOIB>
    <izvorni_sadrzaj>
      <item>IVANA ČABRAJA j.d.o.o. za ugostiteljstvo, OIB 47823887649, Ljudevita Posavskog 25/G, 10360 Sesvete</item>
    </izvorni_sadrzaj>
    <derivirana_varijabla naziv="DomainObject.Predmet.ProtuStrankaListFormatedWithAdressOIB_1">
      <item>IVANA ČABRAJA j.d.o.o. za ugostiteljstvo, OIB 47823887649, Ljudevita Posavskog 25/G, 10360 Sesvete</item>
    </derivirana_varijabla>
  </DomainObject.Predmet.ProtuStrankaListFormatedWithAdressOIB>
  <DomainObject.Predmet.ProtuStrankaListNazivFormated>
    <izvorni_sadrzaj>
      <item>IVANA ČABRAJA j.d.o.o. za ugostiteljstvo</item>
    </izvorni_sadrzaj>
    <derivirana_varijabla naziv="DomainObject.Predmet.ProtuStrankaListNazivFormated_1">
      <item>IVANA ČABRAJA j.d.o.o. za ugostiteljstvo</item>
    </derivirana_varijabla>
  </DomainObject.Predmet.ProtuStrankaListNazivFormated>
  <DomainObject.Predmet.ProtuStrankaListNazivFormatedOIB>
    <izvorni_sadrzaj>
      <item>IVANA ČABRAJA j.d.o.o. za ugostiteljstvo, OIB 47823887649</item>
    </izvorni_sadrzaj>
    <derivirana_varijabla naziv="DomainObject.Predmet.ProtuStrankaListNazivFormatedOIB_1">
      <item>IVANA ČABRAJA j.d.o.o. za ugostiteljstvo, OIB 47823887649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 ČABRAJA j.d.o.o. za ugostiteljstvo</izvorni_sadrzaj>
    <derivirana_varijabla naziv="DomainObject.Predmet.ProtustrankaIDrugi_1">IVANA ČABRAJA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IVANA ČABRAJA j.d.o.o. za ugostiteljstvo, OIB 47823887649, Ljudevita Posavskog 25/G, 10360 Sesvete</izvorni_sadrzaj>
    <derivirana_varijabla naziv="DomainObject.Predmet.ProtustrankaIDrugiAdressOIB_1">IVANA ČABRAJA j.d.o.o. za ugostiteljstvo, OIB 47823887649, Ljudevita Posavskog 25/G,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ČABRAJA j.d.o.o. za ugostiteljstvo</item>
      <item>FINA Regionalni centar Zagreb</item>
    </izvorni_sadrzaj>
    <derivirana_varijabla naziv="DomainObject.Predmet.SudioniciListNaziv_1">
      <item>IVANA ČABRAJA j.d.o.o. za ugostiteljstvo</item>
      <item>FINA Regionalni centar Zagreb</item>
    </derivirana_varijabla>
  </DomainObject.Predmet.SudioniciListNaziv>
  <DomainObject.Predmet.SudioniciListAdressOIB>
    <izvorni_sadrzaj>
      <item>IVANA ČABRAJA j.d.o.o. za ugostiteljstvo, OIB 47823887649, Ljudevita Posavskog 25/G,10360 Sesvete</item>
      <item>FINA Regionalni centar Zagreb, OIB 85821130368, Trg svibanjskih žrtava 1995. 1,10000 Zagreb</item>
    </izvorni_sadrzaj>
    <derivirana_varijabla naziv="DomainObject.Predmet.SudioniciListAdressOIB_1">
      <item>IVANA ČABRAJA j.d.o.o. za ugostiteljstvo, OIB 47823887649, Ljudevita Posavskog 25/G,10360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47823887649</item>
      <item>, OIB 85821130368</item>
    </izvorni_sadrzaj>
    <derivirana_varijabla naziv="DomainObject.Predmet.SudioniciListNazivOIB_1">
      <item>, OIB 47823887649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DF789-CA97-4799-B8D7-2B0BA7054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3249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2019-01-18T09:23:00Z</dcterms:created>
  <dc:creator>Snježana Andrijanić</dc:creator>
  <cp:lastModifiedBy>Gordana Harc</cp:lastModifiedBy>
  <cp:lastPrinted>2019-01-18T09:02:00Z</cp:lastPrinted>
  <dcterms:modified xmlns:xsi="http://www.w3.org/2001/XMLSchema-instance" xsi:type="dcterms:W3CDTF">2019-01-18T09:40:00Z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St-523-18-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