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08"/>
      </w:tblGrid>
      <w:tr w:rsidTr="00E84819" w:rsidR="00B92B86" w:rsidRPr="00B92B86">
        <w:trPr>
          <w:gridBefore w:val="1"/>
          <w:gridAfter w:val="1"/>
          <w:wBefore w:type="dxa" w:w="727"/>
          <w:wAfter w:type="dxa" w:w="608"/>
        </w:trPr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D37F4" w:rsidP="0049749B" w:rsidR="00B92B86" w:rsidRPr="001B00FD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1B00FD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1B00FD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405D5E" w:rsidP="00405D5E" w:rsidR="00405D5E" w:rsidRPr="00405D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05D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405D5E" w:rsidP="00405D5E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05D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  <w:tr w:rsidTr="00E84819" w:rsidR="00E86F9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806E0D" w:rsidP="00E85748" w:rsidR="00E86F95" w:rsidRPr="00974EE9">
            <w:pPr>
              <w:pStyle w:val="VSVerzija"/>
              <w:jc w:val="right"/>
            </w:pPr>
            <w:r>
              <w:t>Poslovni b</w:t>
            </w:r>
            <w:r w:rsidR="00E20817">
              <w:t xml:space="preserve">roj: </w:t>
            </w:r>
            <w:r w:rsidR="00B72896">
              <w:t>9 St-</w:t>
            </w:r>
            <w:r w:rsidR="00E85748">
              <w:t>42/2018-5</w:t>
            </w:r>
          </w:p>
        </w:tc>
      </w:tr>
    </w:tbl>
    <w:p w14:textId="c7b5565" w14:paraId="c7b5565" w:rsidRDefault="00E86F95" w:rsidP="00E86F95" w:rsidR="00E86F95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U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M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C50709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345212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A</w:t>
      </w:r>
      <w:r w:rsidR="001E42B2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5212" w:rsidP="0049749B" w:rsidR="00345212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J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Š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NJ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96915" w:rsidP="0049749B" w:rsidR="00696915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B72896" w:rsidP="0069691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 xml:space="preserve">Trgovački sud u Varaždinu, po sucu toga Jasni Lekić, a na prijedlog sudske savjetnice Martine Mašić, u stečajnom predmetu povodom zahtjeva Financijske agencije, Regionalni centar Zagreb, Podružnica Varaždin, Augusta Cesarca 2, Varaždin, za pokretanje skraćenog stečajnog postupka protiv dužnika </w:t>
      </w:r>
      <w:r w:rsidR="00E85748">
        <w:rPr>
          <w:rFonts w:hAnsi="Times New Roman" w:ascii="Times New Roman"/>
          <w:sz w:val="24"/>
          <w:szCs w:val="24"/>
        </w:rPr>
        <w:t>JUMMY FOOD j.d.o.o., OIB: 73197070140 sa sjedištem u Stjepana Radića 1, 42205 Vidovec, dana 26</w:t>
      </w:r>
      <w:r>
        <w:rPr>
          <w:rFonts w:hAnsi="Times New Roman" w:ascii="Times New Roman"/>
          <w:sz w:val="24"/>
          <w:szCs w:val="24"/>
        </w:rPr>
        <w:t xml:space="preserve">. </w:t>
      </w:r>
      <w:r w:rsidR="00E85748">
        <w:rPr>
          <w:rFonts w:hAnsi="Times New Roman" w:ascii="Times New Roman"/>
          <w:sz w:val="24"/>
          <w:szCs w:val="24"/>
        </w:rPr>
        <w:t>ožujka</w:t>
      </w:r>
      <w:r>
        <w:rPr>
          <w:rFonts w:hAnsi="Times New Roman" w:ascii="Times New Roman"/>
          <w:sz w:val="24"/>
          <w:szCs w:val="24"/>
        </w:rPr>
        <w:t xml:space="preserve"> 2018</w:t>
      </w:r>
      <w:r w:rsidRPr="00B72896">
        <w:rPr>
          <w:rFonts w:hAnsi="Times New Roman" w:ascii="Times New Roman"/>
          <w:sz w:val="24"/>
          <w:szCs w:val="24"/>
        </w:rPr>
        <w:t xml:space="preserve">.,           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72896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j e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72896" w:rsidP="00B72896" w:rsidR="00B72896" w:rsidRP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2896" w:rsidP="00B72896" w:rsidR="00B72896" w:rsidRPr="00B72896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 xml:space="preserve">I  </w:t>
      </w:r>
      <w:r w:rsidRPr="00B72896">
        <w:rPr>
          <w:rFonts w:hAnsi="Times New Roman" w:ascii="Times New Roman"/>
          <w:sz w:val="24"/>
          <w:szCs w:val="24"/>
        </w:rPr>
        <w:tab/>
        <w:t xml:space="preserve">Obustavlja se skraćeni stečajni postupak nad dužnikom </w:t>
      </w:r>
      <w:r w:rsidR="00E85748">
        <w:rPr>
          <w:rFonts w:hAnsi="Times New Roman" w:ascii="Times New Roman"/>
          <w:sz w:val="24"/>
          <w:szCs w:val="24"/>
        </w:rPr>
        <w:t>JUMMY FOOD j.d.o.o., OIB: 73197070140 sa sjedištem u Stjepana Radića 1, 42205 Vidovec</w:t>
      </w:r>
      <w:r w:rsidRPr="00B72896">
        <w:rPr>
          <w:rFonts w:hAnsi="Times New Roman" w:ascii="Times New Roman"/>
          <w:sz w:val="24"/>
          <w:szCs w:val="24"/>
        </w:rPr>
        <w:t>.</w:t>
      </w:r>
    </w:p>
    <w:p w:rsidRDefault="00B72896" w:rsidP="00B72896" w:rsidR="00B72896" w:rsidRP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2896" w:rsidP="00B72896" w:rsidR="0004207D" w:rsidRPr="00B92B86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        </w:t>
      </w:r>
      <w:r>
        <w:rPr>
          <w:rFonts w:hAnsi="Times New Roman" w:ascii="Times New Roman"/>
          <w:sz w:val="24"/>
          <w:szCs w:val="24"/>
        </w:rPr>
        <w:tab/>
      </w:r>
      <w:r w:rsidRPr="00B72896">
        <w:rPr>
          <w:rFonts w:hAnsi="Times New Roman" w:ascii="Times New Roman"/>
          <w:sz w:val="24"/>
          <w:szCs w:val="24"/>
        </w:rPr>
        <w:t>O pokretanju prethodnog postupka odnosno o ot</w:t>
      </w:r>
      <w:r>
        <w:rPr>
          <w:rFonts w:hAnsi="Times New Roman" w:ascii="Times New Roman"/>
          <w:sz w:val="24"/>
          <w:szCs w:val="24"/>
        </w:rPr>
        <w:t xml:space="preserve">varanju stečajnog postupka nad </w:t>
      </w:r>
      <w:r w:rsidRPr="00B72896">
        <w:rPr>
          <w:rFonts w:hAnsi="Times New Roman" w:ascii="Times New Roman"/>
          <w:sz w:val="24"/>
          <w:szCs w:val="24"/>
        </w:rPr>
        <w:t xml:space="preserve">dužnikom </w:t>
      </w:r>
      <w:r w:rsidR="00E85748">
        <w:rPr>
          <w:rFonts w:hAnsi="Times New Roman" w:ascii="Times New Roman"/>
          <w:sz w:val="24"/>
          <w:szCs w:val="24"/>
        </w:rPr>
        <w:t>JUMMY FOOD j.d.o.o., OIB: 73197070140 sa sjedištem u Stjepana Radića 1, 42205 Vidovec</w:t>
      </w:r>
      <w:r w:rsidRPr="00B72896">
        <w:rPr>
          <w:rFonts w:hAnsi="Times New Roman" w:ascii="Times New Roman"/>
          <w:sz w:val="24"/>
          <w:szCs w:val="24"/>
        </w:rPr>
        <w:t>, sud će donijeti posebno rješenje.</w:t>
      </w:r>
    </w:p>
    <w:p w:rsidRDefault="0049749B" w:rsidP="0049749B" w:rsidR="004974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6E0D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</w:t>
      </w:r>
      <w:r w:rsidR="00342CFC" w:rsidRPr="00B92B86">
        <w:rPr>
          <w:rFonts w:hAnsi="Times New Roman" w:ascii="Times New Roman"/>
          <w:sz w:val="24"/>
          <w:szCs w:val="24"/>
        </w:rPr>
        <w:t>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72896" w:rsidP="00B72896" w:rsidR="00B72896" w:rsidRP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>Financijska agencija, Regionalni centar Zagreb, Podružnica Varaždin je 3</w:t>
      </w:r>
      <w:r w:rsidR="00E85748">
        <w:rPr>
          <w:rFonts w:hAnsi="Times New Roman" w:ascii="Times New Roman"/>
          <w:sz w:val="24"/>
          <w:szCs w:val="24"/>
        </w:rPr>
        <w:t>1</w:t>
      </w:r>
      <w:r w:rsidRPr="00B72896">
        <w:rPr>
          <w:rFonts w:hAnsi="Times New Roman" w:ascii="Times New Roman"/>
          <w:sz w:val="24"/>
          <w:szCs w:val="24"/>
        </w:rPr>
        <w:t xml:space="preserve">. </w:t>
      </w:r>
      <w:r w:rsidR="00E85748">
        <w:rPr>
          <w:rFonts w:hAnsi="Times New Roman" w:ascii="Times New Roman"/>
          <w:sz w:val="24"/>
          <w:szCs w:val="24"/>
        </w:rPr>
        <w:t>siječnja 2018</w:t>
      </w:r>
      <w:r w:rsidRPr="00B72896">
        <w:rPr>
          <w:rFonts w:hAnsi="Times New Roman" w:ascii="Times New Roman"/>
          <w:sz w:val="24"/>
          <w:szCs w:val="24"/>
        </w:rPr>
        <w:t xml:space="preserve">. podnijela zahtjev za pokretanje skraćenog stečajnog postupka nad dužnikom </w:t>
      </w:r>
      <w:r w:rsidR="00E85748">
        <w:rPr>
          <w:rFonts w:hAnsi="Times New Roman" w:ascii="Times New Roman"/>
          <w:sz w:val="24"/>
          <w:szCs w:val="24"/>
        </w:rPr>
        <w:t>JUMMY FOOD j.d.o.o., OIB: 73197070140 sa sjedištem u Stjepana Radića 1, 42205 Vidovec</w:t>
      </w:r>
      <w:r w:rsidRPr="00B72896">
        <w:rPr>
          <w:rFonts w:hAnsi="Times New Roman" w:ascii="Times New Roman"/>
          <w:sz w:val="24"/>
          <w:szCs w:val="24"/>
        </w:rPr>
        <w:t>, pa kako su za to bile ispunjene pretpostavke iz čl. 428. Stečajnog zakona (''Narodne novine'' broj 71/15 – dal</w:t>
      </w:r>
      <w:r w:rsidR="00E85748">
        <w:rPr>
          <w:rFonts w:hAnsi="Times New Roman" w:ascii="Times New Roman"/>
          <w:sz w:val="24"/>
          <w:szCs w:val="24"/>
        </w:rPr>
        <w:t>je u tekstu: SZ), sud je dana 31</w:t>
      </w:r>
      <w:r w:rsidRPr="00B72896">
        <w:rPr>
          <w:rFonts w:hAnsi="Times New Roman" w:ascii="Times New Roman"/>
          <w:sz w:val="24"/>
          <w:szCs w:val="24"/>
        </w:rPr>
        <w:t xml:space="preserve">. </w:t>
      </w:r>
      <w:r w:rsidR="00E85748">
        <w:rPr>
          <w:rFonts w:hAnsi="Times New Roman" w:ascii="Times New Roman"/>
          <w:sz w:val="24"/>
          <w:szCs w:val="24"/>
        </w:rPr>
        <w:t>siječnja 2018</w:t>
      </w:r>
      <w:r w:rsidRPr="00B72896">
        <w:rPr>
          <w:rFonts w:hAnsi="Times New Roman" w:ascii="Times New Roman"/>
          <w:sz w:val="24"/>
          <w:szCs w:val="24"/>
        </w:rPr>
        <w:t xml:space="preserve">., primjenom čl. 430. SZ-a, na mrežnoj stranici e-Oglasna ploča sudova objavio oglas o pokretanju skraćenog stečajnog postupka u kojem je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B72896" w:rsidP="00B72896" w:rsidR="00B72896" w:rsidRPr="00B7289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85748" w:rsidP="00B72896" w:rsidR="00B72896" w:rsidRP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Dana 8</w:t>
      </w:r>
      <w:r w:rsidR="00B72896" w:rsidRPr="00B72896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veljače 2018</w:t>
      </w:r>
      <w:r w:rsidR="00B72896" w:rsidRPr="00B72896">
        <w:rPr>
          <w:rFonts w:hAnsi="Times New Roman" w:ascii="Times New Roman"/>
          <w:sz w:val="24"/>
          <w:szCs w:val="24"/>
        </w:rPr>
        <w:t xml:space="preserve">. godine u spis je dostavljen prijedlog za otvaranje stečajnog postupka od strane vjerovnika RH Ministarstvo financija, Porezna uprava Područni ured Sjeverna Hrvatska, zastupano po Županijskom državnom odvjetništvu u Varaždinu, iz kojeg prijedloga proizlazi da vjerovnik ima tražbinu prema dužniku u iznosu od </w:t>
      </w:r>
      <w:r>
        <w:rPr>
          <w:rFonts w:hAnsi="Times New Roman" w:ascii="Times New Roman"/>
          <w:sz w:val="24"/>
          <w:szCs w:val="24"/>
        </w:rPr>
        <w:t>91.203,41</w:t>
      </w:r>
      <w:r w:rsidR="00B72896" w:rsidRPr="00B72896">
        <w:rPr>
          <w:rFonts w:hAnsi="Times New Roman" w:ascii="Times New Roman"/>
          <w:sz w:val="24"/>
          <w:szCs w:val="24"/>
        </w:rPr>
        <w:t xml:space="preserve"> kn.</w:t>
      </w:r>
    </w:p>
    <w:p w:rsidRDefault="00B72896" w:rsidP="00B72896" w:rsidR="00E8574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ab/>
      </w:r>
    </w:p>
    <w:p w:rsidRDefault="00B72896" w:rsidP="00E85748" w:rsidR="00B72896" w:rsidRP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lastRenderedPageBreak/>
        <w:t>Uvidom u stanje rač</w:t>
      </w:r>
      <w:r w:rsidR="00E85748">
        <w:rPr>
          <w:rFonts w:hAnsi="Times New Roman" w:ascii="Times New Roman"/>
          <w:sz w:val="24"/>
          <w:szCs w:val="24"/>
        </w:rPr>
        <w:t>una poreznog obveznika na dan 5</w:t>
      </w:r>
      <w:r w:rsidRPr="00B72896">
        <w:rPr>
          <w:rFonts w:hAnsi="Times New Roman" w:ascii="Times New Roman"/>
          <w:sz w:val="24"/>
          <w:szCs w:val="24"/>
        </w:rPr>
        <w:t xml:space="preserve">. </w:t>
      </w:r>
      <w:r w:rsidR="00E85748">
        <w:rPr>
          <w:rFonts w:hAnsi="Times New Roman" w:ascii="Times New Roman"/>
          <w:sz w:val="24"/>
          <w:szCs w:val="24"/>
        </w:rPr>
        <w:t>veljače 2018</w:t>
      </w:r>
      <w:r w:rsidRPr="00B72896">
        <w:rPr>
          <w:rFonts w:hAnsi="Times New Roman" w:ascii="Times New Roman"/>
          <w:sz w:val="24"/>
          <w:szCs w:val="24"/>
        </w:rPr>
        <w:t xml:space="preserve">.,  proizlazi da dug dužnika prema RH Ministarstvu financija iznosi </w:t>
      </w:r>
      <w:r w:rsidR="00E85748">
        <w:rPr>
          <w:rFonts w:hAnsi="Times New Roman" w:ascii="Times New Roman"/>
          <w:sz w:val="24"/>
          <w:szCs w:val="24"/>
        </w:rPr>
        <w:t>91.203,41</w:t>
      </w:r>
      <w:r w:rsidRPr="00B72896">
        <w:rPr>
          <w:rFonts w:hAnsi="Times New Roman" w:ascii="Times New Roman"/>
          <w:sz w:val="24"/>
          <w:szCs w:val="24"/>
        </w:rPr>
        <w:t xml:space="preserve"> kn.</w:t>
      </w:r>
    </w:p>
    <w:p w:rsidRDefault="00B72896" w:rsidP="00B72896" w:rsidR="00E8574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ab/>
      </w:r>
    </w:p>
    <w:p w:rsidRDefault="00B72896" w:rsidP="00E85748" w:rsidR="00975368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>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B72896" w:rsidP="0049749B" w:rsidR="00B728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72896" w:rsidP="0049749B" w:rsidR="00B7289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B72896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E84819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342CFC" w:rsidRPr="00B92B86">
        <w:rPr>
          <w:rFonts w:hAnsi="Times New Roman" w:ascii="Times New Roman"/>
          <w:sz w:val="24"/>
          <w:szCs w:val="24"/>
        </w:rPr>
        <w:t xml:space="preserve"> </w:t>
      </w:r>
      <w:r w:rsidR="00E85748">
        <w:rPr>
          <w:rFonts w:hAnsi="Times New Roman" w:ascii="Times New Roman"/>
          <w:sz w:val="24"/>
          <w:szCs w:val="24"/>
        </w:rPr>
        <w:t>26. ožujka 2018.</w:t>
      </w:r>
    </w:p>
    <w:p w:rsidRDefault="007802E2" w:rsidP="0049749B" w:rsidR="007802E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B93DF9" w:rsidR="00B93DF9" w:rsidRPr="00B93DF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72896" w:rsidP="00B93DF9" w:rsidR="00B93DF9" w:rsidRP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B93DF9" w:rsidP="00B93DF9" w:rsid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72896" w:rsidP="00B93DF9" w:rsidR="00B93DF9" w:rsidRP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Jasna Lekić</w:t>
      </w:r>
      <w:r w:rsidR="00B93DF9" w:rsidRPr="00B93DF9">
        <w:rPr>
          <w:rFonts w:hAnsi="Times New Roman" w:ascii="Times New Roman"/>
          <w:sz w:val="24"/>
          <w:szCs w:val="24"/>
        </w:rPr>
        <w:t>, v. r.</w:t>
      </w:r>
    </w:p>
    <w:p w:rsidRDefault="00B93DF9" w:rsidP="00B93DF9" w:rsid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72896" w:rsidP="00B93DF9" w:rsidR="00B7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72896" w:rsidP="00B93DF9" w:rsidR="00B7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B72896" w:rsidP="00B93DF9" w:rsidR="00B72896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72896" w:rsidP="00B93DF9" w:rsidR="00B72896" w:rsidRP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93DF9" w:rsidP="00B93DF9" w:rsidR="00B93DF9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93DF9" w:rsidP="00B72896" w:rsidR="00B93D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Uputa o pravnom lijeku:</w:t>
      </w:r>
    </w:p>
    <w:p w:rsidRDefault="00B72896" w:rsidP="00B72896" w:rsid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72896" w:rsidP="00B72896" w:rsidR="00B93DF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B93DF9" w:rsidP="00B93DF9" w:rsidR="00B93DF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B72896" w:rsidP="00B72896" w:rsidR="00B72896" w:rsidRPr="00B93DF9">
      <w:pPr>
        <w:spacing w:lineRule="auto" w:line="240" w:after="0"/>
        <w:ind w:left="4248"/>
        <w:jc w:val="both"/>
        <w:rPr>
          <w:rFonts w:hAnsi="Times New Roman" w:ascii="Times New Roman"/>
          <w:sz w:val="24"/>
          <w:szCs w:val="24"/>
        </w:rPr>
      </w:pPr>
    </w:p>
    <w:p w:rsidRDefault="00B72896" w:rsidP="00B72896" w:rsidR="00B7289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 xml:space="preserve">DNA: </w:t>
      </w:r>
    </w:p>
    <w:p w:rsidRDefault="00B72896" w:rsidP="00B72896" w:rsidR="00B72896" w:rsidRPr="00B72896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 xml:space="preserve">1. Predlagatelj Financijska agencija, Regionalni centar Zagreb, Podružnica Varaždin, </w:t>
      </w:r>
      <w:r>
        <w:rPr>
          <w:rFonts w:hAnsi="Times New Roman" w:ascii="Times New Roman"/>
          <w:sz w:val="24"/>
          <w:szCs w:val="24"/>
        </w:rPr>
        <w:t>A.</w:t>
      </w:r>
      <w:r w:rsidRPr="00B72896">
        <w:rPr>
          <w:rFonts w:hAnsi="Times New Roman" w:ascii="Times New Roman"/>
          <w:sz w:val="24"/>
          <w:szCs w:val="24"/>
        </w:rPr>
        <w:t>Cesarca 2</w:t>
      </w:r>
    </w:p>
    <w:p w:rsidRDefault="00B72896" w:rsidP="00B72896" w:rsidR="00B72896" w:rsidRPr="00B72896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>2. RH Ministarstvo financija Porezna uprava po ŽDO Varaždin, građansko-upravni odjel</w:t>
      </w:r>
    </w:p>
    <w:p w:rsidRDefault="00B72896" w:rsidP="00B72896" w:rsidR="00E85748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 w:rsidRPr="00B72896">
        <w:rPr>
          <w:rFonts w:hAnsi="Times New Roman" w:ascii="Times New Roman"/>
          <w:sz w:val="24"/>
          <w:szCs w:val="24"/>
        </w:rPr>
        <w:t xml:space="preserve">3. Dužnik- </w:t>
      </w:r>
      <w:r w:rsidR="00E85748">
        <w:rPr>
          <w:rFonts w:hAnsi="Times New Roman" w:ascii="Times New Roman"/>
          <w:sz w:val="24"/>
          <w:szCs w:val="24"/>
        </w:rPr>
        <w:t>JUMMY FOOD j.d.o.o., sa sjedištem u Stjepana Radića 1, 42205 Vidovec</w:t>
      </w:r>
    </w:p>
    <w:p w:rsidRDefault="00B72896" w:rsidP="00B72896" w:rsidR="00B72896" w:rsidRPr="00B93DF9">
      <w:pPr>
        <w:spacing w:lineRule="auto" w:line="240" w:after="0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4. e-Oglasna ploča suda</w:t>
      </w:r>
    </w:p>
    <w:sectPr w:rsidSect="008659E3" w:rsidR="00B72896" w:rsidRPr="00B93DF9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7A9" w:rsidP="00501147" w:rsidR="006B07A9">
      <w:pPr>
        <w:spacing w:lineRule="auto" w:line="240" w:after="0"/>
      </w:pPr>
      <w:r>
        <w:separator/>
      </w:r>
    </w:p>
  </w:endnote>
  <w:endnote w:id="0" w:type="continuationSeparator">
    <w:p w:rsidRDefault="006B07A9" w:rsidP="00501147" w:rsidR="006B07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7A9" w:rsidP="00501147" w:rsidR="006B07A9">
      <w:pPr>
        <w:spacing w:lineRule="auto" w:line="240" w:after="0"/>
      </w:pPr>
      <w:r>
        <w:separator/>
      </w:r>
    </w:p>
  </w:footnote>
  <w:footnote w:id="0" w:type="continuationSeparator">
    <w:p w:rsidRDefault="006B07A9" w:rsidP="00501147" w:rsidR="006B07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F95" w:rsidP="00E86F95" w:rsidR="00E86F95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547167">
      <w:rPr>
        <w:rFonts w:hAnsi="Times New Roman" w:ascii="Times New Roman"/>
        <w:noProof/>
        <w:sz w:val="24"/>
        <w:szCs w:val="24"/>
      </w:rPr>
      <w:t>Poslovni broj: 9 St-42/2018-5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54716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1C9B"/>
    <w:rsid w:val="00087C43"/>
    <w:rsid w:val="00161F63"/>
    <w:rsid w:val="00194888"/>
    <w:rsid w:val="001B00FD"/>
    <w:rsid w:val="001E42B2"/>
    <w:rsid w:val="001F6DF0"/>
    <w:rsid w:val="00237FCE"/>
    <w:rsid w:val="002D2FC4"/>
    <w:rsid w:val="002E3DDB"/>
    <w:rsid w:val="00341823"/>
    <w:rsid w:val="00342CFC"/>
    <w:rsid w:val="00345212"/>
    <w:rsid w:val="00385BF0"/>
    <w:rsid w:val="00394A8C"/>
    <w:rsid w:val="003A4477"/>
    <w:rsid w:val="003D37F4"/>
    <w:rsid w:val="00405D5E"/>
    <w:rsid w:val="00450291"/>
    <w:rsid w:val="0049749B"/>
    <w:rsid w:val="004A0BD1"/>
    <w:rsid w:val="004E1C60"/>
    <w:rsid w:val="00501147"/>
    <w:rsid w:val="00547167"/>
    <w:rsid w:val="005E1D89"/>
    <w:rsid w:val="005F633B"/>
    <w:rsid w:val="0065361A"/>
    <w:rsid w:val="00696915"/>
    <w:rsid w:val="006B07A9"/>
    <w:rsid w:val="00724287"/>
    <w:rsid w:val="007269EA"/>
    <w:rsid w:val="00741600"/>
    <w:rsid w:val="007802E2"/>
    <w:rsid w:val="0078776D"/>
    <w:rsid w:val="007A409A"/>
    <w:rsid w:val="007D13E9"/>
    <w:rsid w:val="00806E0D"/>
    <w:rsid w:val="008174E7"/>
    <w:rsid w:val="00836A8A"/>
    <w:rsid w:val="008659E3"/>
    <w:rsid w:val="008A6557"/>
    <w:rsid w:val="008C2F05"/>
    <w:rsid w:val="008D05FD"/>
    <w:rsid w:val="0096157B"/>
    <w:rsid w:val="00962F00"/>
    <w:rsid w:val="00975368"/>
    <w:rsid w:val="009807E0"/>
    <w:rsid w:val="00A31587"/>
    <w:rsid w:val="00A65E60"/>
    <w:rsid w:val="00AF28D9"/>
    <w:rsid w:val="00B00B9A"/>
    <w:rsid w:val="00B43087"/>
    <w:rsid w:val="00B72896"/>
    <w:rsid w:val="00B92B86"/>
    <w:rsid w:val="00B93DF9"/>
    <w:rsid w:val="00BC5568"/>
    <w:rsid w:val="00C50709"/>
    <w:rsid w:val="00CB0DAC"/>
    <w:rsid w:val="00D228AD"/>
    <w:rsid w:val="00D43FE4"/>
    <w:rsid w:val="00D50D29"/>
    <w:rsid w:val="00DB5D1B"/>
    <w:rsid w:val="00DC66A8"/>
    <w:rsid w:val="00E20817"/>
    <w:rsid w:val="00E349A5"/>
    <w:rsid w:val="00E54865"/>
    <w:rsid w:val="00E84819"/>
    <w:rsid w:val="00E85748"/>
    <w:rsid w:val="00E86F95"/>
    <w:rsid w:val="00EC15A5"/>
    <w:rsid w:val="00F12359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E86F95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71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716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71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71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E86F9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7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71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716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71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71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St-42/2018</izvorni_sadrzaj>
    <derivirana_varijabla naziv="DomainObject.Predmet.OznakaBroj_1">St-42/2018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JUMMY FOOD  jednostavno društvo s ograničenom odgovornošću za ugostiteljstvo</izvorni_sadrzaj>
    <derivirana_varijabla naziv="DomainObject.Predmet.ProtustrankaFormated_1">  JUMMY FOOD  jednostavno društvo s ograničenom odgovornošću za ugostiteljstvo</derivirana_varijabla>
  </DomainObject.Predmet.ProtustrankaFormated>
  <DomainObject.Predmet.ProtustrankaFormatedOIB>
    <izvorni_sadrzaj>  JUMMY FOOD  jednostavno društvo s ograničenom odgovornošću za ugostiteljstvo, OIB 73197070140</izvorni_sadrzaj>
    <derivirana_varijabla naziv="DomainObject.Predmet.ProtustrankaFormatedOIB_1">  JUMMY FOOD  jednostavno društvo s ograničenom odgovornošću za ugostiteljstvo, OIB 73197070140</derivirana_varijabla>
  </DomainObject.Predmet.ProtustrankaFormatedOIB>
  <DomainObject.Predmet.ProtustrankaFormatedWithAdress>
    <izvorni_sadrzaj> JUMMY FOOD  jednostavno društvo s ograničenom odgovornošću za ugostiteljstvo, Stjepana Radića 1, 42205 Vidovec</izvorni_sadrzaj>
    <derivirana_varijabla naziv="DomainObject.Predmet.ProtustrankaFormatedWithAdress_1"> JUMMY FOOD  jednostavno društvo s ograničenom odgovornošću za ugostiteljstvo, Stjepana Radića 1, 42205 Vidovec</derivirana_varijabla>
  </DomainObject.Predmet.ProtustrankaFormatedWithAdress>
  <DomainObject.Predmet.ProtustrankaFormatedWithAdressOIB>
    <izvorni_sadrzaj> JUMMY FOOD  jednostavno društvo s ograničenom odgovornošću za ugostiteljstvo, OIB 73197070140, Stjepana Radića 1, 42205 Vidovec</izvorni_sadrzaj>
    <derivirana_varijabla naziv="DomainObject.Predmet.ProtustrankaFormatedWithAdressOIB_1"> JUMMY FOOD  jednostavno društvo s ograničenom odgovornošću za ugostiteljstvo, OIB 73197070140, Stjepana Radića 1, 42205 Vidovec</derivirana_varijabla>
  </DomainObject.Predmet.ProtustrankaFormatedWithAdressOIB>
  <DomainObject.Predmet.ProtustrankaWithAdress>
    <izvorni_sadrzaj>JUMMY FOOD  jednostavno društvo s ograničenom odgovornošću za ugostiteljstvo Stjepana Radića 1, 42205 Vidovec</izvorni_sadrzaj>
    <derivirana_varijabla naziv="DomainObject.Predmet.ProtustrankaWithAdress_1">JUMMY FOOD  jednostavno društvo s ograničenom odgovornošću za ugostiteljstvo Stjepana Radića 1, 42205 Vidovec</derivirana_varijabla>
  </DomainObject.Predmet.ProtustrankaWithAdress>
  <DomainObject.Predmet.ProtustrankaWithAdressOIB>
    <izvorni_sadrzaj>JUMMY FOOD  jednostavno društvo s ograničenom odgovornošću za ugostiteljstvo, OIB 73197070140, Stjepana Radića 1, 42205 Vidovec</izvorni_sadrzaj>
    <derivirana_varijabla naziv="DomainObject.Predmet.ProtustrankaWithAdressOIB_1">JUMMY FOOD  jednostavno društvo s ograničenom odgovornošću za ugostiteljstvo, OIB 73197070140, Stjepana Radića 1, 42205 Vidovec</derivirana_varijabla>
  </DomainObject.Predmet.ProtustrankaWithAdressOIB>
  <DomainObject.Predmet.ProtustrankaNazivFormated>
    <izvorni_sadrzaj>JUMMY FOOD  jednostavno društvo s ograničenom odgovornošću za ugostiteljstvo</izvorni_sadrzaj>
    <derivirana_varijabla naziv="DomainObject.Predmet.ProtustrankaNazivFormated_1">JUMMY FOOD  jednostavno društvo s ograničenom odgovornošću za ugostiteljstvo</derivirana_varijabla>
  </DomainObject.Predmet.ProtustrankaNazivFormated>
  <DomainObject.Predmet.ProtustrankaNazivFormatedOIB>
    <izvorni_sadrzaj>JUMMY FOOD  jednostavno društvo s ograničenom odgovornošću za ugostiteljstvo, OIB 73197070140</izvorni_sadrzaj>
    <derivirana_varijabla naziv="DomainObject.Predmet.ProtustrankaNazivFormatedOIB_1">JUMMY FOOD  jednostavno društvo s ograničenom odgovornošću za ugostiteljstvo, OIB 73197070140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JUMMY FOOD  jednostavno društvo s ograničenom odgovornošću za ugostiteljstvo</item>
    </izvorni_sadrzaj>
    <derivirana_varijabla naziv="DomainObject.Predmet.ProtuStrankaListFormated_1">
      <item>JUMMY FOOD  jednostavno društvo s ograničenom odgovornošću za ugostiteljstvo</item>
    </derivirana_varijabla>
  </DomainObject.Predmet.ProtuStrankaListFormated>
  <DomainObject.Predmet.ProtuStrankaListFormatedOIB>
    <izvorni_sadrzaj>
      <item>JUMMY FOOD  jednostavno društvo s ograničenom odgovornošću za ugostiteljstvo, OIB 73197070140</item>
    </izvorni_sadrzaj>
    <derivirana_varijabla naziv="DomainObject.Predmet.ProtuStrankaListFormatedOIB_1">
      <item>JUMMY FOOD  jednostavno društvo s ograničenom odgovornošću za ugostiteljstvo, OIB 73197070140</item>
    </derivirana_varijabla>
  </DomainObject.Predmet.ProtuStrankaListFormatedOIB>
  <DomainObject.Predmet.ProtuStrankaListFormatedWithAdress>
    <izvorni_sadrzaj>
      <item>JUMMY FOOD  jednostavno društvo s ograničenom odgovornošću za ugostiteljstvo, Stjepana Radića 1, 42205 Vidovec</item>
    </izvorni_sadrzaj>
    <derivirana_varijabla naziv="DomainObject.Predmet.ProtuStrankaListFormatedWithAdress_1">
      <item>JUMMY FOOD  jednostavno društvo s ograničenom odgovornošću za ugostiteljstvo, Stjepana Radića 1, 42205 Vidovec</item>
    </derivirana_varijabla>
  </DomainObject.Predmet.ProtuStrankaListFormatedWithAdress>
  <DomainObject.Predmet.ProtuStrankaListFormatedWithAdressOIB>
    <izvorni_sadrzaj>
      <item>JUMMY FOOD  jednostavno društvo s ograničenom odgovornošću za ugostiteljstvo, OIB 73197070140, Stjepana Radića 1, 42205 Vidovec</item>
    </izvorni_sadrzaj>
    <derivirana_varijabla naziv="DomainObject.Predmet.ProtuStrankaListFormatedWithAdressOIB_1">
      <item>JUMMY FOOD  jednostavno društvo s ograničenom odgovornošću za ugostiteljstvo, OIB 73197070140, Stjepana Radića 1, 42205 Vidovec</item>
    </derivirana_varijabla>
  </DomainObject.Predmet.ProtuStrankaListFormatedWithAdressOIB>
  <DomainObject.Predmet.ProtuStrankaListNazivFormated>
    <izvorni_sadrzaj>
      <item>JUMMY FOOD  jednostavno društvo s ograničenom odgovornošću za ugostiteljstvo</item>
    </izvorni_sadrzaj>
    <derivirana_varijabla naziv="DomainObject.Predmet.ProtuStrankaListNazivFormated_1">
      <item>JUMMY FOOD  jednostavno društvo s ograničenom odgovornošću za ugostiteljstvo</item>
    </derivirana_varijabla>
  </DomainObject.Predmet.ProtuStrankaListNazivFormated>
  <DomainObject.Predmet.ProtuStrankaListNazivFormatedOIB>
    <izvorni_sadrzaj>
      <item>JUMMY FOOD  jednostavno društvo s ograničenom odgovornošću za ugostiteljstvo, OIB 73197070140</item>
    </izvorni_sadrzaj>
    <derivirana_varijabla naziv="DomainObject.Predmet.ProtuStrankaListNazivFormatedOIB_1">
      <item>JUMMY FOOD  jednostavno društvo s ograničenom odgovornošću za ugostiteljstvo, OIB 73197070140</item>
    </derivirana_varijabla>
  </DomainObject.Predmet.ProtuStrankaListNazivFormatedOIB>
  <DomainObject.Predmet.OstaliListFormated>
    <izvorni_sadrzaj>
      <item>Sudski registar</item>
      <item>Županijsko državno odvjetništvo u Varaždinu</item>
    </izvorni_sadrzaj>
    <derivirana_varijabla naziv="DomainObject.Predmet.OstaliListFormated_1">
      <item>Sudski registar</item>
      <item>Županijsko državno odvjetništvo u Varaždinu</item>
    </derivirana_varijabla>
  </DomainObject.Predmet.OstaliListFormated>
  <DomainObject.Predmet.OstaliListFormatedOIB>
    <izvorni_sadrzaj>
      <item>Sudski registar</item>
      <item>Županijsko državno odvjetništvo u Varaždinu</item>
    </izvorni_sadrzaj>
    <derivirana_varijabla naziv="DomainObject.Predmet.OstaliListFormatedOIB_1">
      <item>Sudski registar</item>
      <item>Županijsko državno odvjetništvo u Varaždinu</item>
    </derivirana_varijabla>
  </DomainObject.Predmet.OstaliListFormatedOIB>
  <DomainObject.Predmet.OstaliListFormatedWithAdress>
    <izvorni_sadrzaj>
      <item>Sudski registar</item>
      <item>Županijsko državno odvjetništvo u Varaždinu</item>
    </izvorni_sadrzaj>
    <derivirana_varijabla naziv="DomainObject.Predmet.OstaliListFormatedWithAdress_1">
      <item>Sudski registar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Županijsko državno odvjetništvo u Varaždinu</item>
    </izvorni_sadrzaj>
    <derivirana_varijabla naziv="DomainObject.Predmet.OstaliListFormatedWithAdressOIB_1">
      <item>Sudski registar</item>
      <item>Županijsko državno odvjetništvo u Varaždinu</item>
    </derivirana_varijabla>
  </DomainObject.Predmet.OstaliListFormatedWithAdressOIB>
  <DomainObject.Predmet.OstaliListNazivFormated>
    <izvorni_sadrzaj>
      <item>Sudski registar</item>
      <item>Županijsko državno odvjetništvo u Varaždinu</item>
    </izvorni_sadrzaj>
    <derivirana_varijabla naziv="DomainObject.Predmet.OstaliListNazivFormated_1">
      <item>Sudski registar</item>
      <item>Županijsko državno odvjetništvo u Varaždinu</item>
    </derivirana_varijabla>
  </DomainObject.Predmet.OstaliListNazivFormated>
  <DomainObject.Predmet.OstaliListNazivFormatedOIB>
    <izvorni_sadrzaj>
      <item>Sudski registar</item>
      <item>Županijsko državno odvjetništvo u Varaždinu</item>
    </izvorni_sadrzaj>
    <derivirana_varijabla naziv="DomainObject.Predmet.OstaliListNazivFormatedOIB_1">
      <item>Sudski registar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JUMMY FOOD  jednostavno društvo s ograničenom odgovornošću za ugostiteljstvo</izvorni_sadrzaj>
    <derivirana_varijabla naziv="DomainObject.Predmet.ProtustrankaIDrugi_1">JUMMY FOOD 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JUMMY FOOD  jednostavno društvo s ograničenom odgovornošću za ugostiteljstvo, OIB 73197070140, Stjepana Radića 1, 42205 Vidovec</izvorni_sadrzaj>
    <derivirana_varijabla naziv="DomainObject.Predmet.ProtustrankaIDrugiAdressOIB_1">JUMMY FOOD  jednostavno društvo s ograničenom odgovornošću za ugostiteljstvo, OIB 73197070140, Stjepana Radića 1, 42205 Vidovec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JUMMY FOOD  jednostavno društvo s ograničenom odgovornošću za ugostiteljstvo</item>
      <item>Sudski registar</item>
      <item>Županijsko državno odvjetništvo u Varaždinu</item>
    </izvorni_sadrzaj>
    <derivirana_varijabla naziv="DomainObject.Predmet.SudioniciListNaziv_1">
      <item>Financijska agencija</item>
      <item>JUMMY FOOD  jednostavno društvo s ograničenom odgovornošću za ugostiteljstvo</item>
      <item>Sudski registar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JUMMY FOOD  jednostavno društvo s ograničenom odgovornošću za ugostiteljstvo, OIB 73197070140, Stjepana Radića 1,42205 Vidovec</item>
      <item>Sudski registar</item>
      <item>Županijsko državno odvjetništvo u Varaždinu</item>
    </izvorni_sadrzaj>
    <derivirana_varijabla naziv="DomainObject.Predmet.SudioniciListAdressOIB_1">
      <item>Financijska agencija, OIB 85821130368, A. Cesarca 2,42000 Varaždin</item>
      <item>JUMMY FOOD  jednostavno društvo s ograničenom odgovornošću za ugostiteljstvo, OIB 73197070140, Stjepana Radića 1,42205 Vidovec</item>
      <item>Sudski registar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73197070140</item>
      <item>, OIB null</item>
      <item>, OIB null</item>
    </izvorni_sadrzaj>
    <derivirana_varijabla naziv="DomainObject.Predmet.SudioniciListNazivOIB_1">
      <item>, OIB 85821130368</item>
      <item>, OIB 73197070140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BF2ACB-A459-41D1-8E1B-AA9CB7CDA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2624</properties:Characters>
  <properties:Lines>81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2018-03-23T11:16:00Z</dcterms:created>
  <dc:creator>Mirjana Mlinarić</dc:creator>
  <cp:lastModifiedBy>Marko Makaj</cp:lastModifiedBy>
  <cp:lastPrinted>2018-01-11T12:17:00Z</cp:lastPrinted>
  <dcterms:modified xmlns:xsi="http://www.w3.org/2001/XMLSchema-instance" xsi:type="dcterms:W3CDTF">2018-03-27T06:41:00Z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(St-42-18 obustava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