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ac8a" w14:paraId="5b4ac8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A0C08">
        <w:t>8397</w:t>
      </w:r>
      <w:r>
        <w:t>/2015</w:t>
      </w:r>
      <w:r w:rsidR="001D0B7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A0C08" w:rsidRPr="008A7637">
        <w:t>RIBAR-KRK d.o.o.</w:t>
      </w:r>
      <w:r w:rsidR="005A0C08">
        <w:t>,</w:t>
      </w:r>
      <w:r w:rsidR="005A0C08" w:rsidRPr="007A7999">
        <w:t xml:space="preserve"> </w:t>
      </w:r>
      <w:r w:rsidR="005A0C08" w:rsidRPr="008A7637">
        <w:t>Ivane Lang 19</w:t>
      </w:r>
      <w:r w:rsidR="005A0C08" w:rsidRPr="007A7999">
        <w:t xml:space="preserve">, </w:t>
      </w:r>
      <w:r w:rsidR="005A0C08">
        <w:t>Sesvete</w:t>
      </w:r>
      <w:r w:rsidR="005A0C08" w:rsidRPr="007A7999">
        <w:t xml:space="preserve">, OIB: </w:t>
      </w:r>
      <w:r w:rsidR="005A0C08" w:rsidRPr="00226BD1">
        <w:t>74058308494</w:t>
      </w:r>
      <w:r w:rsidR="005A0C08">
        <w:t>, dana 25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37CE4" w:rsidRPr="00337CE4">
        <w:t>RIBAR-KRK d.o.o., Ivane Lang 19, Sesvete, OIB: 74058308494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37CE4">
        <w:t>25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AF107D">
        <w:t xml:space="preserve"> </w:t>
      </w:r>
      <w:r w:rsidR="00AF107D" w:rsidRPr="00AF107D">
        <w:t>MILJENKO MARINIĆ iz Zagreba, Lopudska 1a, OIB:34668485052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37CE4" w:rsidRPr="00337CE4">
        <w:t>RIBAR-KRK d.o.o., Ivane Lang 19, Sesvete, OIB: 74058308494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337CE4">
        <w:t>25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D0B7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D0B76" w:rsidP="001D0B76" w:rsidR="001D0B76">
      <w:pPr>
        <w:pStyle w:val="Bezproreda"/>
        <w:jc w:val="right"/>
      </w:pPr>
      <w:r>
        <w:t>Za točnost otpravka-ovlašteni službenik:</w:t>
      </w:r>
    </w:p>
    <w:p w:rsidRDefault="001D0B76" w:rsidP="001D0B76" w:rsidR="001D0B76">
      <w:pPr>
        <w:pStyle w:val="Bezproreda"/>
        <w:jc w:val="right"/>
      </w:pPr>
      <w:r>
        <w:t xml:space="preserve">Tanja Štraubert </w:t>
      </w:r>
    </w:p>
    <w:sectPr w:rsidSect="00EF1FD3" w:rsidR="001D0B7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800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A0C08" w:rsidRPr="005A0C08">
          <w:t>8397/2015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1D0B76"/>
    <w:rsid w:val="00337CE4"/>
    <w:rsid w:val="003A3366"/>
    <w:rsid w:val="00453E80"/>
    <w:rsid w:val="004D7DC3"/>
    <w:rsid w:val="004E266D"/>
    <w:rsid w:val="005A0C08"/>
    <w:rsid w:val="00677951"/>
    <w:rsid w:val="006E0086"/>
    <w:rsid w:val="00733800"/>
    <w:rsid w:val="00AA7B27"/>
    <w:rsid w:val="00AE11D4"/>
    <w:rsid w:val="00AF107D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D0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D0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8397</izvorni_sadrzaj>
    <derivirana_varijabla naziv="DomainObject.Predmet.Broj_1">8397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St-8397/2015</izvorni_sadrzaj>
    <derivirana_varijabla naziv="DomainObject.Predmet.OznakaBroj_1">St-8397/2015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RIBAR-KRK d.o.o. zastupanog po punomoćniku Zvonko Polić</izvorni_sadrzaj>
    <derivirana_varijabla naziv="DomainObject.Predmet.ProtustrankaFormated_1">  RIBAR-KRK d.o.o. zastupanog po punomoćniku Zvonko Polić</derivirana_varijabla>
  </DomainObject.Predmet.ProtustrankaFormated>
  <DomainObject.Predmet.ProtustrankaFormatedOIB>
    <izvorni_sadrzaj>  RIBAR-KRK d.o.o., OIB 74058308494 zastupanog po punomoćniku Zvonko Polić</izvorni_sadrzaj>
    <derivirana_varijabla naziv="DomainObject.Predmet.ProtustrankaFormatedOIB_1">  RIBAR-KRK d.o.o., OIB 74058308494 zastupanog po punomoćniku Zvonko Polić</derivirana_varijabla>
  </DomainObject.Predmet.ProtustrankaFormatedOIB>
  <DomainObject.Predmet.ProtustrankaFormatedWithAdress>
    <izvorni_sadrzaj> RIBAR-KRK d.o.o., Ivane Lang 19, 10360 Sesvete zastupanog po punomoćniku Zvonko Polić</izvorni_sadrzaj>
    <derivirana_varijabla naziv="DomainObject.Predmet.ProtustrankaFormatedWithAdress_1"> RIBAR-KRK d.o.o., Ivane Lang 19, 10360 Sesvete zastupanog po punomoćniku Zvonko Polić</derivirana_varijabla>
  </DomainObject.Predmet.ProtustrankaFormatedWithAdress>
  <DomainObject.Predmet.ProtustrankaFormatedWithAdressOIB>
    <izvorni_sadrzaj> RIBAR-KRK d.o.o., OIB 74058308494, Ivane Lang 19, 10360 Sesvete zastupanog po punomoćniku Zvonko Polić</izvorni_sadrzaj>
    <derivirana_varijabla naziv="DomainObject.Predmet.ProtustrankaFormatedWithAdressOIB_1"> RIBAR-KRK d.o.o., OIB 74058308494, Ivane Lang 19, 10360 Sesvete zastupanog po punomoćniku Zvonko Polić</derivirana_varijabla>
  </DomainObject.Predmet.ProtustrankaFormatedWithAdressOIB>
  <DomainObject.Predmet.ProtustrankaWithAdress>
    <izvorni_sadrzaj>RIBAR-KRK d.o.o. Ivane Lang 19, 10360 Sesvete</izvorni_sadrzaj>
    <derivirana_varijabla naziv="DomainObject.Predmet.ProtustrankaWithAdress_1">RIBAR-KRK d.o.o. Ivane Lang 19, 10360 Sesvete</derivirana_varijabla>
  </DomainObject.Predmet.ProtustrankaWithAdress>
  <DomainObject.Predmet.ProtustrankaWithAdressOIB>
    <izvorni_sadrzaj>RIBAR-KRK d.o.o., OIB 74058308494, Ivane Lang 19, 10360 Sesvete</izvorni_sadrzaj>
    <derivirana_varijabla naziv="DomainObject.Predmet.ProtustrankaWithAdressOIB_1">RIBAR-KRK d.o.o., OIB 74058308494, Ivane Lang 19, 10360 Sesvete</derivirana_varijabla>
  </DomainObject.Predmet.ProtustrankaWithAdressOIB>
  <DomainObject.Predmet.ProtustrankaNazivFormated>
    <izvorni_sadrzaj>RIBAR-KRK d.o.o.</izvorni_sadrzaj>
    <derivirana_varijabla naziv="DomainObject.Predmet.ProtustrankaNazivFormated_1">RIBAR-KRK d.o.o.</derivirana_varijabla>
  </DomainObject.Predmet.ProtustrankaNazivFormated>
  <DomainObject.Predmet.ProtustrankaNazivFormatedOIB>
    <izvorni_sadrzaj>RIBAR-KRK d.o.o., OIB 74058308494</izvorni_sadrzaj>
    <derivirana_varijabla naziv="DomainObject.Predmet.ProtustrankaNazivFormatedOIB_1">RIBAR-KRK d.o.o., OIB 74058308494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RIBAR-KRK d.o.o. zastupanog po punomoćniku Zvonko Polić</item>
    </izvorni_sadrzaj>
    <derivirana_varijabla naziv="DomainObject.Predmet.ProtuStrankaListFormated_1">
      <item>RIBAR-KRK d.o.o. zastupanog po punomoćniku Zvonko Polić</item>
    </derivirana_varijabla>
  </DomainObject.Predmet.ProtuStrankaListFormated>
  <DomainObject.Predmet.ProtuStrankaListFormatedOIB>
    <izvorni_sadrzaj>
      <item>RIBAR-KRK d.o.o., OIB 74058308494 zastupanog po punomoćniku Zvonko Polić</item>
    </izvorni_sadrzaj>
    <derivirana_varijabla naziv="DomainObject.Predmet.ProtuStrankaListFormatedOIB_1">
      <item>RIBAR-KRK d.o.o., OIB 74058308494 zastupanog po punomoćniku Zvonko Polić</item>
    </derivirana_varijabla>
  </DomainObject.Predmet.ProtuStrankaListFormatedOIB>
  <DomainObject.Predmet.ProtuStrankaListFormatedWithAdress>
    <izvorni_sadrzaj>
      <item>RIBAR-KRK d.o.o., Ivane Lang 19, 10360 Sesvete zastupanog po punomoćniku Zvonko Polić</item>
    </izvorni_sadrzaj>
    <derivirana_varijabla naziv="DomainObject.Predmet.ProtuStrankaListFormatedWithAdress_1">
      <item>RIBAR-KRK d.o.o., Ivane Lang 19, 10360 Sesvete zastupanog po punomoćniku Zvonko Polić</item>
    </derivirana_varijabla>
  </DomainObject.Predmet.ProtuStrankaListFormatedWithAdress>
  <DomainObject.Predmet.ProtuStrankaListFormatedWithAdressOIB>
    <izvorni_sadrzaj>
      <item>RIBAR-KRK d.o.o., OIB 74058308494, Ivane Lang 19, 10360 Sesvete zastupanog po punomoćniku Zvonko Polić</item>
    </izvorni_sadrzaj>
    <derivirana_varijabla naziv="DomainObject.Predmet.ProtuStrankaListFormatedWithAdressOIB_1">
      <item>RIBAR-KRK d.o.o., OIB 74058308494, Ivane Lang 19, 10360 Sesvete zastupanog po punomoćniku Zvonko Polić</item>
    </derivirana_varijabla>
  </DomainObject.Predmet.ProtuStrankaListFormatedWithAdressOIB>
  <DomainObject.Predmet.ProtuStrankaListNazivFormated>
    <izvorni_sadrzaj>
      <item>RIBAR-KRK d.o.o.</item>
    </izvorni_sadrzaj>
    <derivirana_varijabla naziv="DomainObject.Predmet.ProtuStrankaListNazivFormated_1">
      <item>RIBAR-KRK d.o.o.</item>
    </derivirana_varijabla>
  </DomainObject.Predmet.ProtuStrankaListNazivFormated>
  <DomainObject.Predmet.ProtuStrankaListNazivFormatedOIB>
    <izvorni_sadrzaj>
      <item>RIBAR-KRK d.o.o., OIB 74058308494</item>
    </izvorni_sadrzaj>
    <derivirana_varijabla naziv="DomainObject.Predmet.ProtuStrankaListNazivFormatedOIB_1">
      <item>RIBAR-KRK d.o.o., OIB 74058308494</item>
    </derivirana_varijabla>
  </DomainObject.Predmet.ProtuStrankaListNazivFormatedOIB>
  <DomainObject.Predmet.OstaliListFormated>
    <izvorni_sadrzaj>
      <item>Miljenko Marinić</item>
      <item>Zvonko Polić punomoćnik sudionika u postupku RIBAR-KRK d.o.o.</item>
    </izvorni_sadrzaj>
    <derivirana_varijabla naziv="DomainObject.Predmet.OstaliListFormated_1">
      <item>Miljenko Marinić</item>
      <item>Zvonko Polić punomoćnik sudionika u postupku RIBAR-KRK d.o.o.</item>
    </derivirana_varijabla>
  </DomainObject.Predmet.OstaliListFormated>
  <DomainObject.Predmet.OstaliListFormatedOIB>
    <izvorni_sadrzaj>
      <item>Miljenko Marinić, OIB 34668485052</item>
      <item>Zvonko Polić, OIB 50279119281 punomoćnik sudionika u postupku RIBAR-KRK d.o.o.</item>
    </izvorni_sadrzaj>
    <derivirana_varijabla naziv="DomainObject.Predmet.OstaliListFormatedOIB_1">
      <item>Miljenko Marinić, OIB 34668485052</item>
      <item>Zvonko Polić, OIB 50279119281 punomoćnik sudionika u postupku RIBAR-KRK d.o.o.</item>
    </derivirana_varijabla>
  </DomainObject.Predmet.OstaliListFormatedOIB>
  <DomainObject.Predmet.OstaliListFormatedWithAdress>
    <izvorni_sadrzaj>
      <item>Miljenko Marinić, Lopudska 1, 10000 Zagreb</item>
      <item>Zvonko Polić, Ulica Ivane Lang 19, 10360 Sesvete punomoćnik sudionika u postupku RIBAR-KRK d.o.o.</item>
    </izvorni_sadrzaj>
    <derivirana_varijabla naziv="DomainObject.Predmet.OstaliListFormatedWithAdress_1">
      <item>Miljenko Marinić, Lopudska 1, 10000 Zagreb</item>
      <item>Zvonko Polić, Ulica Ivane Lang 19, 10360 Sesvete punomoćnik sudionika u postupku RIBAR-KRK d.o.o.</item>
    </derivirana_varijabla>
  </DomainObject.Predmet.OstaliListFormatedWithAdress>
  <DomainObject.Predmet.OstaliListFormatedWithAdressOIB>
    <izvorni_sadrzaj>
      <item>Miljenko Marinić, OIB 34668485052, Lopudska 1, 10000 Zagreb</item>
      <item>Zvonko Polić, OIB 50279119281, Ulica Ivane Lang 19, 10360 Sesvete punomoćnik sudionika u postupku RIBAR-KRK d.o.o.</item>
    </izvorni_sadrzaj>
    <derivirana_varijabla naziv="DomainObject.Predmet.OstaliListFormatedWithAdressOIB_1">
      <item>Miljenko Marinić, OIB 34668485052, Lopudska 1, 10000 Zagreb</item>
      <item>Zvonko Polić, OIB 50279119281, Ulica Ivane Lang 19, 10360 Sesvete punomoćnik sudionika u postupku RIBAR-KRK d.o.o.</item>
    </derivirana_varijabla>
  </DomainObject.Predmet.OstaliListFormatedWithAdressOIB>
  <DomainObject.Predmet.OstaliListNazivFormated>
    <izvorni_sadrzaj>
      <item>Miljenko Marinić</item>
      <item>Zvonko Polić</item>
    </izvorni_sadrzaj>
    <derivirana_varijabla naziv="DomainObject.Predmet.OstaliListNazivFormated_1">
      <item>Miljenko Marinić</item>
      <item>Zvonko Polić</item>
    </derivirana_varijabla>
  </DomainObject.Predmet.OstaliListNazivFormated>
  <DomainObject.Predmet.OstaliListNazivFormatedOIB>
    <izvorni_sadrzaj>
      <item>Miljenko Marinić, OIB 34668485052</item>
      <item>Zvonko Polić, OIB 50279119281</item>
    </izvorni_sadrzaj>
    <derivirana_varijabla naziv="DomainObject.Predmet.OstaliListNazivFormatedOIB_1">
      <item>Miljenko Marinić, OIB 34668485052</item>
      <item>Zvonko Polić, OIB 50279119281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RIBAR-KRK d.o.o.</izvorni_sadrzaj>
    <derivirana_varijabla naziv="DomainObject.Predmet.ProtustrankaIDrugi_1">RIBAR-KRK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RIBAR-KRK d.o.o., OIB 74058308494, Ivane Lang 19, 10360 Sesvete</izvorni_sadrzaj>
    <derivirana_varijabla naziv="DomainObject.Predmet.ProtustrankaIDrugiAdressOIB_1">RIBAR-KRK d.o.o., OIB 74058308494, Ivane Lang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RIBAR-KRK d.o.o.</item>
      <item>Miljenko Marinić</item>
      <item>Zvonko Polić</item>
    </izvorni_sadrzaj>
    <derivirana_varijabla naziv="DomainObject.Predmet.SudioniciListNaziv_1">
      <item>FINA Regionalni centar Zagreb</item>
      <item>RIBAR-KRK d.o.o.</item>
      <item>Miljenko Marinić</item>
      <item>Zvonko Polić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RIBAR-KRK d.o.o., OIB 74058308494, Ivane Lang 19,10360 Sesvete</item>
      <item>Miljenko Marinić, OIB 34668485052, Lopudska 1,10000 Zagreb</item>
      <item>Zvonko Polić, OIB 50279119281, Ulica Ivane Lang 19,10360 Sesvete</item>
    </izvorni_sadrzaj>
    <derivirana_varijabla naziv="DomainObject.Predmet.SudioniciListAdressOIB_1">
      <item>FINA Regionalni centar Zagreb, OIB 85821130368, Trg svibanjskih žrtava 1995. 1,10000 Zagreb</item>
      <item>RIBAR-KRK d.o.o., OIB 74058308494, Ivane Lang 19,10360 Sesvete</item>
      <item>Miljenko Marinić, OIB 34668485052, Lopudska 1,10000 Zagreb</item>
      <item>Zvonko Polić, OIB 50279119281, Ulica Ivane Lang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74058308494</item>
      <item>, OIB 34668485052</item>
      <item>, OIB 50279119281</item>
    </izvorni_sadrzaj>
    <derivirana_varijabla naziv="DomainObject.Predmet.SudioniciListNazivOIB_1">
      <item>, OIB 85821130368</item>
      <item>, OIB 74058308494</item>
      <item>, OIB 34668485052</item>
      <item>, OIB 50279119281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1975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2016-05-25T09:00:00Z</dcterms:created>
  <dc:creator>Sandra Rotar Vogrin</dc:creator>
  <cp:lastModifiedBy>Tanja Štraubert</cp:lastModifiedBy>
  <cp:lastPrinted>2016-05-25T09:32:00Z</cp:lastPrinted>
  <dcterms:modified xmlns:xsi="http://www.w3.org/2001/XMLSchema-instance" xsi:type="dcterms:W3CDTF">2016-05-25T09:32:00Z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