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7efb" w14:paraId="c767efb" w:rsidRDefault="001F237E" w:rsidP="00591F85" w:rsidR="00591F85" w:rsidRPr="00D25BAB">
      <w:pPr>
        <w:ind w:firstLine="426"/>
        <w15:collapsed w:val="false"/>
      </w:pPr>
      <w:bookmarkStart w:name="_GoBack" w:id="0"/>
      <w:bookmarkEnd w:id="0"/>
      <w:r w:rsidRPr="00D25BA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D25BA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D159C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D25BA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>66 St-</w:t>
      </w:r>
      <w:r w:rsidR="00215C0C">
        <w:rPr>
          <w:rFonts w:hAnsi="Times New Roman" w:ascii="Times New Roman"/>
          <w:b w:val="false"/>
          <w:color w:val="auto"/>
          <w:szCs w:val="24"/>
        </w:rPr>
        <w:t>825</w:t>
      </w:r>
      <w:r w:rsidR="00504A9E">
        <w:rPr>
          <w:rFonts w:hAnsi="Times New Roman" w:ascii="Times New Roman"/>
          <w:b w:val="false"/>
          <w:color w:val="auto"/>
          <w:szCs w:val="24"/>
        </w:rPr>
        <w:t>/1</w:t>
      </w:r>
      <w:r w:rsidR="00215C0C">
        <w:rPr>
          <w:rFonts w:hAnsi="Times New Roman" w:ascii="Times New Roman"/>
          <w:b w:val="false"/>
          <w:color w:val="auto"/>
          <w:szCs w:val="24"/>
        </w:rPr>
        <w:t>2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     </w:t>
      </w:r>
    </w:p>
    <w:p w:rsidRDefault="00D159CC" w:rsidP="00F97246" w:rsidR="00D159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F97246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</w:p>
    <w:p w:rsidRDefault="00F97246" w:rsidP="004C2742" w:rsidR="00F97246" w:rsidRPr="00D25BAB">
      <w:pPr>
        <w:jc w:val="center"/>
      </w:pPr>
      <w:r w:rsidRPr="00D25BAB">
        <w:t>R E P U B L I K A   H R V A T S K 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U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G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L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A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N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O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S</w:t>
      </w:r>
      <w:r w:rsidR="005F4DEF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25BAB">
        <w:rPr>
          <w:rFonts w:hAnsi="Times New Roman" w:ascii="Times New Roman"/>
          <w:b w:val="false"/>
          <w:color w:val="auto"/>
          <w:szCs w:val="24"/>
        </w:rPr>
        <w:t>T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I </w:t>
      </w: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 w:rsidRPr="00D25BAB"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 w:rsidRPr="00D25BAB">
        <w:rPr>
          <w:rFonts w:hAnsi="Times New Roman" w:ascii="Times New Roman"/>
          <w:b w:val="false"/>
          <w:color w:val="auto"/>
          <w:szCs w:val="24"/>
        </w:rPr>
        <w:t xml:space="preserve"> U Č A K</w:t>
      </w:r>
    </w:p>
    <w:p w:rsidRDefault="00210798" w:rsidP="00210798" w:rsidR="00210798" w:rsidRPr="00D25BA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9B1D80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1035FD" w:rsidRPr="001035FD">
        <w:rPr>
          <w:rFonts w:hAnsi="Times New Roman" w:ascii="Times New Roman"/>
          <w:b w:val="false"/>
          <w:color w:val="auto"/>
          <w:szCs w:val="24"/>
        </w:rPr>
        <w:t>NCL</w:t>
      </w:r>
      <w:proofErr w:type="spellEnd"/>
      <w:r w:rsidR="001035FD" w:rsidRPr="001035FD">
        <w:rPr>
          <w:rFonts w:hAnsi="Times New Roman" w:ascii="Times New Roman"/>
          <w:b w:val="false"/>
          <w:color w:val="auto"/>
          <w:szCs w:val="24"/>
        </w:rPr>
        <w:t xml:space="preserve"> NOVOSTI d.o.o. u stečaju, Zagreb, Radnička cesta 45/III, </w:t>
      </w:r>
      <w:proofErr w:type="spellStart"/>
      <w:r w:rsidR="001035FD" w:rsidRPr="001035FD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1035FD" w:rsidRPr="001035FD">
        <w:rPr>
          <w:rFonts w:hAnsi="Times New Roman" w:ascii="Times New Roman"/>
          <w:b w:val="false"/>
          <w:color w:val="auto"/>
          <w:szCs w:val="24"/>
        </w:rPr>
        <w:t xml:space="preserve">:080503421, </w:t>
      </w:r>
      <w:proofErr w:type="spellStart"/>
      <w:r w:rsidR="001035FD" w:rsidRPr="001035FD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1035FD" w:rsidRPr="001035FD">
        <w:rPr>
          <w:rFonts w:hAnsi="Times New Roman" w:ascii="Times New Roman"/>
          <w:b w:val="false"/>
          <w:color w:val="auto"/>
          <w:szCs w:val="24"/>
        </w:rPr>
        <w:t>:32291306034</w:t>
      </w:r>
      <w:r w:rsidR="005F6433" w:rsidRPr="005F6433">
        <w:rPr>
          <w:rFonts w:hAnsi="Times New Roman" w:ascii="Times New Roman"/>
          <w:b w:val="false"/>
          <w:color w:val="auto"/>
          <w:szCs w:val="24"/>
        </w:rPr>
        <w:t>,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783A09">
        <w:rPr>
          <w:rFonts w:hAnsi="Times New Roman" w:ascii="Times New Roman"/>
          <w:b w:val="false"/>
          <w:color w:val="auto"/>
          <w:szCs w:val="24"/>
        </w:rPr>
        <w:t>29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D159CC">
        <w:rPr>
          <w:rFonts w:hAnsi="Times New Roman" w:ascii="Times New Roman"/>
          <w:b w:val="false"/>
          <w:color w:val="auto"/>
          <w:szCs w:val="24"/>
        </w:rPr>
        <w:t>studenoga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360A5A">
        <w:rPr>
          <w:rFonts w:hAnsi="Times New Roman" w:ascii="Times New Roman"/>
          <w:b w:val="false"/>
          <w:color w:val="auto"/>
          <w:szCs w:val="24"/>
        </w:rPr>
        <w:t>8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 w:rsidRPr="00D25BAB">
      <w:pPr>
        <w:jc w:val="center"/>
      </w:pPr>
      <w:r w:rsidRPr="00D25BAB">
        <w:t xml:space="preserve">d a j e </w:t>
      </w:r>
      <w:r w:rsidR="005F4DEF" w:rsidRPr="00D25BAB">
        <w:t xml:space="preserve">  </w:t>
      </w:r>
      <w:r w:rsidRPr="00D25BAB">
        <w:t xml:space="preserve"> s e </w:t>
      </w:r>
      <w:r w:rsidR="005F4DEF" w:rsidRPr="00D25BAB">
        <w:t xml:space="preserve">  </w:t>
      </w:r>
      <w:r w:rsidRPr="00D25BAB">
        <w:t xml:space="preserve"> s u g l a s n o s t</w:t>
      </w:r>
    </w:p>
    <w:p w:rsidRDefault="001679CF" w:rsidP="00FA20FF" w:rsidR="001679CF" w:rsidRPr="00D25BAB"/>
    <w:p w:rsidRDefault="00834828" w:rsidP="00834828" w:rsidR="00C57E2E" w:rsidRPr="00D25BAB">
      <w:pPr>
        <w:ind w:firstLine="708"/>
        <w:jc w:val="both"/>
      </w:pPr>
      <w:r w:rsidRPr="00D25BAB">
        <w:t>stečajnom upravitelju za</w:t>
      </w:r>
      <w:r w:rsidR="00C57E2E" w:rsidRPr="00D25BAB">
        <w:t xml:space="preserve"> diobu</w:t>
      </w:r>
      <w:r w:rsidR="00CE2CBB" w:rsidRPr="00D25BAB">
        <w:t xml:space="preserve"> prema diobnom popisu od </w:t>
      </w:r>
      <w:r w:rsidR="00783A09">
        <w:t>5</w:t>
      </w:r>
      <w:r w:rsidR="00CE2CBB" w:rsidRPr="00D25BAB">
        <w:t xml:space="preserve">. </w:t>
      </w:r>
      <w:r w:rsidR="00783A09">
        <w:t>studenoga</w:t>
      </w:r>
      <w:r w:rsidR="00CE2CBB" w:rsidRPr="00D25BAB">
        <w:t xml:space="preserve"> 201</w:t>
      </w:r>
      <w:r w:rsidR="008B07F1">
        <w:t>8</w:t>
      </w:r>
      <w:r w:rsidR="00CE2CBB" w:rsidRPr="00D25BAB">
        <w:t>.</w:t>
      </w:r>
    </w:p>
    <w:p w:rsidRDefault="008B07F1" w:rsidP="008B07F1" w:rsidR="008B07F1"/>
    <w:p w:rsidRDefault="001175D3" w:rsidP="00D25BAB" w:rsidR="00D25BAB" w:rsidRPr="00D25BAB">
      <w:pPr>
        <w:jc w:val="center"/>
      </w:pPr>
      <w:r>
        <w:t>Z</w:t>
      </w:r>
      <w:r w:rsidR="00D25BAB" w:rsidRPr="00D25BAB">
        <w:t xml:space="preserve"> a k </w:t>
      </w:r>
      <w:proofErr w:type="spellStart"/>
      <w:r w:rsidR="00D25BAB" w:rsidRPr="00D25BAB">
        <w:t>lj</w:t>
      </w:r>
      <w:proofErr w:type="spellEnd"/>
      <w:r w:rsidR="00D25BAB" w:rsidRPr="00D25BAB">
        <w:t xml:space="preserve"> u č i o    j e</w:t>
      </w:r>
    </w:p>
    <w:p w:rsidRDefault="00D25BAB" w:rsidP="00D25BAB" w:rsidR="00D25BAB" w:rsidRPr="00D25BAB">
      <w:pPr>
        <w:jc w:val="both"/>
      </w:pPr>
    </w:p>
    <w:p w:rsidRDefault="00BA6C46" w:rsidP="00D25BAB" w:rsidR="00D25BAB">
      <w:pPr>
        <w:ind w:left="360"/>
        <w:jc w:val="center"/>
      </w:pPr>
      <w:r>
        <w:t xml:space="preserve">    </w:t>
      </w:r>
      <w:r w:rsidR="00D25BAB">
        <w:t>I</w:t>
      </w:r>
      <w:r w:rsidR="00D25BAB">
        <w:tab/>
      </w:r>
      <w:r>
        <w:t xml:space="preserve">  </w:t>
      </w:r>
      <w:r w:rsidR="00D25BAB">
        <w:t xml:space="preserve">Određuje se temeljem čl. </w:t>
      </w:r>
      <w:r w:rsidR="00783A09">
        <w:t>196</w:t>
      </w:r>
      <w:r w:rsidR="00D25BAB">
        <w:t xml:space="preserve">. Stečajnog zakona </w:t>
      </w:r>
      <w:r w:rsidR="005273D1">
        <w:t>završno ročište vjerovnika za</w:t>
      </w:r>
      <w:r w:rsidR="00D25BAB">
        <w:t xml:space="preserve">; </w:t>
      </w:r>
    </w:p>
    <w:p w:rsidRDefault="005F5C1E" w:rsidP="00D25BAB" w:rsidR="00D25BAB">
      <w:pPr>
        <w:ind w:left="360"/>
        <w:jc w:val="center"/>
      </w:pPr>
      <w:r>
        <w:t>2</w:t>
      </w:r>
      <w:r w:rsidR="001035FD">
        <w:t>0.</w:t>
      </w:r>
      <w:r w:rsidR="00D25BAB">
        <w:t xml:space="preserve"> </w:t>
      </w:r>
      <w:r w:rsidR="001035FD">
        <w:t>prosinca</w:t>
      </w:r>
      <w:r w:rsidR="00D25BAB">
        <w:t xml:space="preserve"> 2018. u 10,</w:t>
      </w:r>
      <w:r w:rsidR="003459E6">
        <w:t>0</w:t>
      </w:r>
      <w:r w:rsidR="00D25BAB">
        <w:t>0 sati</w:t>
      </w:r>
    </w:p>
    <w:p w:rsidRDefault="00D25BAB" w:rsidP="00D25BAB" w:rsidR="00D25BAB">
      <w:pPr>
        <w:ind w:left="360"/>
        <w:jc w:val="center"/>
      </w:pPr>
      <w:r>
        <w:t>u Trgovačkom sudu u Zagrebu, Petrinjska 8, soba 88/II (ulična zgrada).</w:t>
      </w:r>
    </w:p>
    <w:p w:rsidRDefault="00D25BAB" w:rsidP="00D25BAB" w:rsidR="00D25BAB">
      <w:pPr>
        <w:ind w:left="360"/>
        <w:jc w:val="center"/>
      </w:pPr>
    </w:p>
    <w:p w:rsidRDefault="00D25BAB" w:rsidP="00D25BAB" w:rsidR="00CF0B4A" w:rsidRPr="00D25BAB">
      <w:pPr>
        <w:ind w:left="360"/>
        <w:jc w:val="center"/>
      </w:pPr>
      <w:r>
        <w:t>II</w:t>
      </w:r>
      <w:r>
        <w:tab/>
        <w:t>Na Skupštinu se pozivaju pristupiti stečajni upravitelj i stečajni vjerovnici.</w:t>
      </w:r>
    </w:p>
    <w:p w:rsidRDefault="005273D1" w:rsidP="00210798" w:rsidR="005273D1">
      <w:pPr>
        <w:ind w:left="360"/>
        <w:jc w:val="center"/>
      </w:pPr>
    </w:p>
    <w:p w:rsidRDefault="001175D3" w:rsidP="00210798" w:rsidR="001175D3">
      <w:pPr>
        <w:ind w:left="360"/>
        <w:jc w:val="center"/>
      </w:pPr>
    </w:p>
    <w:p w:rsidRDefault="00210798" w:rsidP="00210798" w:rsidR="00210798" w:rsidRPr="00D25BAB">
      <w:pPr>
        <w:ind w:left="360"/>
        <w:jc w:val="center"/>
      </w:pPr>
      <w:r w:rsidRPr="00D25BAB">
        <w:t xml:space="preserve">U </w:t>
      </w:r>
      <w:r w:rsidR="00690661" w:rsidRPr="00D25BAB">
        <w:t>Zagrebu</w:t>
      </w:r>
      <w:r w:rsidR="000A526B" w:rsidRPr="00D25BAB">
        <w:t xml:space="preserve"> </w:t>
      </w:r>
      <w:r w:rsidR="00783A09">
        <w:t>29</w:t>
      </w:r>
      <w:r w:rsidR="00690661" w:rsidRPr="00D25BAB">
        <w:t xml:space="preserve">. </w:t>
      </w:r>
      <w:r w:rsidR="00E124C4">
        <w:t>studenoga</w:t>
      </w:r>
      <w:r w:rsidR="0027235A" w:rsidRPr="00D25BAB">
        <w:t xml:space="preserve"> </w:t>
      </w:r>
      <w:r w:rsidR="00690661" w:rsidRPr="00D25BAB">
        <w:t>201</w:t>
      </w:r>
      <w:r w:rsidR="00360A5A">
        <w:t>8</w:t>
      </w:r>
      <w:r w:rsidR="00690661" w:rsidRPr="00D25BAB">
        <w:t>.</w:t>
      </w:r>
    </w:p>
    <w:p w:rsidRDefault="00210798" w:rsidP="00210798" w:rsidR="00210798">
      <w:pPr>
        <w:ind w:left="360"/>
        <w:jc w:val="center"/>
      </w:pPr>
    </w:p>
    <w:p w:rsidRDefault="001175D3" w:rsidP="00210798" w:rsidR="001175D3" w:rsidRPr="00D25BAB">
      <w:pPr>
        <w:ind w:left="360"/>
        <w:jc w:val="center"/>
      </w:pPr>
    </w:p>
    <w:p w:rsidRDefault="00210798" w:rsidP="00210798" w:rsidR="00210798" w:rsidRPr="00D25BAB">
      <w:pPr>
        <w:ind w:left="4956"/>
        <w:jc w:val="center"/>
      </w:pPr>
      <w:r w:rsidRPr="00D25BAB">
        <w:t>Stečajni sudac</w:t>
      </w:r>
    </w:p>
    <w:p w:rsidRDefault="00690661" w:rsidP="00BA6C46" w:rsidR="00210798">
      <w:pPr>
        <w:ind w:left="4956"/>
        <w:jc w:val="center"/>
      </w:pPr>
      <w:r w:rsidRPr="00D25BAB">
        <w:t>Mislav Kolakušić</w:t>
      </w:r>
      <w:r w:rsidR="00F67937">
        <w:t xml:space="preserve"> v.r.</w:t>
      </w:r>
    </w:p>
    <w:p w:rsidRDefault="001175D3" w:rsidP="00BA6C46" w:rsidR="001175D3">
      <w:pPr>
        <w:ind w:left="4956"/>
        <w:jc w:val="center"/>
      </w:pPr>
    </w:p>
    <w:p w:rsidRDefault="00F67937" w:rsidP="00BA6C46" w:rsidR="00F67937" w:rsidRPr="00D25BAB">
      <w:pPr>
        <w:ind w:left="4956"/>
        <w:jc w:val="center"/>
      </w:pPr>
    </w:p>
    <w:p w:rsidRDefault="00210798" w:rsidP="00210798" w:rsidR="00210798" w:rsidRPr="00D25BAB">
      <w:pPr>
        <w:ind w:left="360"/>
        <w:jc w:val="center"/>
      </w:pPr>
    </w:p>
    <w:p w:rsidRDefault="00F67937" w:rsidR="00F67937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F67937" w:rsidR="00F67937" w:rsidRPr="000504A6">
      <w:r>
        <w:tab/>
        <w:t xml:space="preserve">      </w:t>
      </w:r>
      <w:r w:rsidRPr="000E6531">
        <w:t>Ivana Stampf</w:t>
      </w:r>
    </w:p>
    <w:p w:rsidRDefault="00867C17" w:rsidP="00F67937" w:rsidR="00867C17" w:rsidRPr="00D25BAB"/>
    <w:sectPr w:rsidSect="00BA6C46" w:rsidR="00867C17" w:rsidRPr="00D25B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84EFC"/>
    <w:rsid w:val="000A429C"/>
    <w:rsid w:val="000A526B"/>
    <w:rsid w:val="001035FD"/>
    <w:rsid w:val="001040EA"/>
    <w:rsid w:val="0011101A"/>
    <w:rsid w:val="001175D3"/>
    <w:rsid w:val="001676BC"/>
    <w:rsid w:val="001679CF"/>
    <w:rsid w:val="001752D7"/>
    <w:rsid w:val="001F237E"/>
    <w:rsid w:val="00210798"/>
    <w:rsid w:val="00215C0C"/>
    <w:rsid w:val="00240EBF"/>
    <w:rsid w:val="0025206B"/>
    <w:rsid w:val="0027235A"/>
    <w:rsid w:val="002E16DE"/>
    <w:rsid w:val="002F7E60"/>
    <w:rsid w:val="003459E6"/>
    <w:rsid w:val="00360A5A"/>
    <w:rsid w:val="003B36B4"/>
    <w:rsid w:val="003F5068"/>
    <w:rsid w:val="00412716"/>
    <w:rsid w:val="00427CFA"/>
    <w:rsid w:val="00450562"/>
    <w:rsid w:val="004A5217"/>
    <w:rsid w:val="004C2742"/>
    <w:rsid w:val="00504A9E"/>
    <w:rsid w:val="00506EE3"/>
    <w:rsid w:val="005273D1"/>
    <w:rsid w:val="00562967"/>
    <w:rsid w:val="00591F85"/>
    <w:rsid w:val="005C107A"/>
    <w:rsid w:val="005F4DEF"/>
    <w:rsid w:val="005F5C1E"/>
    <w:rsid w:val="005F6433"/>
    <w:rsid w:val="00623A0B"/>
    <w:rsid w:val="006823A1"/>
    <w:rsid w:val="00690661"/>
    <w:rsid w:val="00783A09"/>
    <w:rsid w:val="007E0964"/>
    <w:rsid w:val="00834828"/>
    <w:rsid w:val="00867C17"/>
    <w:rsid w:val="008B07F1"/>
    <w:rsid w:val="00932F52"/>
    <w:rsid w:val="009B1D80"/>
    <w:rsid w:val="009C79D7"/>
    <w:rsid w:val="00A04249"/>
    <w:rsid w:val="00A82166"/>
    <w:rsid w:val="00A91E11"/>
    <w:rsid w:val="00AB58A5"/>
    <w:rsid w:val="00B32B6B"/>
    <w:rsid w:val="00B73156"/>
    <w:rsid w:val="00BA6C46"/>
    <w:rsid w:val="00C57E2E"/>
    <w:rsid w:val="00C746BA"/>
    <w:rsid w:val="00CE2CBB"/>
    <w:rsid w:val="00CF0B4A"/>
    <w:rsid w:val="00D159CC"/>
    <w:rsid w:val="00D25BAB"/>
    <w:rsid w:val="00D26C29"/>
    <w:rsid w:val="00D516F2"/>
    <w:rsid w:val="00E124C4"/>
    <w:rsid w:val="00E545C9"/>
    <w:rsid w:val="00E5533B"/>
    <w:rsid w:val="00EC31BC"/>
    <w:rsid w:val="00ED01CA"/>
    <w:rsid w:val="00EF2907"/>
    <w:rsid w:val="00F34C3A"/>
    <w:rsid w:val="00F67937"/>
    <w:rsid w:val="00F76D90"/>
    <w:rsid w:val="00F97246"/>
    <w:rsid w:val="00FA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Rule="auto" w:line="276"/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7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9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="276" w:lineRule="auto"/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7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9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prosinca 2015.</izvorni_sadrzaj>
    <derivirana_varijabla naziv="DomainObject.Predmet.DatumZadnjeOdrzaneSudskeRadnje_1">9. prosinca 2015.</derivirana_varijabla>
  </DomainObject.Predmet.DatumZadnjeOdrzaneSudskeRadnje>
  <DomainObject.PredzadnjaOdlukaIzPredmeta.DatumDonosenjaOdluke>
    <izvorni_sadrzaj>10. srpnja 2017.</izvorni_sadrzaj>
    <derivirana_varijabla naziv="DomainObject.PredzadnjaOdlukaIzPredmeta.DatumDonosenjaOdluke_1">10. srpnja 2017.</derivirana_varijabla>
  </DomainObject.PredzadnjaOdlukaIzPredmeta.DatumDonosenjaOdluke>
  <DomainObject.PredzadnjaOdlukaIzPredmeta.Oznaka>
    <izvorni_sadrzaj>St-825/2012-47</izvorni_sadrzaj>
    <derivirana_varijabla naziv="DomainObject.PredzadnjaOdlukaIzPredmeta.Oznaka_1">St-825/2012-47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172</properties:Words>
  <properties:Characters>713</properties:Characters>
  <properties:Lines>39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2018-11-29T10:42:00Z</dcterms:created>
  <dc:creator>RH-TDU</dc:creator>
  <cp:lastModifiedBy>Ivana Stampf</cp:lastModifiedBy>
  <cp:lastPrinted>2013-03-01T09:51:00Z</cp:lastPrinted>
  <dcterms:modified xmlns:xsi="http://www.w3.org/2001/XMLSchema-instance" xsi:type="dcterms:W3CDTF">2018-11-29T13:01:00Z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(19 St-825-12 suglasnost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