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9ad8" w14:paraId="cd09ad8" w:rsidRDefault="004A1EC0" w:rsidP="00090C9B" w:rsidR="00090C9B">
      <w:pPr>
        <w15:collapsed w:val="false"/>
      </w:pPr>
      <w:bookmarkStart w:name="_GoBack" w:id="0"/>
      <w:bookmarkEnd w:id="0"/>
      <w:r>
        <w:t xml:space="preserve">      </w:t>
      </w:r>
      <w:r w:rsidR="00090C9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09E5" w:rsidP="002F0070" w:rsidR="002F0070" w:rsidRPr="00DD4F68">
      <w:r w:rsidRPr="00DD4F68">
        <w:t xml:space="preserve">Republika Hrvatska </w:t>
      </w:r>
    </w:p>
    <w:p w:rsidRDefault="002F0070" w:rsidP="002F0070" w:rsidR="002F0070" w:rsidRPr="00DD4F68">
      <w:r w:rsidRPr="00DD4F68">
        <w:t xml:space="preserve">Trgovački sud u Zagrebu                    </w:t>
      </w:r>
      <w:r w:rsidRPr="00DD4F68">
        <w:tab/>
      </w:r>
      <w:r w:rsidRPr="00DD4F68">
        <w:tab/>
      </w:r>
      <w:r w:rsidRPr="00DD4F68">
        <w:tab/>
      </w:r>
      <w:r w:rsidRPr="00DD4F68">
        <w:tab/>
      </w:r>
      <w:r w:rsidRPr="00DD4F68">
        <w:tab/>
      </w:r>
      <w:r w:rsidR="00EC6C37">
        <w:t>66</w:t>
      </w:r>
      <w:r w:rsidRPr="00DD4F68">
        <w:t xml:space="preserve"> St-</w:t>
      </w:r>
      <w:r w:rsidR="00551D43">
        <w:t>1186</w:t>
      </w:r>
      <w:r w:rsidRPr="00DD4F68">
        <w:t>/1</w:t>
      </w:r>
      <w:r w:rsidR="004774B9">
        <w:t>5</w:t>
      </w:r>
    </w:p>
    <w:p w:rsidRDefault="002F0070" w:rsidP="002F0070" w:rsidR="002F0070" w:rsidRPr="00DD4F68">
      <w:r w:rsidRPr="00DD4F68">
        <w:t xml:space="preserve"> Zagreb, </w:t>
      </w:r>
      <w:proofErr w:type="spellStart"/>
      <w:r w:rsidRPr="00DD4F68">
        <w:t>Amruševa</w:t>
      </w:r>
      <w:proofErr w:type="spellEnd"/>
      <w:r w:rsidRPr="00DD4F68">
        <w:t xml:space="preserve"> 2/II</w:t>
      </w:r>
    </w:p>
    <w:p w:rsidRDefault="00566409" w:rsidP="00335AF5" w:rsidR="00566409" w:rsidRPr="00335AF5"/>
    <w:p w:rsidRDefault="00566409" w:rsidP="002F0070" w:rsidR="002F0070" w:rsidRPr="00DD4F68">
      <w:pPr>
        <w:jc w:val="center"/>
        <w:rPr>
          <w:b/>
        </w:rPr>
      </w:pPr>
      <w:r w:rsidRPr="00335AF5">
        <w:t>R E P U B L I K A   H R V A T S K A</w:t>
      </w:r>
    </w:p>
    <w:p w:rsidRDefault="002F0070" w:rsidP="002F0070" w:rsidR="002F0070" w:rsidRPr="00566409">
      <w:pPr>
        <w:jc w:val="center"/>
      </w:pPr>
      <w:r w:rsidRPr="00566409">
        <w:t>R J E Š E N J E</w:t>
      </w:r>
    </w:p>
    <w:p w:rsidRDefault="00947AEF" w:rsidP="002F0070" w:rsidR="00947AEF" w:rsidRPr="00DD4F68">
      <w:pPr>
        <w:jc w:val="center"/>
        <w:rPr>
          <w:b/>
        </w:rPr>
      </w:pPr>
    </w:p>
    <w:p w:rsidRDefault="00DD4F68" w:rsidP="00DD4F68" w:rsidR="00DD4F68">
      <w:pPr>
        <w:ind w:firstLine="708"/>
        <w:jc w:val="both"/>
      </w:pPr>
      <w:r w:rsidRPr="00DD4F68">
        <w:t xml:space="preserve">Trgovački sud u Zagrebu po sucu pojedincu Mislavu </w:t>
      </w:r>
      <w:proofErr w:type="spellStart"/>
      <w:r w:rsidRPr="00DD4F68">
        <w:t>Kolakušiću</w:t>
      </w:r>
      <w:proofErr w:type="spellEnd"/>
      <w:r w:rsidRPr="00DD4F68">
        <w:t xml:space="preserve">, kao stečajnom sucu u stečajnom postupku nad </w:t>
      </w:r>
      <w:proofErr w:type="spellStart"/>
      <w:r w:rsidR="00551D43" w:rsidRPr="00551D43">
        <w:t>KRIMAR</w:t>
      </w:r>
      <w:proofErr w:type="spellEnd"/>
      <w:r w:rsidR="00551D43" w:rsidRPr="00551D43">
        <w:t xml:space="preserve"> društvo s ograničenom odgovornošću za trgovinu i usluge, </w:t>
      </w:r>
      <w:proofErr w:type="spellStart"/>
      <w:r w:rsidR="00551D43" w:rsidRPr="00551D43">
        <w:t>OIB</w:t>
      </w:r>
      <w:proofErr w:type="spellEnd"/>
      <w:r w:rsidR="00551D43" w:rsidRPr="00551D43">
        <w:t xml:space="preserve">: 10162213331, </w:t>
      </w:r>
      <w:proofErr w:type="spellStart"/>
      <w:r w:rsidR="00551D43" w:rsidRPr="00551D43">
        <w:t>MBS</w:t>
      </w:r>
      <w:proofErr w:type="spellEnd"/>
      <w:r w:rsidR="00551D43" w:rsidRPr="00551D43">
        <w:t xml:space="preserve">: 080065176, iz Zagreba, </w:t>
      </w:r>
      <w:proofErr w:type="spellStart"/>
      <w:r w:rsidR="00551D43" w:rsidRPr="00551D43">
        <w:t>Trnsko</w:t>
      </w:r>
      <w:proofErr w:type="spellEnd"/>
      <w:r w:rsidR="00551D43" w:rsidRPr="00551D43">
        <w:t xml:space="preserve"> 18/e</w:t>
      </w:r>
      <w:r>
        <w:t xml:space="preserve">, </w:t>
      </w:r>
      <w:r w:rsidR="004774B9">
        <w:t>2</w:t>
      </w:r>
      <w:r w:rsidR="00551D43">
        <w:t>9</w:t>
      </w:r>
      <w:r>
        <w:t xml:space="preserve">. </w:t>
      </w:r>
      <w:r w:rsidR="00551D43">
        <w:t>ožujka</w:t>
      </w:r>
      <w:r>
        <w:t xml:space="preserve"> 201</w:t>
      </w:r>
      <w:r w:rsidR="00551D43">
        <w:t>6</w:t>
      </w:r>
      <w:r>
        <w:t>.</w:t>
      </w:r>
    </w:p>
    <w:p w:rsidRDefault="00DD4F68" w:rsidP="00DD4F68" w:rsidR="00DD4F68">
      <w:pPr>
        <w:ind w:firstLine="708"/>
        <w:jc w:val="both"/>
      </w:pPr>
    </w:p>
    <w:p w:rsidRDefault="002F0070" w:rsidP="00DD4F68" w:rsidR="002F0070" w:rsidRPr="00566409">
      <w:pPr>
        <w:jc w:val="center"/>
      </w:pPr>
      <w:r w:rsidRPr="00566409">
        <w:t xml:space="preserve">r i  j  e  š  i  o  </w:t>
      </w:r>
      <w:r w:rsidR="00DD4F68" w:rsidRPr="00566409">
        <w:t xml:space="preserve"> </w:t>
      </w:r>
      <w:r w:rsidRPr="00566409">
        <w:t xml:space="preserve"> j  e</w:t>
      </w:r>
    </w:p>
    <w:p w:rsidRDefault="002F0070" w:rsidP="002F0070" w:rsidR="002F0070" w:rsidRPr="00DD4F68">
      <w:pPr>
        <w:ind w:firstLine="708"/>
        <w:jc w:val="center"/>
        <w:rPr>
          <w:b/>
        </w:rPr>
      </w:pPr>
    </w:p>
    <w:p w:rsidRDefault="00DD4F68" w:rsidP="00DD4F68" w:rsidR="002F0070" w:rsidRPr="00DD4F68">
      <w:pPr>
        <w:jc w:val="both"/>
      </w:pPr>
      <w:r>
        <w:t>I</w:t>
      </w:r>
      <w:r>
        <w:tab/>
      </w:r>
      <w:r w:rsidR="00947AEF" w:rsidRPr="00DD4F68">
        <w:t>Razrješava</w:t>
      </w:r>
      <w:r w:rsidR="002F0070" w:rsidRPr="00DD4F68">
        <w:t xml:space="preserve"> se </w:t>
      </w:r>
      <w:proofErr w:type="spellStart"/>
      <w:r w:rsidR="00551D43" w:rsidRPr="00551D43">
        <w:t>PAVAO</w:t>
      </w:r>
      <w:proofErr w:type="spellEnd"/>
      <w:r w:rsidR="00551D43" w:rsidRPr="00551D43">
        <w:t xml:space="preserve"> </w:t>
      </w:r>
      <w:proofErr w:type="spellStart"/>
      <w:r w:rsidR="00551D43" w:rsidRPr="00551D43">
        <w:t>GRIZELJ</w:t>
      </w:r>
      <w:proofErr w:type="spellEnd"/>
      <w:r w:rsidR="00551D43" w:rsidRPr="00551D43">
        <w:t xml:space="preserve">, Zagreb, Dragutina Golika 34, </w:t>
      </w:r>
      <w:proofErr w:type="spellStart"/>
      <w:r w:rsidR="00551D43" w:rsidRPr="00551D43">
        <w:t>OIB</w:t>
      </w:r>
      <w:proofErr w:type="spellEnd"/>
      <w:r w:rsidR="00551D43" w:rsidRPr="00551D43">
        <w:t>:71007328639</w:t>
      </w:r>
      <w:r w:rsidR="00947AEF" w:rsidRPr="00DD4F68">
        <w:t xml:space="preserve">, </w:t>
      </w:r>
      <w:r w:rsidR="002F0070" w:rsidRPr="00DD4F68">
        <w:t xml:space="preserve">dužnosti stečajnog upravitelja </w:t>
      </w:r>
      <w:proofErr w:type="spellStart"/>
      <w:r w:rsidR="00551D43" w:rsidRPr="00551D43">
        <w:t>KRIMAR</w:t>
      </w:r>
      <w:proofErr w:type="spellEnd"/>
      <w:r w:rsidR="00551D43" w:rsidRPr="00551D43">
        <w:t xml:space="preserve"> društvo s ograničenom odgovornošću za trgovinu i usluge, </w:t>
      </w:r>
      <w:proofErr w:type="spellStart"/>
      <w:r w:rsidR="00551D43" w:rsidRPr="00551D43">
        <w:t>OIB</w:t>
      </w:r>
      <w:proofErr w:type="spellEnd"/>
      <w:r w:rsidR="00551D43" w:rsidRPr="00551D43">
        <w:t xml:space="preserve">: 10162213331, </w:t>
      </w:r>
      <w:proofErr w:type="spellStart"/>
      <w:r w:rsidR="00551D43" w:rsidRPr="00551D43">
        <w:t>MBS</w:t>
      </w:r>
      <w:proofErr w:type="spellEnd"/>
      <w:r w:rsidR="00551D43" w:rsidRPr="00551D43">
        <w:t xml:space="preserve">: 080065176, iz Zagreba, </w:t>
      </w:r>
      <w:proofErr w:type="spellStart"/>
      <w:r w:rsidR="00551D43" w:rsidRPr="00551D43">
        <w:t>Trnsko</w:t>
      </w:r>
      <w:proofErr w:type="spellEnd"/>
      <w:r w:rsidR="00551D43" w:rsidRPr="00551D43">
        <w:t xml:space="preserve"> 18/e</w:t>
      </w:r>
      <w:r>
        <w:t>.</w:t>
      </w:r>
    </w:p>
    <w:p w:rsidRDefault="00DD4F68" w:rsidP="00DD4F68" w:rsidR="002F0070" w:rsidRPr="00DD4F68">
      <w:pPr>
        <w:jc w:val="both"/>
      </w:pPr>
      <w:r>
        <w:t>II</w:t>
      </w:r>
      <w:r>
        <w:tab/>
      </w:r>
      <w:r w:rsidR="002F0070" w:rsidRPr="00DD4F68">
        <w:t>Imenuje se</w:t>
      </w:r>
      <w:r w:rsidR="006A3E8A">
        <w:t xml:space="preserve"> </w:t>
      </w:r>
      <w:r w:rsidR="00FF4121">
        <w:t xml:space="preserve">MARTIN </w:t>
      </w:r>
      <w:proofErr w:type="spellStart"/>
      <w:r w:rsidR="00FF4121">
        <w:t>LUKIN</w:t>
      </w:r>
      <w:proofErr w:type="spellEnd"/>
      <w:r w:rsidR="004A1EC0">
        <w:t>,</w:t>
      </w:r>
      <w:r w:rsidR="004774B9">
        <w:t xml:space="preserve"> </w:t>
      </w:r>
      <w:r w:rsidR="00FF4121">
        <w:t>Zagreb, Gračanska cesta 145f,</w:t>
      </w:r>
      <w:r w:rsidR="004774B9">
        <w:t xml:space="preserve"> </w:t>
      </w:r>
      <w:proofErr w:type="spellStart"/>
      <w:r w:rsidR="00FF4121">
        <w:t>OIB</w:t>
      </w:r>
      <w:proofErr w:type="spellEnd"/>
      <w:r w:rsidR="00FF4121">
        <w:t>:12398076495</w:t>
      </w:r>
      <w:r w:rsidR="00F42E67">
        <w:t xml:space="preserve"> </w:t>
      </w:r>
      <w:r w:rsidR="002F0070" w:rsidRPr="00DD4F68">
        <w:t xml:space="preserve">stečajnim upraviteljem </w:t>
      </w:r>
      <w:proofErr w:type="spellStart"/>
      <w:r w:rsidR="00551D43" w:rsidRPr="00551D43">
        <w:t>KRIMAR</w:t>
      </w:r>
      <w:proofErr w:type="spellEnd"/>
      <w:r w:rsidR="00551D43" w:rsidRPr="00551D43">
        <w:t xml:space="preserve"> društvo s ograničenom odgovornošću za trgovinu i usluge, </w:t>
      </w:r>
      <w:proofErr w:type="spellStart"/>
      <w:r w:rsidR="00551D43" w:rsidRPr="00551D43">
        <w:t>OIB</w:t>
      </w:r>
      <w:proofErr w:type="spellEnd"/>
      <w:r w:rsidR="00551D43" w:rsidRPr="00551D43">
        <w:t xml:space="preserve">: 10162213331, </w:t>
      </w:r>
      <w:proofErr w:type="spellStart"/>
      <w:r w:rsidR="00551D43" w:rsidRPr="00551D43">
        <w:t>MBS</w:t>
      </w:r>
      <w:proofErr w:type="spellEnd"/>
      <w:r w:rsidR="00551D43" w:rsidRPr="00551D43">
        <w:t xml:space="preserve">: 080065176, iz Zagreba, </w:t>
      </w:r>
      <w:proofErr w:type="spellStart"/>
      <w:r w:rsidR="00551D43" w:rsidRPr="00551D43">
        <w:t>Trnsko</w:t>
      </w:r>
      <w:proofErr w:type="spellEnd"/>
      <w:r w:rsidR="00551D43" w:rsidRPr="00551D43">
        <w:t xml:space="preserve"> 18/e</w:t>
      </w:r>
      <w:r w:rsidR="002F0070" w:rsidRPr="00DD4F68">
        <w:t>.</w:t>
      </w:r>
    </w:p>
    <w:p w:rsidRDefault="00865B76" w:rsidP="00D4514D" w:rsidR="00865B76" w:rsidRPr="00DD4F68"/>
    <w:p w:rsidRDefault="00947AEF" w:rsidP="00947AEF" w:rsidR="00947AEF" w:rsidRPr="00DD4F68">
      <w:pPr>
        <w:jc w:val="center"/>
      </w:pPr>
      <w:r w:rsidRPr="00DD4F68">
        <w:t>Obrazloženje</w:t>
      </w:r>
    </w:p>
    <w:p w:rsidRDefault="00947AEF" w:rsidP="00947AEF" w:rsidR="00947AEF" w:rsidRPr="00DD4F68">
      <w:pPr>
        <w:jc w:val="center"/>
      </w:pPr>
    </w:p>
    <w:p w:rsidRDefault="00FF4121" w:rsidP="00090C9B" w:rsidR="00947AEF" w:rsidRPr="00DD4F68">
      <w:pPr>
        <w:ind w:firstLine="720"/>
        <w:jc w:val="both"/>
      </w:pPr>
      <w:r>
        <w:t xml:space="preserve">Povodom </w:t>
      </w:r>
      <w:r w:rsidR="002829BA">
        <w:t>obavijesti stečajnog upravitelja od 7. ožujka 2016. o nemogućnosti obavljanja poslova stečajnog upravitelja radi osobnih razloga, poodmakle životne dobi,, narušenog zdravlja te ozbiljnih zdravstvenih poteškoća</w:t>
      </w:r>
      <w:r w:rsidR="004A1EC0">
        <w:t>,</w:t>
      </w:r>
      <w:r w:rsidR="009E7AF1">
        <w:t xml:space="preserve"> s</w:t>
      </w:r>
      <w:r w:rsidR="00FA1398" w:rsidRPr="00FA1398">
        <w:t>ukladno odredb</w:t>
      </w:r>
      <w:r w:rsidR="00FA1398">
        <w:t>ama</w:t>
      </w:r>
      <w:r w:rsidR="00FA1398" w:rsidRPr="00FA1398">
        <w:t xml:space="preserve"> članka </w:t>
      </w:r>
      <w:r w:rsidR="009E7AF1">
        <w:t>91</w:t>
      </w:r>
      <w:r w:rsidR="00FA1398" w:rsidRPr="00FA1398">
        <w:t xml:space="preserve">. </w:t>
      </w:r>
      <w:r w:rsidR="009E7AF1">
        <w:t xml:space="preserve">stavak 2, </w:t>
      </w:r>
      <w:r w:rsidR="00FA1398" w:rsidRPr="00FA1398">
        <w:t xml:space="preserve">Stečajnog zakona (NN </w:t>
      </w:r>
      <w:r w:rsidR="009E7AF1">
        <w:t>71</w:t>
      </w:r>
      <w:r w:rsidR="00FA1398" w:rsidRPr="00FA1398">
        <w:t>/</w:t>
      </w:r>
      <w:r w:rsidR="009E7AF1">
        <w:t>15</w:t>
      </w:r>
      <w:r w:rsidR="00FA1398" w:rsidRPr="00FA1398">
        <w:t xml:space="preserve">) </w:t>
      </w:r>
      <w:r w:rsidR="004A1EC0">
        <w:t>odlučeno je kao u izreci rješenja</w:t>
      </w:r>
      <w:r w:rsidR="00FA1398">
        <w:t>.</w:t>
      </w:r>
      <w:r w:rsidR="004A1EC0">
        <w:t xml:space="preserve"> </w:t>
      </w:r>
    </w:p>
    <w:p w:rsidRDefault="004774B9" w:rsidP="00865B76" w:rsidR="004774B9">
      <w:pPr>
        <w:jc w:val="center"/>
      </w:pPr>
    </w:p>
    <w:p w:rsidRDefault="00865B76" w:rsidP="0056388E" w:rsidR="00B639DE" w:rsidRPr="00DD4F68">
      <w:pPr>
        <w:jc w:val="center"/>
      </w:pPr>
      <w:r w:rsidRPr="00DD4F68">
        <w:t xml:space="preserve">U Zagrebu </w:t>
      </w:r>
      <w:r w:rsidR="004774B9">
        <w:t>2</w:t>
      </w:r>
      <w:r w:rsidR="00551D43">
        <w:t>9</w:t>
      </w:r>
      <w:r w:rsidR="00DD4F68" w:rsidRPr="00DD4F68">
        <w:t xml:space="preserve">. </w:t>
      </w:r>
      <w:r w:rsidR="00551D43">
        <w:t>ožujka</w:t>
      </w:r>
      <w:r w:rsidR="00DD4F68" w:rsidRPr="00DD4F68">
        <w:t xml:space="preserve"> 201</w:t>
      </w:r>
      <w:r w:rsidR="00551D43">
        <w:t>6</w:t>
      </w:r>
      <w:r w:rsidR="00DD4F68" w:rsidRPr="00DD4F68">
        <w:t>.</w:t>
      </w:r>
    </w:p>
    <w:p w:rsidRDefault="00865B76" w:rsidR="00865B76" w:rsidRPr="00DD4F68">
      <w:pPr>
        <w:pStyle w:val="Tijeloteksta"/>
        <w:ind w:left="5760"/>
        <w:rPr>
          <w:sz w:val="24"/>
          <w:szCs w:val="24"/>
        </w:rPr>
      </w:pPr>
      <w:r w:rsidRPr="00DD4F68">
        <w:rPr>
          <w:sz w:val="24"/>
          <w:szCs w:val="24"/>
        </w:rPr>
        <w:tab/>
        <w:t>SUDAC:</w:t>
      </w:r>
    </w:p>
    <w:p w:rsidRDefault="00865B76" w:rsidP="00090C9B" w:rsidR="00865B76" w:rsidRPr="00DD4F68">
      <w:pPr>
        <w:pStyle w:val="Tijeloteksta"/>
        <w:ind w:left="5760"/>
      </w:pPr>
      <w:r w:rsidRPr="00DD4F68">
        <w:rPr>
          <w:sz w:val="24"/>
          <w:szCs w:val="24"/>
        </w:rPr>
        <w:t xml:space="preserve">     </w:t>
      </w:r>
      <w:r w:rsidR="00DD4F68" w:rsidRPr="00DD4F68">
        <w:rPr>
          <w:sz w:val="24"/>
          <w:szCs w:val="24"/>
        </w:rPr>
        <w:t>Mislav Kolakušić</w:t>
      </w:r>
      <w:r w:rsidR="00A445B6">
        <w:rPr>
          <w:sz w:val="24"/>
          <w:szCs w:val="24"/>
        </w:rPr>
        <w:t xml:space="preserve"> </w:t>
      </w:r>
      <w:r w:rsidR="00F17B93">
        <w:rPr>
          <w:sz w:val="24"/>
          <w:szCs w:val="24"/>
        </w:rPr>
        <w:t>v.r.</w:t>
      </w:r>
    </w:p>
    <w:p w:rsidRDefault="002072FA" w:rsidR="002072FA" w:rsidRPr="00DD4F68">
      <w:pPr>
        <w:pStyle w:val="Tijeloteksta"/>
        <w:jc w:val="left"/>
        <w:rPr>
          <w:sz w:val="24"/>
          <w:szCs w:val="24"/>
        </w:rPr>
      </w:pPr>
      <w:r w:rsidRPr="00DD4F68">
        <w:rPr>
          <w:sz w:val="24"/>
          <w:szCs w:val="24"/>
        </w:rPr>
        <w:t>UPUTA O PRAVNOM LIJEKU</w:t>
      </w:r>
    </w:p>
    <w:p w:rsidRDefault="002072FA" w:rsidP="00090C9B" w:rsidR="00090C9B">
      <w:pPr>
        <w:pStyle w:val="Tijeloteksta"/>
        <w:jc w:val="left"/>
        <w:rPr>
          <w:sz w:val="24"/>
          <w:szCs w:val="24"/>
        </w:rPr>
      </w:pPr>
      <w:r w:rsidRPr="00DD4F68">
        <w:rPr>
          <w:sz w:val="24"/>
          <w:szCs w:val="24"/>
        </w:rPr>
        <w:t xml:space="preserve">Protiv ovog rješenja </w:t>
      </w:r>
      <w:r w:rsidR="00FA1398">
        <w:rPr>
          <w:sz w:val="24"/>
          <w:szCs w:val="24"/>
        </w:rPr>
        <w:t>steč</w:t>
      </w:r>
      <w:r w:rsidR="00585780">
        <w:rPr>
          <w:sz w:val="24"/>
          <w:szCs w:val="24"/>
        </w:rPr>
        <w:t>a</w:t>
      </w:r>
      <w:r w:rsidR="00FA1398">
        <w:rPr>
          <w:sz w:val="24"/>
          <w:szCs w:val="24"/>
        </w:rPr>
        <w:t xml:space="preserve">jni vjerovnici imaju pravo žalbe </w:t>
      </w:r>
      <w:r w:rsidR="00585780">
        <w:rPr>
          <w:sz w:val="24"/>
          <w:szCs w:val="24"/>
        </w:rPr>
        <w:t xml:space="preserve">(članak </w:t>
      </w:r>
      <w:r w:rsidR="009E7AF1">
        <w:rPr>
          <w:sz w:val="24"/>
          <w:szCs w:val="24"/>
        </w:rPr>
        <w:t>91</w:t>
      </w:r>
      <w:r w:rsidR="00585780">
        <w:rPr>
          <w:sz w:val="24"/>
          <w:szCs w:val="24"/>
        </w:rPr>
        <w:t xml:space="preserve">. stavak 4. </w:t>
      </w:r>
      <w:proofErr w:type="spellStart"/>
      <w:r w:rsidR="00585780">
        <w:rPr>
          <w:sz w:val="24"/>
          <w:szCs w:val="24"/>
        </w:rPr>
        <w:t>SZ</w:t>
      </w:r>
      <w:proofErr w:type="spellEnd"/>
      <w:r w:rsidR="00585780">
        <w:rPr>
          <w:sz w:val="24"/>
          <w:szCs w:val="24"/>
        </w:rPr>
        <w:t xml:space="preserve">-a) </w:t>
      </w:r>
      <w:r w:rsidRPr="00DD4F68">
        <w:rPr>
          <w:sz w:val="24"/>
          <w:szCs w:val="24"/>
        </w:rPr>
        <w:t>u roku od 8 dana.</w:t>
      </w:r>
      <w:r w:rsidR="00DD4F68">
        <w:rPr>
          <w:sz w:val="24"/>
          <w:szCs w:val="24"/>
        </w:rPr>
        <w:t xml:space="preserve"> </w:t>
      </w:r>
      <w:r w:rsidRPr="00DD4F68">
        <w:rPr>
          <w:sz w:val="24"/>
          <w:szCs w:val="24"/>
        </w:rPr>
        <w:t>Žalba se podnosi u 2 primjerka ovom sudu za Visoki</w:t>
      </w:r>
      <w:r w:rsidR="00DD4F68">
        <w:rPr>
          <w:sz w:val="24"/>
          <w:szCs w:val="24"/>
        </w:rPr>
        <w:t xml:space="preserve"> </w:t>
      </w:r>
      <w:r w:rsidRPr="00DD4F68">
        <w:rPr>
          <w:sz w:val="24"/>
          <w:szCs w:val="24"/>
        </w:rPr>
        <w:t>trgovački sud RH</w:t>
      </w:r>
      <w:r w:rsidR="00585780">
        <w:rPr>
          <w:sz w:val="24"/>
          <w:szCs w:val="24"/>
        </w:rPr>
        <w:t>.</w:t>
      </w:r>
    </w:p>
    <w:p w:rsidRDefault="00F81ABF" w:rsidP="00090C9B" w:rsidR="00F81ABF" w:rsidRPr="00090C9B">
      <w:pPr>
        <w:pStyle w:val="Tijeloteksta"/>
        <w:jc w:val="left"/>
        <w:rPr>
          <w:sz w:val="24"/>
          <w:szCs w:val="24"/>
        </w:rPr>
      </w:pPr>
    </w:p>
    <w:p w:rsidRDefault="00F17B93" w:rsidP="00F17B93" w:rsidR="00F17B93">
      <w:pPr>
        <w:tabs>
          <w:tab w:pos="1335" w:val="left"/>
        </w:tabs>
      </w:pPr>
    </w:p>
    <w:p w:rsidRDefault="00F17B93" w:rsidP="007A1486" w:rsidR="00F17B9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F17B93" w:rsidP="007A1486" w:rsidR="00F17B9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F17B93" w:rsidP="007A1486" w:rsidR="00F17B93" w:rsidRPr="007A1486">
      <w:pPr>
        <w:ind w:left="720"/>
      </w:pPr>
    </w:p>
    <w:p w:rsidRDefault="00F17B93" w:rsidP="00F17B93" w:rsidR="00F17B93" w:rsidRPr="00F81ABF">
      <w:pPr>
        <w:tabs>
          <w:tab w:pos="1335" w:val="left"/>
        </w:tabs>
      </w:pPr>
    </w:p>
    <w:sectPr w:rsidR="00F17B93" w:rsidRPr="00F81AB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B85E67"/>
    <w:multiLevelType w:val="hybridMultilevel"/>
    <w:tmpl w:val="907ED3A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8AF41F6"/>
    <w:multiLevelType w:val="hybridMultilevel"/>
    <w:tmpl w:val="CCC064F0"/>
    <w:lvl w:tplc="35264D46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070"/>
    <w:rsid w:val="00066F44"/>
    <w:rsid w:val="00075A0D"/>
    <w:rsid w:val="00090C9B"/>
    <w:rsid w:val="00193782"/>
    <w:rsid w:val="001E25B2"/>
    <w:rsid w:val="002072FA"/>
    <w:rsid w:val="002209E5"/>
    <w:rsid w:val="002442D9"/>
    <w:rsid w:val="002829BA"/>
    <w:rsid w:val="002F0070"/>
    <w:rsid w:val="002F7D57"/>
    <w:rsid w:val="00301171"/>
    <w:rsid w:val="00347BB4"/>
    <w:rsid w:val="004774B9"/>
    <w:rsid w:val="004A1EC0"/>
    <w:rsid w:val="004B7F3F"/>
    <w:rsid w:val="004C6D55"/>
    <w:rsid w:val="004E5469"/>
    <w:rsid w:val="004F022B"/>
    <w:rsid w:val="005071FA"/>
    <w:rsid w:val="00522F8C"/>
    <w:rsid w:val="00551D43"/>
    <w:rsid w:val="0056388E"/>
    <w:rsid w:val="00566409"/>
    <w:rsid w:val="00585780"/>
    <w:rsid w:val="006A3E8A"/>
    <w:rsid w:val="006B3353"/>
    <w:rsid w:val="006E4475"/>
    <w:rsid w:val="007141AF"/>
    <w:rsid w:val="007A6843"/>
    <w:rsid w:val="007B3F07"/>
    <w:rsid w:val="00865B76"/>
    <w:rsid w:val="008B05F8"/>
    <w:rsid w:val="008E562D"/>
    <w:rsid w:val="00947AEF"/>
    <w:rsid w:val="009E7AF1"/>
    <w:rsid w:val="00A445B6"/>
    <w:rsid w:val="00AA1B19"/>
    <w:rsid w:val="00AD3A6C"/>
    <w:rsid w:val="00B639DE"/>
    <w:rsid w:val="00D4514D"/>
    <w:rsid w:val="00DB06B8"/>
    <w:rsid w:val="00DD4F68"/>
    <w:rsid w:val="00EC6C37"/>
    <w:rsid w:val="00ED4BB3"/>
    <w:rsid w:val="00F17B93"/>
    <w:rsid w:val="00F4026B"/>
    <w:rsid w:val="00F42E67"/>
    <w:rsid w:val="00F81ABF"/>
    <w:rsid w:val="00FA1398"/>
    <w:rsid w:val="00FA16DF"/>
    <w:rsid w:val="00FF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007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65B76"/>
    <w:pPr>
      <w:jc w:val="both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090C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C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7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B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007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65B76"/>
    <w:pPr>
      <w:jc w:val="both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090C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C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7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B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B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B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B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St-1186/2015</izvorni_sadrzaj>
    <derivirana_varijabla naziv="DomainObject.Predmet.OznakaBroj_1">St-1186/2015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KRIMAR d.o.o.</izvorni_sadrzaj>
    <derivirana_varijabla naziv="DomainObject.Predmet.ProtustrankaFormated_1">  KRIMAR d.o.o.</derivirana_varijabla>
  </DomainObject.Predmet.ProtustrankaFormated>
  <DomainObject.Predmet.ProtustrankaFormatedOIB>
    <izvorni_sadrzaj>  KRIMAR d.o.o., OIB 10162213331</izvorni_sadrzaj>
    <derivirana_varijabla naziv="DomainObject.Predmet.ProtustrankaFormatedOIB_1">  KRIMAR d.o.o., OIB 10162213331</derivirana_varijabla>
  </DomainObject.Predmet.ProtustrankaFormatedOIB>
  <DomainObject.Predmet.ProtustrankaFormatedWithAdress>
    <izvorni_sadrzaj> KRIMAR d.o.o., Trnsko 18/e, 10000 Zagreb</izvorni_sadrzaj>
    <derivirana_varijabla naziv="DomainObject.Predmet.ProtustrankaFormatedWithAdress_1"> KRIMAR d.o.o., Trnsko 18/e, 10000 Zagreb</derivirana_varijabla>
  </DomainObject.Predmet.ProtustrankaFormatedWithAdress>
  <DomainObject.Predmet.ProtustrankaFormatedWithAdressOIB>
    <izvorni_sadrzaj> KRIMAR d.o.o., OIB 10162213331, Trnsko 18/e, 10000 Zagreb</izvorni_sadrzaj>
    <derivirana_varijabla naziv="DomainObject.Predmet.ProtustrankaFormatedWithAdressOIB_1"> KRIMAR d.o.o., OIB 10162213331, Trnsko 18/e, 10000 Zagreb</derivirana_varijabla>
  </DomainObject.Predmet.ProtustrankaFormatedWithAdressOIB>
  <DomainObject.Predmet.ProtustrankaWithAdress>
    <izvorni_sadrzaj>KRIMAR d.o.o. Trnsko 18/e, 10000 Zagreb</izvorni_sadrzaj>
    <derivirana_varijabla naziv="DomainObject.Predmet.ProtustrankaWithAdress_1">KRIMAR d.o.o. Trnsko 18/e, 10000 Zagreb</derivirana_varijabla>
  </DomainObject.Predmet.ProtustrankaWithAdress>
  <DomainObject.Predmet.ProtustrankaWithAdressOIB>
    <izvorni_sadrzaj>KRIMAR d.o.o., OIB 10162213331, Trnsko 18/e, 10000 Zagreb</izvorni_sadrzaj>
    <derivirana_varijabla naziv="DomainObject.Predmet.ProtustrankaWithAdressOIB_1">KRIMAR d.o.o., OIB 10162213331, Trnsko 18/e, 10000 Zagreb</derivirana_varijabla>
  </DomainObject.Predmet.ProtustrankaWithAdressOIB>
  <DomainObject.Predmet.ProtustrankaNazivFormated>
    <izvorni_sadrzaj>KRIMAR d.o.o.</izvorni_sadrzaj>
    <derivirana_varijabla naziv="DomainObject.Predmet.ProtustrankaNazivFormated_1">KRIMAR d.o.o.</derivirana_varijabla>
  </DomainObject.Predmet.ProtustrankaNazivFormated>
  <DomainObject.Predmet.ProtustrankaNazivFormatedOIB>
    <izvorni_sadrzaj>KRIMAR d.o.o., OIB 10162213331</izvorni_sadrzaj>
    <derivirana_varijabla naziv="DomainObject.Predmet.ProtustrankaNazivFormatedOIB_1">KRIMAR d.o.o., OIB 10162213331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KRIMAR d.o.o.</item>
    </izvorni_sadrzaj>
    <derivirana_varijabla naziv="DomainObject.Predmet.ProtuStrankaListFormated_1">
      <item>KRIMAR d.o.o.</item>
    </derivirana_varijabla>
  </DomainObject.Predmet.ProtuStrankaListFormated>
  <DomainObject.Predmet.ProtuStrankaListFormatedOIB>
    <izvorni_sadrzaj>
      <item>KRIMAR d.o.o., OIB 10162213331</item>
    </izvorni_sadrzaj>
    <derivirana_varijabla naziv="DomainObject.Predmet.ProtuStrankaListFormatedOIB_1">
      <item>KRIMAR d.o.o., OIB 10162213331</item>
    </derivirana_varijabla>
  </DomainObject.Predmet.ProtuStrankaListFormatedOIB>
  <DomainObject.Predmet.ProtuStrankaListFormatedWithAdress>
    <izvorni_sadrzaj>
      <item>KRIMAR d.o.o., Trnsko 18/e, 10000 Zagreb</item>
    </izvorni_sadrzaj>
    <derivirana_varijabla naziv="DomainObject.Predmet.ProtuStrankaListFormatedWithAdress_1">
      <item>KRIMAR d.o.o., Trnsko 18/e, 10000 Zagreb</item>
    </derivirana_varijabla>
  </DomainObject.Predmet.ProtuStrankaListFormatedWithAdress>
  <DomainObject.Predmet.ProtuStrankaListFormatedWithAdressOIB>
    <izvorni_sadrzaj>
      <item>KRIMAR d.o.o., OIB 10162213331, Trnsko 18/e, 10000 Zagreb</item>
    </izvorni_sadrzaj>
    <derivirana_varijabla naziv="DomainObject.Predmet.ProtuStrankaListFormatedWithAdressOIB_1">
      <item>KRIMAR d.o.o., OIB 10162213331, Trnsko 18/e, 10000 Zagreb</item>
    </derivirana_varijabla>
  </DomainObject.Predmet.ProtuStrankaListFormatedWithAdressOIB>
  <DomainObject.Predmet.ProtuStrankaListNazivFormated>
    <izvorni_sadrzaj>
      <item>KRIMAR d.o.o.</item>
    </izvorni_sadrzaj>
    <derivirana_varijabla naziv="DomainObject.Predmet.ProtuStrankaListNazivFormated_1">
      <item>KRIMAR d.o.o.</item>
    </derivirana_varijabla>
  </DomainObject.Predmet.ProtuStrankaListNazivFormated>
  <DomainObject.Predmet.ProtuStrankaListNazivFormatedOIB>
    <izvorni_sadrzaj>
      <item>KRIMAR d.o.o., OIB 10162213331</item>
    </izvorni_sadrzaj>
    <derivirana_varijabla naziv="DomainObject.Predmet.ProtuStrankaListNazivFormatedOIB_1">
      <item>KRIMAR d.o.o., OIB 10162213331</item>
    </derivirana_varijabla>
  </DomainObject.Predmet.ProtuStrankaListNazivFormatedOIB>
  <DomainObject.Predmet.OstaliListFormated>
    <izvorni_sadrzaj>
      <item>Nenad Anić-kaliger</item>
      <item>PAVAO GRIZELJ</item>
    </izvorni_sadrzaj>
    <derivirana_varijabla naziv="DomainObject.Predmet.OstaliListFormated_1">
      <item>Nenad Anić-kaliger</item>
      <item>PAVAO GRIZELJ</item>
    </derivirana_varijabla>
  </DomainObject.Predmet.OstaliListFormated>
  <DomainObject.Predmet.OstaliListFormatedOIB>
    <izvorni_sadrzaj>
      <item>Nenad Anić-kaliger, OIB 67897958254</item>
      <item>PAVAO GRIZELJ, OIB 71007328639</item>
    </izvorni_sadrzaj>
    <derivirana_varijabla naziv="DomainObject.Predmet.OstaliListFormatedOIB_1">
      <item>Nenad Anić-kaliger, OIB 67897958254</item>
      <item>PAVAO GRIZELJ, OIB 71007328639</item>
    </derivirana_varijabla>
  </DomainObject.Predmet.OstaliListFormatedOIB>
  <DomainObject.Predmet.OstaliListFormatedWithAdress>
    <izvorni_sadrzaj>
      <item>Nenad Anić-kaliger, Trnsko 26, Zagreb</item>
      <item>PAVAO GRIZELJ, Dragutina Golika 34, 10000 Zagreb</item>
    </izvorni_sadrzaj>
    <derivirana_varijabla naziv="DomainObject.Predmet.OstaliListFormatedWithAdress_1">
      <item>Nenad Anić-kaliger, Trnsko 26, Zagreb</item>
      <item>PAVAO GRIZELJ, Dragutina Golika 34, 10000 Zagreb</item>
    </derivirana_varijabla>
  </DomainObject.Predmet.OstaliListFormatedWithAdress>
  <DomainObject.Predmet.OstaliListFormatedWithAdressOIB>
    <izvorni_sadrzaj>
      <item>Nenad Anić-kaliger, OIB 67897958254, Trnsko 26, Zagreb</item>
      <item>PAVAO GRIZELJ, OIB 71007328639, Dragutina Golika 34, 10000 Zagreb</item>
    </izvorni_sadrzaj>
    <derivirana_varijabla naziv="DomainObject.Predmet.OstaliListFormatedWithAdressOIB_1">
      <item>Nenad Anić-kaliger, OIB 67897958254, Trnsko 26, Zagreb</item>
      <item>PAVAO GRIZELJ, OIB 71007328639, Dragutina Golika 34, 10000 Zagreb</item>
    </derivirana_varijabla>
  </DomainObject.Predmet.OstaliListFormatedWithAdressOIB>
  <DomainObject.Predmet.OstaliListNazivFormated>
    <izvorni_sadrzaj>
      <item>Nenad Anić-kaliger</item>
      <item>PAVAO GRIZELJ</item>
    </izvorni_sadrzaj>
    <derivirana_varijabla naziv="DomainObject.Predmet.OstaliListNazivFormated_1">
      <item>Nenad Anić-kaliger</item>
      <item>PAVAO GRIZELJ</item>
    </derivirana_varijabla>
  </DomainObject.Predmet.OstaliListNazivFormated>
  <DomainObject.Predmet.OstaliListNazivFormatedOIB>
    <izvorni_sadrzaj>
      <item>Nenad Anić-kaliger, OIB 67897958254</item>
      <item>PAVAO GRIZELJ, OIB 71007328639</item>
    </izvorni_sadrzaj>
    <derivirana_varijabla naziv="DomainObject.Predmet.OstaliListNazivFormatedOIB_1">
      <item>Nenad Anić-kaliger, OIB 67897958254</item>
      <item>PAVAO GRIZELJ, OIB 71007328639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KRIMAR d.o.o.</izvorni_sadrzaj>
    <derivirana_varijabla naziv="DomainObject.Predmet.ProtustrankaIDrugi_1">KRIMAR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KRIMAR d.o.o., OIB 10162213331, Trnsko 18/e, 10000 Zagreb</izvorni_sadrzaj>
    <derivirana_varijabla naziv="DomainObject.Predmet.ProtustrankaIDrugiAdressOIB_1">KRIMAR d.o.o., OIB 10162213331, Trnsko 18/e,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KRIMAR d.o.o.</item>
      <item>Nenad Anić-kaliger</item>
      <item>PAVAO GRIZELJ</item>
    </izvorni_sadrzaj>
    <derivirana_varijabla naziv="DomainObject.Predmet.SudioniciListNaziv_1">
      <item>FINA Regionalni centar Zagreb</item>
      <item>KRIMAR d.o.o.</item>
      <item>Nenad Anić-kaliger</item>
      <item>PAVAO GRIZELJ</item>
    </derivirana_varijabla>
  </DomainObject.Predmet.SudioniciListNaziv>
  <DomainObject.Predmet.SudioniciListAdressOIB>
    <izvorni_sadrzaj>
      <item>FINA Regionalni centar Zagreb, OIB 85821130368, Trg svibanjskih žrtava 1995. 1,10000 Zagreb</item>
      <item>KRIMAR d.o.o., OIB 10162213331, Trnsko 18/e,10000 Zagreb</item>
      <item>Nenad Anić-kaliger, OIB 67897958254, Trnsko 26,Zagreb</item>
      <item>PAVAO GRIZELJ, OIB 71007328639, Dragutina Golika 34,10000 Zagreb</item>
    </izvorni_sadrzaj>
    <derivirana_varijabla naziv="DomainObject.Predmet.SudioniciListAdressOIB_1">
      <item>FINA Regionalni centar Zagreb, OIB 85821130368, Trg svibanjskih žrtava 1995. 1,10000 Zagreb</item>
      <item>KRIMAR d.o.o., OIB 10162213331, Trnsko 18/e,10000 Zagreb</item>
      <item>Nenad Anić-kaliger, OIB 67897958254, Trnsko 26,Zagreb</item>
      <item>PAVAO GRIZELJ, OIB 71007328639, Dragutina Golika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10162213331</item>
      <item>, OIB 67897958254</item>
      <item>, OIB 71007328639</item>
    </izvorni_sadrzaj>
    <derivirana_varijabla naziv="DomainObject.Predmet.SudioniciListNazivOIB_1">
      <item>, OIB 85821130368</item>
      <item>, OIB 10162213331</item>
      <item>, OIB 67897958254</item>
      <item>, OIB 71007328639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1252</properties:Characters>
  <properties:Lines>41</properties:Lines>
  <properties:Paragraphs>18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2016-03-29T08:23:00Z</dcterms:created>
  <dc:creator>nmarkovic</dc:creator>
  <cp:lastModifiedBy>Ivana Stampf</cp:lastModifiedBy>
  <cp:lastPrinted>2016-03-29T09:02:00Z</cp:lastPrinted>
  <dcterms:modified xmlns:xsi="http://www.w3.org/2001/XMLSchema-instance" xsi:type="dcterms:W3CDTF">2016-03-29T09:12:00Z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