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e811" w14:paraId="21ae811" w:rsidRDefault="00704FE6" w:rsidP="00704FE6" w:rsidR="00704FE6">
      <w:pPr>
        <w:jc w:val="right"/>
        <w15:collapsed w:val="false"/>
        <w:rPr>
          <w:rFonts w:hAnsi="Arial" w:ascii="Arial"/>
        </w:rPr>
      </w:pPr>
      <w:r>
        <w:t xml:space="preserve">        7- St-20/2016-2.</w:t>
      </w:r>
    </w:p>
    <w:p w:rsidRDefault="00704FE6" w:rsidP="00704FE6" w:rsidR="00704FE6"/>
    <w:p w:rsidRDefault="00704FE6" w:rsidP="00704FE6" w:rsidR="00704FE6">
      <w:pPr>
        <w:jc w:val="center"/>
      </w:pPr>
      <w:r>
        <w:rPr>
          <w:b/>
        </w:rPr>
        <w:t>O G L A S</w:t>
      </w:r>
    </w:p>
    <w:p w:rsidRDefault="00704FE6" w:rsidP="00704FE6" w:rsidR="00704FE6">
      <w:pPr>
        <w:jc w:val="both"/>
      </w:pPr>
      <w:r>
        <w:t xml:space="preserve">TRGOVAČKI SUD U BJELOVARU, u skraćenom stečajnom postupku nad stečajnim dužnikom EKORIS j.d.o.o. za proizvodnju, turizam, ugostiteljstvo, trgovinu i usluge iz Donje </w:t>
      </w:r>
      <w:proofErr w:type="spellStart"/>
      <w:r>
        <w:t>Bazije</w:t>
      </w:r>
      <w:proofErr w:type="spellEnd"/>
      <w:r>
        <w:t xml:space="preserve">, Donje </w:t>
      </w:r>
      <w:proofErr w:type="spellStart"/>
      <w:r>
        <w:t>Bazije</w:t>
      </w:r>
      <w:proofErr w:type="spellEnd"/>
      <w:r>
        <w:t xml:space="preserve"> 16, OIB 47081949356, koji se vodi kod ovog suda pod poslovnim brojem St-20/2016, temeljem odredbe čl.430., 431. i 434. Stečajnog zakona (Narodne novine broj 71/15), objavljuje: </w:t>
      </w:r>
    </w:p>
    <w:p w:rsidRDefault="00704FE6" w:rsidP="00704FE6" w:rsidR="00704FE6">
      <w:pPr>
        <w:jc w:val="both"/>
      </w:pPr>
      <w:r>
        <w:tab/>
      </w:r>
      <w:r>
        <w:rPr>
          <w:b/>
        </w:rPr>
        <w:t>I.</w:t>
      </w:r>
      <w:r>
        <w:t xml:space="preserve"> Na dan </w:t>
      </w:r>
      <w:r w:rsidR="005872F7">
        <w:t>25</w:t>
      </w:r>
      <w:r>
        <w:t xml:space="preserve">. </w:t>
      </w:r>
      <w:r w:rsidR="005872F7">
        <w:t>prosinca</w:t>
      </w:r>
      <w:bookmarkStart w:name="_GoBack" w:id="0"/>
      <w:bookmarkEnd w:id="0"/>
      <w:r>
        <w:t xml:space="preserve"> 2015. godine dužnik u Očevidniku redoslijeda osnova za plaćanje ima evidentirane neizvršene osnove za plaćanje u ukupnom iznosu od 10.528,61 kuna, u koji iznos je uračunata kamata i naknada Financijske agencije za provedbu ovrhe na novčanim sredstvima.</w:t>
      </w:r>
    </w:p>
    <w:p w:rsidRDefault="00704FE6" w:rsidP="00704FE6" w:rsidR="00704FE6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Ivan Jelić iz Donje </w:t>
      </w:r>
      <w:proofErr w:type="spellStart"/>
      <w:r>
        <w:t>Bazije</w:t>
      </w:r>
      <w:proofErr w:type="spellEnd"/>
      <w:r>
        <w:t xml:space="preserve">, Donje </w:t>
      </w:r>
      <w:proofErr w:type="spellStart"/>
      <w:r>
        <w:t>Bazije</w:t>
      </w:r>
      <w:proofErr w:type="spellEnd"/>
      <w:r>
        <w:t xml:space="preserve"> 16, OIB 81543504192, da u roku od 15 dana od objave oglasa na mrežnoj stranici e-Oglasna ploča Trgovačkog suda u Bjelovaru podnese sudu javnobilježnički ovjerovljeni popis imovine i obveza na propisanom obrascu.</w:t>
      </w:r>
    </w:p>
    <w:p w:rsidRDefault="00704FE6" w:rsidP="00704FE6" w:rsidR="00704FE6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704FE6" w:rsidP="00704FE6" w:rsidR="00704FE6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704FE6" w:rsidP="00704FE6" w:rsidR="00704FE6">
      <w:pPr>
        <w:ind w:firstLine="720"/>
        <w:jc w:val="both"/>
      </w:pPr>
      <w:r>
        <w:t>U Bjelovaru, 21. siječnja 2016. godine</w:t>
      </w:r>
    </w:p>
    <w:p w:rsidRDefault="00704FE6" w:rsidP="00704FE6" w:rsidR="00704FE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704FE6" w:rsidP="00704FE6" w:rsidR="00704FE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704FE6" w:rsidP="00704FE6" w:rsidR="00704FE6">
      <w:pPr>
        <w:jc w:val="both"/>
      </w:pPr>
      <w:proofErr w:type="spellStart"/>
      <w:r>
        <w:t>Rj</w:t>
      </w:r>
      <w:proofErr w:type="spellEnd"/>
      <w:r>
        <w:t>.</w:t>
      </w:r>
    </w:p>
    <w:p w:rsidRDefault="00704FE6" w:rsidP="00704FE6" w:rsidR="00704FE6">
      <w:pPr>
        <w:jc w:val="both"/>
      </w:pPr>
      <w:r>
        <w:t>Dna:stečajnom dužniku putem e-oglasne ploče suda</w:t>
      </w:r>
    </w:p>
    <w:p w:rsidRDefault="00704FE6" w:rsidP="00704FE6" w:rsidR="00704FE6">
      <w:pPr>
        <w:jc w:val="both"/>
      </w:pPr>
      <w:r>
        <w:t xml:space="preserve">       zakonskom zastupniku dužnika putem pošte</w:t>
      </w:r>
    </w:p>
    <w:p w:rsidRDefault="00704FE6" w:rsidP="00704FE6" w:rsidR="00704FE6">
      <w:pPr>
        <w:jc w:val="both"/>
      </w:pPr>
      <w:r>
        <w:t>Kal.45 dana</w:t>
      </w:r>
    </w:p>
    <w:p w:rsidRDefault="00704FE6" w:rsidP="00704FE6" w:rsidR="00704FE6">
      <w:pPr>
        <w:jc w:val="both"/>
      </w:pPr>
      <w:r>
        <w:t>U Bj.20.1.2016.g.</w:t>
      </w:r>
    </w:p>
    <w:p w:rsidRDefault="00704FE6" w:rsidP="00704FE6" w:rsidR="00704FE6">
      <w:pPr>
        <w:jc w:val="both"/>
      </w:pPr>
    </w:p>
    <w:p w:rsidRDefault="00704FE6" w:rsidP="00704FE6" w:rsidR="00704FE6"/>
    <w:p w:rsidRDefault="005872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2F7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4FE6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74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St-20/2016-2</izvorni_sadrzaj>
    <derivirana_varijabla naziv="DomainObject.Oznaka_1">St-20/2016-2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St-20/2016</izvorni_sadrzaj>
    <derivirana_varijabla naziv="DomainObject.Predmet.OznakaBroj_1">St-20/2016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EKORIS j.d.o.o. za proizvodnju, turizam, ugostiteljstvo, trgovinu i usluge, Donje Bazije zastupanog po punomoćniku IVAN JELIĆ</izvorni_sadrzaj>
    <derivirana_varijabla naziv="DomainObject.Predmet.ProtustrankaFormated_1">  EKORIS j.d.o.o. za proizvodnju, turizam, ugostiteljstvo, trgovinu i usluge, Donje Bazije zastupanog po punomoćniku IVAN JELIĆ</derivirana_varijabla>
  </DomainObject.Predmet.ProtustrankaFormated>
  <DomainObject.Predmet.ProtustrankaFormatedOIB>
    <izvorni_sadrzaj>  EKORIS j.d.o.o. za proizvodnju, turizam, ugostiteljstvo, trgovinu i usluge, Donje Bazije, OIB 47081949356 zastupanog po punomoćniku IVAN JELIĆ</izvorni_sadrzaj>
    <derivirana_varijabla naziv="DomainObject.Predmet.ProtustrankaFormatedOIB_1">  EKORIS j.d.o.o. za proizvodnju, turizam, ugostiteljstvo, trgovinu i usluge, Donje Bazije, OIB 47081949356 zastupanog po punomoćniku IVAN JELIĆ</derivirana_varijabla>
  </DomainObject.Predmet.ProtustrankaFormatedOIB>
  <DomainObject.Predmet.ProtustrankaFormatedWithAdress>
    <izvorni_sadrzaj> EKORIS j.d.o.o. za proizvodnju, turizam, ugostiteljstvo, trgovinu i usluge, Donje Bazije, Donje Bazije 16, 33523 Donje Bazije zastupanog po punomoćniku IVAN JELIĆ</izvorni_sadrzaj>
    <derivirana_varijabla naziv="DomainObject.Predmet.ProtustrankaFormatedWithAdress_1"> EKORIS j.d.o.o. za proizvodnju, turizam, ugostiteljstvo, trgovinu i usluge, Donje Bazije, Donje Bazije 16, 33523 Donje Bazije zastupanog po punomoćniku IVAN JELIĆ</derivirana_varijabla>
  </DomainObject.Predmet.ProtustrankaFormatedWithAdress>
  <DomainObject.Predmet.ProtustrankaFormatedWithAdressOIB>
    <izvorni_sadrzaj> EKORIS j.d.o.o. za proizvodnju, turizam, ugostiteljstvo, trgovinu i usluge, Donje Bazije, OIB 47081949356, Donje Bazije 16, 33523 Donje Bazije zastupanog po punomoćniku IVAN JELIĆ</izvorni_sadrzaj>
    <derivirana_varijabla naziv="DomainObject.Predmet.ProtustrankaFormatedWithAdressOIB_1"> EKORIS j.d.o.o. za proizvodnju, turizam, ugostiteljstvo, trgovinu i usluge, Donje Bazije, OIB 47081949356, Donje Bazije 16, 33523 Donje Bazije zastupanog po punomoćniku IVAN JELIĆ</derivirana_varijabla>
  </DomainObject.Predmet.ProtustrankaFormatedWithAdressOIB>
  <DomainObject.Predmet.ProtustrankaWithAdress>
    <izvorni_sadrzaj>EKORIS j.d.o.o. za proizvodnju, turizam, ugostiteljstvo, trgovinu i usluge, Donje Bazije Donje Bazije 16, 33523 Donje Bazije</izvorni_sadrzaj>
    <derivirana_varijabla naziv="DomainObject.Predmet.ProtustrankaWithAdress_1">EKORIS j.d.o.o. za proizvodnju, turizam, ugostiteljstvo, trgovinu i usluge, Donje Bazije Donje Bazije 16, 33523 Donje Bazije</derivirana_varijabla>
  </DomainObject.Predmet.ProtustrankaWithAdress>
  <DomainObject.Predmet.ProtustrankaWithAdressOIB>
    <izvorni_sadrzaj>EKORIS j.d.o.o. za proizvodnju, turizam, ugostiteljstvo, trgovinu i usluge, Donje Bazije, OIB 47081949356, Donje Bazije 16, 33523 Donje Bazije</izvorni_sadrzaj>
    <derivirana_varijabla naziv="DomainObject.Predmet.ProtustrankaWithAdressOIB_1">EKORIS j.d.o.o. za proizvodnju, turizam, ugostiteljstvo, trgovinu i usluge, Donje Bazije, OIB 47081949356, Donje Bazije 16, 33523 Donje Bazije</derivirana_varijabla>
  </DomainObject.Predmet.ProtustrankaWithAdressOIB>
  <DomainObject.Predmet.ProtustrankaNazivFormated>
    <izvorni_sadrzaj>EKORIS j.d.o.o. za proizvodnju, turizam, ugostiteljstvo, trgovinu i usluge, Donje Bazije</izvorni_sadrzaj>
    <derivirana_varijabla naziv="DomainObject.Predmet.ProtustrankaNazivFormated_1">EKORIS j.d.o.o. za proizvodnju, turizam, ugostiteljstvo, trgovinu i usluge, Donje Bazije</derivirana_varijabla>
  </DomainObject.Predmet.ProtustrankaNazivFormated>
  <DomainObject.Predmet.ProtustrankaNazivFormatedOIB>
    <izvorni_sadrzaj>EKORIS j.d.o.o. za proizvodnju, turizam, ugostiteljstvo, trgovinu i usluge, Donje Bazije, OIB 47081949356</izvorni_sadrzaj>
    <derivirana_varijabla naziv="DomainObject.Predmet.ProtustrankaNazivFormatedOIB_1">EKORIS j.d.o.o. za proizvodnju, turizam, ugostiteljstvo, trgovinu i usluge, Donje Bazije, OIB 47081949356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EKORIS j.d.o.o. za proizvodnju, turizam, ugostiteljstvo, trgovinu i usluge, Donje Bazije zastupanog po punomoćniku IVAN JELIĆ</item>
    </izvorni_sadrzaj>
    <derivirana_varijabla naziv="DomainObject.Predmet.ProtuStrankaListFormated_1">
      <item>EKORIS j.d.o.o. za proizvodnju, turizam, ugostiteljstvo, trgovinu i usluge, Donje Bazije zastupanog po punomoćniku IVAN JELIĆ</item>
    </derivirana_varijabla>
  </DomainObject.Predmet.ProtuStrankaListFormated>
  <DomainObject.Predmet.ProtuStrankaListFormatedOIB>
    <izvorni_sadrzaj>
      <item>EKORIS j.d.o.o. za proizvodnju, turizam, ugostiteljstvo, trgovinu i usluge, Donje Bazije, OIB 47081949356 zastupanog po punomoćniku IVAN JELIĆ</item>
    </izvorni_sadrzaj>
    <derivirana_varijabla naziv="DomainObject.Predmet.ProtuStrankaListFormatedOIB_1">
      <item>EKORIS j.d.o.o. za proizvodnju, turizam, ugostiteljstvo, trgovinu i usluge, Donje Bazije, OIB 47081949356 zastupanog po punomoćniku IVAN JELIĆ</item>
    </derivirana_varijabla>
  </DomainObject.Predmet.ProtuStrankaListFormatedOIB>
  <DomainObject.Predmet.ProtuStrankaListFormatedWithAdress>
    <izvorni_sadrzaj>
      <item>EKORIS j.d.o.o. za proizvodnju, turizam, ugostiteljstvo, trgovinu i usluge, Donje Bazije, Donje Bazije 16, 33523 Donje Bazije zastupanog po punomoćniku IVAN JELIĆ</item>
    </izvorni_sadrzaj>
    <derivirana_varijabla naziv="DomainObject.Predmet.ProtuStrankaListFormatedWithAdress_1">
      <item>EKORIS j.d.o.o. za proizvodnju, turizam, ugostiteljstvo, trgovinu i usluge, Donje Bazije, Donje Bazije 16, 33523 Donje Bazije zastupanog po punomoćniku IVAN JELIĆ</item>
    </derivirana_varijabla>
  </DomainObject.Predmet.ProtuStrankaListFormatedWithAdress>
  <DomainObject.Predmet.ProtuStrankaListFormatedWithAdressOIB>
    <izvorni_sadrzaj>
      <item>EKORIS j.d.o.o. za proizvodnju, turizam, ugostiteljstvo, trgovinu i usluge, Donje Bazije, OIB 47081949356, Donje Bazije 16, 33523 Donje Bazije zastupanog po punomoćniku IVAN JELIĆ</item>
    </izvorni_sadrzaj>
    <derivirana_varijabla naziv="DomainObject.Predmet.ProtuStrankaListFormatedWithAdressOIB_1">
      <item>EKORIS j.d.o.o. za proizvodnju, turizam, ugostiteljstvo, trgovinu i usluge, Donje Bazije, OIB 47081949356, Donje Bazije 16, 33523 Donje Bazije zastupanog po punomoćniku IVAN JELIĆ</item>
    </derivirana_varijabla>
  </DomainObject.Predmet.ProtuStrankaListFormatedWithAdressOIB>
  <DomainObject.Predmet.ProtuStrankaListNazivFormated>
    <izvorni_sadrzaj>
      <item>EKORIS j.d.o.o. za proizvodnju, turizam, ugostiteljstvo, trgovinu i usluge, Donje Bazije</item>
    </izvorni_sadrzaj>
    <derivirana_varijabla naziv="DomainObject.Predmet.ProtuStrankaListNazivFormated_1">
      <item>EKORIS j.d.o.o. za proizvodnju, turizam, ugostiteljstvo, trgovinu i usluge, Donje Bazije</item>
    </derivirana_varijabla>
  </DomainObject.Predmet.ProtuStrankaListNazivFormated>
  <DomainObject.Predmet.ProtuStrankaListNazivFormatedOIB>
    <izvorni_sadrzaj>
      <item>EKORIS j.d.o.o. za proizvodnju, turizam, ugostiteljstvo, trgovinu i usluge, Donje Bazije, OIB 47081949356</item>
    </izvorni_sadrzaj>
    <derivirana_varijabla naziv="DomainObject.Predmet.ProtuStrankaListNazivFormatedOIB_1">
      <item>EKORIS j.d.o.o. za proizvodnju, turizam, ugostiteljstvo, trgovinu i usluge, Donje Bazije, OIB 47081949356</item>
    </derivirana_varijabla>
  </DomainObject.Predmet.ProtuStrankaListNazivFormatedOIB>
  <DomainObject.Predmet.OstaliListFormated>
    <izvorni_sadrzaj>
      <item>IVAN JELIĆ punomoćnik sudionika u postupku EKORIS j.d.o.o. za proizvodnju, turizam, ugostiteljstvo, trgovinu i usluge, Donje Bazije</item>
    </izvorni_sadrzaj>
    <derivirana_varijabla naziv="DomainObject.Predmet.OstaliListFormated_1">
      <item>IVAN JELIĆ punomoćnik sudionika u postupku EKORIS j.d.o.o. za proizvodnju, turizam, ugostiteljstvo, trgovinu i usluge, Donje Bazije</item>
    </derivirana_varijabla>
  </DomainObject.Predmet.OstaliListFormated>
  <DomainObject.Predmet.OstaliListFormatedOIB>
    <izvorni_sadrzaj>
      <item>IVAN JELIĆ, OIB 81543504192 punomoćnik sudionika u postupku EKORIS j.d.o.o. za proizvodnju, turizam, ugostiteljstvo, trgovinu i usluge, Donje Bazije</item>
    </izvorni_sadrzaj>
    <derivirana_varijabla naziv="DomainObject.Predmet.OstaliListFormatedOIB_1">
      <item>IVAN JELIĆ, OIB 81543504192 punomoćnik sudionika u postupku EKORIS j.d.o.o. za proizvodnju, turizam, ugostiteljstvo, trgovinu i usluge, Donje Bazije</item>
    </derivirana_varijabla>
  </DomainObject.Predmet.OstaliListFormatedOIB>
  <DomainObject.Predmet.OstaliListFormatedWithAdress>
    <izvorni_sadrzaj>
      <item>IVAN JELIĆ, Donje Bazije 16, 33523 Donje Bazije punomoćnik sudionika u postupku EKORIS j.d.o.o. za proizvodnju, turizam, ugostiteljstvo, trgovinu i usluge, Donje Bazije</item>
    </izvorni_sadrzaj>
    <derivirana_varijabla naziv="DomainObject.Predmet.OstaliListFormatedWithAdress_1">
      <item>IVAN JELIĆ, Donje Bazije 16, 33523 Donje Bazije punomoćnik sudionika u postupku EKORIS j.d.o.o. za proizvodnju, turizam, ugostiteljstvo, trgovinu i usluge, Donje Bazije</item>
    </derivirana_varijabla>
  </DomainObject.Predmet.OstaliListFormatedWithAdress>
  <DomainObject.Predmet.OstaliListFormatedWithAdressOIB>
    <izvorni_sadrzaj>
      <item>IVAN JELIĆ, OIB 81543504192, Donje Bazije 16, 33523 Donje Bazije punomoćnik sudionika u postupku EKORIS j.d.o.o. za proizvodnju, turizam, ugostiteljstvo, trgovinu i usluge, Donje Bazije</item>
    </izvorni_sadrzaj>
    <derivirana_varijabla naziv="DomainObject.Predmet.OstaliListFormatedWithAdressOIB_1">
      <item>IVAN JELIĆ, OIB 81543504192, Donje Bazije 16, 33523 Donje Bazije punomoćnik sudionika u postupku EKORIS j.d.o.o. za proizvodnju, turizam, ugostiteljstvo, trgovinu i usluge, Donje Bazije</item>
    </derivirana_varijabla>
  </DomainObject.Predmet.OstaliListFormatedWithAdressOIB>
  <DomainObject.Predmet.OstaliListNazivFormated>
    <izvorni_sadrzaj>
      <item>IVAN JELIĆ</item>
    </izvorni_sadrzaj>
    <derivirana_varijabla naziv="DomainObject.Predmet.OstaliListNazivFormated_1">
      <item>IVAN JELIĆ</item>
    </derivirana_varijabla>
  </DomainObject.Predmet.OstaliListNazivFormated>
  <DomainObject.Predmet.OstaliListNazivFormatedOIB>
    <izvorni_sadrzaj>
      <item>IVAN JELIĆ, OIB 81543504192</item>
    </izvorni_sadrzaj>
    <derivirana_varijabla naziv="DomainObject.Predmet.OstaliListNazivFormatedOIB_1">
      <item>IVAN JELIĆ, OIB 81543504192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St-20/2016-2</izvorni_sadrzaj>
    <derivirana_varijabla naziv="DomainObject.PoslovniBrojDokumenta_1">St-20/2016-2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EKORIS j.d.o.o. za proizvodnju, turizam, ugostiteljstvo, trgovinu i usluge, Donje Bazije</izvorni_sadrzaj>
    <derivirana_varijabla naziv="DomainObject.Predmet.ProtustrankaIDrugi_1">EKORIS j.d.o.o. za proizvodnju, turizam, ugostiteljstvo, trgovinu i usluge, Donje Bazije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EKORIS j.d.o.o. za proizvodnju, turizam, ugostiteljstvo, trgovinu i usluge, Donje Bazije, OIB 47081949356, Donje Bazije 16, 33523 Donje Bazije</izvorni_sadrzaj>
    <derivirana_varijabla naziv="DomainObject.Predmet.ProtustrankaIDrugiAdressOIB_1">EKORIS j.d.o.o. za proizvodnju, turizam, ugostiteljstvo, trgovinu i usluge, Donje Bazije, OIB 47081949356, Donje Bazije 16, 33523 Donje Bazije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EKORIS j.d.o.o. za proizvodnju, turizam, ugostiteljstvo, trgovinu i usluge, Donje Bazije</item>
      <item>IVAN JELIĆ</item>
    </izvorni_sadrzaj>
    <derivirana_varijabla naziv="DomainObject.Predmet.SudioniciListNaziv_1">
      <item>FINA, RC ZAGREB, Podružnica Bjelovar</item>
      <item>EKORIS j.d.o.o. za proizvodnju, turizam, ugostiteljstvo, trgovinu i usluge, Donje Bazije</item>
      <item>IVAN JELIĆ</item>
    </derivirana_varijabla>
  </DomainObject.Predmet.SudioniciListNaziv>
  <DomainObject.Predmet.SudioniciListAdressOIB>
    <izvorni_sadrzaj>
      <item>FINA, RC ZAGREB, Podružnica Bjelovar, OIB 85821130368, F. Supila 4,43000 Bjelovar</item>
      <item>EKORIS j.d.o.o. za proizvodnju, turizam, ugostiteljstvo, trgovinu i usluge, Donje Bazije, OIB 47081949356, Donje Bazije 16,33523 Donje Bazije</item>
      <item>IVAN JELIĆ, OIB 81543504192, Donje Bazije 16,33523 Donje Bazije</item>
    </izvorni_sadrzaj>
    <derivirana_varijabla naziv="DomainObject.Predmet.SudioniciListAdressOIB_1">
      <item>FINA, RC ZAGREB, Podružnica Bjelovar, OIB 85821130368, F. Supila 4,43000 Bjelovar</item>
      <item>EKORIS j.d.o.o. za proizvodnju, turizam, ugostiteljstvo, trgovinu i usluge, Donje Bazije, OIB 47081949356, Donje Bazije 16,33523 Donje Bazije</item>
      <item>IVAN JELIĆ, OIB 81543504192, Donje Bazije 16,33523 Donje Bazije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F8507-EA7C-45BA-8604-2F2B0E410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1745</properties:Characters>
  <properties:Lines>42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2016-01-20T09:43:00Z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